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1316A" w14:textId="20366257" w:rsidR="00644987" w:rsidRPr="00B73209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7320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7320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7320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73209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B73209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73209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B73209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05BC6CA" w14:textId="77777777" w:rsidR="00BD0067" w:rsidRPr="00B73209" w:rsidRDefault="00BD0067" w:rsidP="00BD006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73209">
        <w:rPr>
          <w:rFonts w:asciiTheme="majorBidi" w:hAnsiTheme="majorBidi" w:hint="cs"/>
          <w:sz w:val="30"/>
          <w:szCs w:val="30"/>
          <w:cs/>
        </w:rPr>
        <w:t>ลงทุนในบริษัทย่อย</w:t>
      </w:r>
    </w:p>
    <w:p w14:paraId="0A417A45" w14:textId="7A13AB29" w:rsidR="007D1CDE" w:rsidRPr="00B73209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73209">
        <w:rPr>
          <w:rFonts w:ascii="Angsana New" w:hAnsi="Angsana New"/>
          <w:sz w:val="30"/>
          <w:szCs w:val="30"/>
        </w:rPr>
        <w:t xml:space="preserve">/ </w:t>
      </w:r>
      <w:r w:rsidR="00340105" w:rsidRPr="00B73209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73209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596B6E83" w14:textId="40C1130A" w:rsidR="00405426" w:rsidRDefault="004054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5804B4A" w14:textId="795D7770" w:rsidR="004E48EF" w:rsidRPr="00B73209" w:rsidRDefault="00747CDD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DBB0065" w14:textId="77777777" w:rsidR="003A4FEE" w:rsidRPr="00B73209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65926DB" w14:textId="455AB6AD" w:rsidR="00FF5A08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C535D00" w14:textId="1DE57AB7" w:rsidR="0090055E" w:rsidRDefault="0090055E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90055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D88AE35" w14:textId="77777777" w:rsidR="007340D2" w:rsidRPr="00B73209" w:rsidRDefault="007340D2" w:rsidP="0073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81DD27E" w14:textId="77777777" w:rsidR="00FE2AD8" w:rsidRPr="00B73209" w:rsidRDefault="00FE2AD8" w:rsidP="005B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CF5584" w14:textId="77777777" w:rsidR="00AA43CA" w:rsidRPr="00B73209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73209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73209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73209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br w:type="page"/>
      </w:r>
      <w:r w:rsidR="00523E37" w:rsidRPr="00B7320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73209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3365B225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73209">
        <w:rPr>
          <w:rFonts w:ascii="Angsana New" w:hAnsi="Angsana New"/>
          <w:sz w:val="30"/>
          <w:szCs w:val="30"/>
        </w:rPr>
        <w:t xml:space="preserve"> </w:t>
      </w:r>
      <w:r w:rsidR="00A223C0">
        <w:rPr>
          <w:rFonts w:ascii="Angsana New" w:hAnsi="Angsana New"/>
          <w:sz w:val="30"/>
          <w:szCs w:val="30"/>
          <w:lang w:eastAsia="ja-JP"/>
        </w:rPr>
        <w:t>13</w:t>
      </w:r>
      <w:r w:rsidR="000C37C4" w:rsidRPr="00B73209">
        <w:rPr>
          <w:rFonts w:ascii="Angsana New" w:hAnsi="Angsana New"/>
          <w:sz w:val="30"/>
          <w:szCs w:val="30"/>
          <w:lang w:eastAsia="ja-JP"/>
        </w:rPr>
        <w:t xml:space="preserve"> </w:t>
      </w:r>
      <w:r w:rsidR="002758A9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725E91" w:rsidRPr="00B73209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725E91" w:rsidRPr="00B73209">
        <w:rPr>
          <w:rFonts w:ascii="Angsana New" w:hAnsi="Angsana New"/>
          <w:sz w:val="30"/>
          <w:szCs w:val="30"/>
          <w:lang w:eastAsia="ja-JP"/>
        </w:rPr>
        <w:t>256</w:t>
      </w:r>
      <w:r w:rsidR="004B1962" w:rsidRPr="00B73209">
        <w:rPr>
          <w:rFonts w:ascii="Angsana New" w:hAnsi="Angsana New"/>
          <w:sz w:val="30"/>
          <w:szCs w:val="30"/>
          <w:lang w:eastAsia="ja-JP"/>
        </w:rPr>
        <w:t>9</w:t>
      </w:r>
    </w:p>
    <w:p w14:paraId="680C321B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73209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73209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73209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0E2AA363" w:rsidR="001227FF" w:rsidRPr="00B73209" w:rsidRDefault="001227FF" w:rsidP="0087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 xml:space="preserve">ฉบับที่ </w:t>
      </w:r>
      <w:r w:rsidRPr="00B73209">
        <w:rPr>
          <w:rFonts w:asciiTheme="majorBidi" w:hAnsiTheme="majorBidi" w:cstheme="majorBidi"/>
          <w:spacing w:val="-8"/>
          <w:sz w:val="30"/>
          <w:szCs w:val="30"/>
        </w:rPr>
        <w:t xml:space="preserve">34 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เรื่อง </w:t>
      </w:r>
      <w:r w:rsidRPr="00B7320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การรายงานทางการเงินระหว่างกาล</w:t>
      </w:r>
      <w:r w:rsidRPr="00B7320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>รวมถึงแนวป</w:t>
      </w:r>
      <w:r w:rsidR="00FF050F">
        <w:rPr>
          <w:rFonts w:asciiTheme="majorBidi" w:hAnsiTheme="majorBidi" w:cstheme="majorBidi" w:hint="cs"/>
          <w:spacing w:val="-8"/>
          <w:sz w:val="30"/>
          <w:szCs w:val="30"/>
          <w:cs/>
        </w:rPr>
        <w:t>ล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>ฏิบัติทางการบัญชีที่ประกาศใช้โดยสภาวิชาชีพบัญช</w:t>
      </w:r>
      <w:r w:rsidR="00834B8F" w:rsidRPr="00B73209">
        <w:rPr>
          <w:rFonts w:asciiTheme="majorBidi" w:hAnsiTheme="majorBidi" w:cstheme="majorBidi" w:hint="cs"/>
          <w:spacing w:val="-8"/>
          <w:sz w:val="30"/>
          <w:szCs w:val="30"/>
          <w:cs/>
        </w:rPr>
        <w:t>ี</w:t>
      </w:r>
      <w:r w:rsidRPr="00B73209">
        <w:rPr>
          <w:rFonts w:asciiTheme="majorBidi" w:hAnsiTheme="majorBidi" w:cstheme="majorBidi"/>
          <w:spacing w:val="-8"/>
          <w:sz w:val="30"/>
          <w:szCs w:val="30"/>
          <w:cs/>
        </w:rPr>
        <w:t>ฯ</w:t>
      </w:r>
      <w:r w:rsidRPr="00B73209">
        <w:rPr>
          <w:rFonts w:asciiTheme="majorBidi" w:hAnsiTheme="majorBidi" w:cstheme="majorBidi"/>
          <w:color w:val="FF0000"/>
          <w:spacing w:val="-8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73209">
        <w:rPr>
          <w:rFonts w:asciiTheme="majorBidi" w:hAnsiTheme="majorBidi" w:cstheme="majorBidi"/>
          <w:sz w:val="30"/>
          <w:szCs w:val="30"/>
        </w:rPr>
        <w:t xml:space="preserve">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906D3" w:rsidRPr="00B732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2216F">
        <w:rPr>
          <w:rFonts w:asciiTheme="majorBidi" w:eastAsia="Times New Roman" w:hAnsiTheme="majorBidi" w:cstheme="majorBidi"/>
          <w:sz w:val="30"/>
          <w:szCs w:val="30"/>
        </w:rPr>
        <w:br/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732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732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73209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4B1962" w:rsidRPr="00B73209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090EBAAE" w14:textId="70B6A57C" w:rsidR="001227FF" w:rsidRPr="00B73209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4888EE10" w:rsidR="001227FF" w:rsidRPr="00B73209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73209">
        <w:rPr>
          <w:rFonts w:asciiTheme="majorBidi" w:hAnsiTheme="majorBidi" w:cstheme="majorBidi"/>
          <w:sz w:val="30"/>
          <w:szCs w:val="30"/>
        </w:rPr>
        <w:t xml:space="preserve">31 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73209">
        <w:rPr>
          <w:rFonts w:asciiTheme="majorBidi" w:hAnsiTheme="majorBidi" w:cstheme="majorBidi"/>
          <w:sz w:val="30"/>
          <w:szCs w:val="30"/>
        </w:rPr>
        <w:t>256</w:t>
      </w:r>
      <w:r w:rsidR="004B1962" w:rsidRPr="00B73209">
        <w:rPr>
          <w:rFonts w:asciiTheme="majorBidi" w:hAnsiTheme="majorBidi" w:cstheme="majorBidi"/>
          <w:sz w:val="30"/>
          <w:szCs w:val="30"/>
        </w:rPr>
        <w:t>8</w:t>
      </w:r>
    </w:p>
    <w:p w14:paraId="7710A663" w14:textId="77777777" w:rsidR="00297B6C" w:rsidRPr="00B73209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C87C93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87C93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73209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4DF273FB" w:rsidR="00D02EA0" w:rsidRPr="00B73209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73209">
        <w:rPr>
          <w:rFonts w:ascii="Angsana New" w:hAnsi="Angsana New" w:hint="cs"/>
          <w:sz w:val="30"/>
          <w:szCs w:val="30"/>
          <w:cs/>
        </w:rPr>
        <w:t>ไม่</w:t>
      </w:r>
      <w:r w:rsidRPr="00B73209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73209">
        <w:rPr>
          <w:rFonts w:ascii="Angsana New" w:hAnsi="Angsana New"/>
          <w:sz w:val="30"/>
          <w:szCs w:val="30"/>
        </w:rPr>
        <w:t xml:space="preserve">31 </w:t>
      </w:r>
      <w:r w:rsidRPr="00B732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3209">
        <w:rPr>
          <w:rFonts w:ascii="Angsana New" w:hAnsi="Angsana New"/>
          <w:sz w:val="30"/>
          <w:szCs w:val="30"/>
        </w:rPr>
        <w:t>25</w:t>
      </w:r>
      <w:r w:rsidR="000B7722" w:rsidRPr="00B73209">
        <w:rPr>
          <w:rFonts w:ascii="Angsana New" w:hAnsi="Angsana New"/>
          <w:sz w:val="30"/>
          <w:szCs w:val="30"/>
        </w:rPr>
        <w:t>6</w:t>
      </w:r>
      <w:r w:rsidR="004B1962" w:rsidRPr="00B73209">
        <w:rPr>
          <w:rFonts w:ascii="Angsana New" w:hAnsi="Angsana New"/>
          <w:sz w:val="30"/>
          <w:szCs w:val="30"/>
        </w:rPr>
        <w:t>8</w:t>
      </w:r>
    </w:p>
    <w:p w14:paraId="039B3519" w14:textId="02FC21B1" w:rsidR="008E6C25" w:rsidRPr="00B73209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73209" w14:paraId="7133B97B" w14:textId="77777777" w:rsidTr="006D608C">
        <w:trPr>
          <w:tblHeader/>
        </w:trPr>
        <w:tc>
          <w:tcPr>
            <w:tcW w:w="2219" w:type="pct"/>
          </w:tcPr>
          <w:p w14:paraId="28C8C643" w14:textId="1D64A147" w:rsidR="00840898" w:rsidRPr="00B73209" w:rsidRDefault="00840898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396AC18C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73209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1962" w:rsidRPr="00B73209" w14:paraId="18A06DE6" w14:textId="77777777" w:rsidTr="006D608C">
        <w:trPr>
          <w:tblHeader/>
        </w:trPr>
        <w:tc>
          <w:tcPr>
            <w:tcW w:w="2219" w:type="pct"/>
          </w:tcPr>
          <w:p w14:paraId="685FA455" w14:textId="545507CD" w:rsidR="004B1962" w:rsidRPr="00B73209" w:rsidRDefault="008A056C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05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A05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A05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05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</w:tcPr>
          <w:p w14:paraId="38304C70" w14:textId="4A02BC0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2FF12C5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E1224" w14:textId="428B4F61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24ACC7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91CAF6" w14:textId="5ED688B9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46243D3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4E79B8" w14:textId="4FE4081E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C37C4" w:rsidRPr="00B73209" w14:paraId="4B00C0DA" w14:textId="77777777" w:rsidTr="006D608C">
        <w:trPr>
          <w:tblHeader/>
        </w:trPr>
        <w:tc>
          <w:tcPr>
            <w:tcW w:w="2219" w:type="pct"/>
          </w:tcPr>
          <w:p w14:paraId="5DA4D350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73209" w14:paraId="2D111A97" w14:textId="77777777" w:rsidTr="006D608C">
        <w:trPr>
          <w:trHeight w:val="87"/>
        </w:trPr>
        <w:tc>
          <w:tcPr>
            <w:tcW w:w="2219" w:type="pct"/>
          </w:tcPr>
          <w:p w14:paraId="76F3391E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0C37C4" w:rsidRPr="00B73209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56C" w:rsidRPr="00B73209" w14:paraId="17F2C716" w14:textId="77777777" w:rsidTr="006D608C">
        <w:tc>
          <w:tcPr>
            <w:tcW w:w="2219" w:type="pct"/>
          </w:tcPr>
          <w:p w14:paraId="0435CE81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074D0381" w:rsidR="008A056C" w:rsidRPr="00B73209" w:rsidRDefault="00FE5170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53F12152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71C2FB08" w:rsidR="008A056C" w:rsidRPr="00B73209" w:rsidRDefault="00083425" w:rsidP="000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3425">
              <w:rPr>
                <w:rFonts w:ascii="Angsana New" w:hAnsi="Angsana New"/>
                <w:sz w:val="30"/>
                <w:szCs w:val="30"/>
              </w:rPr>
              <w:t xml:space="preserve"> 1,926 </w:t>
            </w:r>
          </w:p>
        </w:tc>
        <w:tc>
          <w:tcPr>
            <w:tcW w:w="140" w:type="pct"/>
          </w:tcPr>
          <w:p w14:paraId="627DB145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76773DD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45,340</w:t>
            </w:r>
          </w:p>
        </w:tc>
      </w:tr>
      <w:tr w:rsidR="008A056C" w:rsidRPr="00B73209" w14:paraId="52F4C622" w14:textId="77777777" w:rsidTr="006D608C">
        <w:tc>
          <w:tcPr>
            <w:tcW w:w="2219" w:type="pct"/>
          </w:tcPr>
          <w:p w14:paraId="57CC60CC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308C196C" w:rsidR="008A056C" w:rsidRPr="00B73209" w:rsidRDefault="00FE5170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6498200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60255EF6" w:rsidR="008A056C" w:rsidRPr="00B73209" w:rsidRDefault="00083425" w:rsidP="000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3425">
              <w:rPr>
                <w:rFonts w:ascii="Angsana New" w:hAnsi="Angsana New"/>
                <w:sz w:val="30"/>
                <w:szCs w:val="30"/>
              </w:rPr>
              <w:t xml:space="preserve"> 394,306 </w:t>
            </w:r>
          </w:p>
        </w:tc>
        <w:tc>
          <w:tcPr>
            <w:tcW w:w="140" w:type="pct"/>
          </w:tcPr>
          <w:p w14:paraId="51CA5BDD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405B3B6A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356,286</w:t>
            </w:r>
          </w:p>
        </w:tc>
      </w:tr>
      <w:tr w:rsidR="008A056C" w:rsidRPr="00B73209" w14:paraId="79274FF7" w14:textId="77777777" w:rsidTr="006D608C">
        <w:tc>
          <w:tcPr>
            <w:tcW w:w="2219" w:type="pct"/>
          </w:tcPr>
          <w:p w14:paraId="1361E98F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09B8087F" w:rsidR="008A056C" w:rsidRPr="00B73209" w:rsidRDefault="00FE5170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3B119332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14B8E35A" w:rsidR="008A056C" w:rsidRPr="00B73209" w:rsidRDefault="00083425" w:rsidP="000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3425">
              <w:rPr>
                <w:rFonts w:ascii="Angsana New" w:hAnsi="Angsana New"/>
                <w:sz w:val="30"/>
                <w:szCs w:val="30"/>
              </w:rPr>
              <w:t xml:space="preserve"> 593 </w:t>
            </w:r>
          </w:p>
        </w:tc>
        <w:tc>
          <w:tcPr>
            <w:tcW w:w="140" w:type="pct"/>
          </w:tcPr>
          <w:p w14:paraId="35209057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1E01F9C2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</w:tr>
      <w:tr w:rsidR="008A056C" w:rsidRPr="00B73209" w14:paraId="363932F8" w14:textId="77777777" w:rsidTr="006D608C">
        <w:tc>
          <w:tcPr>
            <w:tcW w:w="2219" w:type="pct"/>
          </w:tcPr>
          <w:p w14:paraId="7433BC06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742AB5D1" w:rsidR="008A056C" w:rsidRPr="00B73209" w:rsidRDefault="00FE5170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2C48B929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13F6C153" w:rsidR="008A056C" w:rsidRPr="00B73209" w:rsidRDefault="00083425" w:rsidP="000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3425">
              <w:rPr>
                <w:rFonts w:ascii="Angsana New" w:hAnsi="Angsana New"/>
                <w:sz w:val="30"/>
                <w:szCs w:val="30"/>
              </w:rPr>
              <w:t xml:space="preserve"> 6,225 </w:t>
            </w:r>
          </w:p>
        </w:tc>
        <w:tc>
          <w:tcPr>
            <w:tcW w:w="140" w:type="pct"/>
          </w:tcPr>
          <w:p w14:paraId="0B838A92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7B3C2EEF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</w:tr>
      <w:tr w:rsidR="00311A29" w:rsidRPr="00B73209" w14:paraId="70FC157E" w14:textId="77777777" w:rsidTr="006D608C">
        <w:tc>
          <w:tcPr>
            <w:tcW w:w="2219" w:type="pct"/>
          </w:tcPr>
          <w:p w14:paraId="5A203D4F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73209" w14:paraId="53AB3226" w14:textId="77777777" w:rsidTr="006D608C">
        <w:tc>
          <w:tcPr>
            <w:tcW w:w="2219" w:type="pct"/>
          </w:tcPr>
          <w:p w14:paraId="307D14E1" w14:textId="3462C831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311A29" w:rsidRPr="00B7320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56C" w:rsidRPr="00B73209" w14:paraId="0704F734" w14:textId="77777777" w:rsidTr="006D608C">
        <w:tc>
          <w:tcPr>
            <w:tcW w:w="2219" w:type="pct"/>
          </w:tcPr>
          <w:p w14:paraId="4B653294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79F77577" w:rsidR="008A056C" w:rsidRPr="00B73209" w:rsidRDefault="00D72991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66A18248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08E64825" w:rsidR="008A056C" w:rsidRPr="00B73209" w:rsidRDefault="0044511A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11A">
              <w:rPr>
                <w:rFonts w:ascii="Angsana New" w:hAnsi="Angsana New"/>
                <w:sz w:val="30"/>
                <w:szCs w:val="30"/>
              </w:rPr>
              <w:t xml:space="preserve"> 1,026 </w:t>
            </w:r>
          </w:p>
        </w:tc>
        <w:tc>
          <w:tcPr>
            <w:tcW w:w="140" w:type="pct"/>
          </w:tcPr>
          <w:p w14:paraId="5E383E29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0A0619C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8A056C" w:rsidRPr="00B73209" w14:paraId="46C9DB9A" w14:textId="77777777" w:rsidTr="006D608C">
        <w:tc>
          <w:tcPr>
            <w:tcW w:w="2219" w:type="pct"/>
          </w:tcPr>
          <w:p w14:paraId="4F317879" w14:textId="2A67A59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594" w:type="pct"/>
          </w:tcPr>
          <w:p w14:paraId="37E7906D" w14:textId="45B2337E" w:rsidR="008A056C" w:rsidRPr="00B73209" w:rsidRDefault="00D72991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9C709A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9896F8" w14:textId="5D0FF17A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E46576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1530A4" w14:textId="056A736F" w:rsidR="008A056C" w:rsidRPr="00B73209" w:rsidRDefault="0044511A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4511A">
              <w:rPr>
                <w:rFonts w:ascii="Angsana New" w:hAnsi="Angsana New"/>
                <w:sz w:val="30"/>
                <w:szCs w:val="30"/>
              </w:rPr>
              <w:t xml:space="preserve"> 1,311 </w:t>
            </w:r>
          </w:p>
        </w:tc>
        <w:tc>
          <w:tcPr>
            <w:tcW w:w="140" w:type="pct"/>
          </w:tcPr>
          <w:p w14:paraId="35F7D61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C7037" w14:textId="4E4BD83D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</w:tr>
      <w:tr w:rsidR="008A056C" w:rsidRPr="00B73209" w14:paraId="4C792654" w14:textId="77777777" w:rsidTr="006D608C">
        <w:tc>
          <w:tcPr>
            <w:tcW w:w="2219" w:type="pct"/>
          </w:tcPr>
          <w:p w14:paraId="648C2FD9" w14:textId="4CA6DDFC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7FE77F3F" w:rsidR="008A056C" w:rsidRPr="00B73209" w:rsidRDefault="00D72991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7AFAFAF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5FDB2172" w:rsidR="008A056C" w:rsidRPr="00B73209" w:rsidRDefault="0044511A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4511A">
              <w:rPr>
                <w:rFonts w:ascii="Angsana New" w:hAnsi="Angsana New"/>
                <w:sz w:val="30"/>
                <w:szCs w:val="30"/>
              </w:rPr>
              <w:t xml:space="preserve"> 4,520 </w:t>
            </w:r>
          </w:p>
        </w:tc>
        <w:tc>
          <w:tcPr>
            <w:tcW w:w="140" w:type="pct"/>
          </w:tcPr>
          <w:p w14:paraId="19444F38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5857D1ED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</w:tr>
      <w:tr w:rsidR="004B1962" w:rsidRPr="00B73209" w14:paraId="4A1DE38E" w14:textId="77777777" w:rsidTr="006D608C">
        <w:tc>
          <w:tcPr>
            <w:tcW w:w="2219" w:type="pct"/>
          </w:tcPr>
          <w:p w14:paraId="5EC03403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5F2A05C0" w14:textId="77777777" w:rsidTr="006D608C">
        <w:tc>
          <w:tcPr>
            <w:tcW w:w="2219" w:type="pct"/>
          </w:tcPr>
          <w:p w14:paraId="77AF958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962" w:rsidRPr="00B73209" w14:paraId="1E993BC6" w14:textId="77777777" w:rsidTr="006D608C">
        <w:tc>
          <w:tcPr>
            <w:tcW w:w="2219" w:type="pct"/>
          </w:tcPr>
          <w:p w14:paraId="6A2B8617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56C" w:rsidRPr="00B73209" w14:paraId="57A7E34A" w14:textId="77777777" w:rsidTr="006D608C">
        <w:tc>
          <w:tcPr>
            <w:tcW w:w="2219" w:type="pct"/>
          </w:tcPr>
          <w:p w14:paraId="7796E196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0C53792E" w:rsidR="008A056C" w:rsidRPr="00B73209" w:rsidRDefault="00B373DE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373DE">
              <w:rPr>
                <w:rFonts w:ascii="Angsana New" w:hAnsi="Angsana New"/>
                <w:sz w:val="30"/>
                <w:szCs w:val="30"/>
              </w:rPr>
              <w:t xml:space="preserve"> 24,928 </w:t>
            </w:r>
          </w:p>
        </w:tc>
        <w:tc>
          <w:tcPr>
            <w:tcW w:w="142" w:type="pct"/>
          </w:tcPr>
          <w:p w14:paraId="5FA148B0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306F734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21,373</w:t>
            </w:r>
          </w:p>
        </w:tc>
        <w:tc>
          <w:tcPr>
            <w:tcW w:w="142" w:type="pct"/>
          </w:tcPr>
          <w:p w14:paraId="2DE5BBB8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77DFBD37" w:rsidR="008A056C" w:rsidRPr="00B73209" w:rsidRDefault="00B373DE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373DE">
              <w:rPr>
                <w:rFonts w:ascii="Angsana New" w:hAnsi="Angsana New"/>
                <w:sz w:val="30"/>
                <w:szCs w:val="30"/>
              </w:rPr>
              <w:t xml:space="preserve"> 20,013 </w:t>
            </w:r>
          </w:p>
        </w:tc>
        <w:tc>
          <w:tcPr>
            <w:tcW w:w="140" w:type="pct"/>
          </w:tcPr>
          <w:p w14:paraId="2297D6E3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553FB39A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16,513</w:t>
            </w:r>
          </w:p>
        </w:tc>
      </w:tr>
      <w:tr w:rsidR="008A056C" w:rsidRPr="00B73209" w14:paraId="3D01324D" w14:textId="77777777" w:rsidTr="006D608C">
        <w:trPr>
          <w:trHeight w:val="254"/>
        </w:trPr>
        <w:tc>
          <w:tcPr>
            <w:tcW w:w="2219" w:type="pct"/>
          </w:tcPr>
          <w:p w14:paraId="5EC77129" w14:textId="77777777" w:rsidR="008A056C" w:rsidRPr="00B73209" w:rsidRDefault="008A056C" w:rsidP="008A05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795C9474" w:rsidR="008A056C" w:rsidRPr="00B73209" w:rsidRDefault="00B373DE" w:rsidP="00B3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373DE">
              <w:rPr>
                <w:rFonts w:ascii="Angsana New" w:hAnsi="Angsana New"/>
                <w:sz w:val="30"/>
                <w:szCs w:val="30"/>
              </w:rPr>
              <w:t xml:space="preserve"> 802 </w:t>
            </w:r>
          </w:p>
        </w:tc>
        <w:tc>
          <w:tcPr>
            <w:tcW w:w="142" w:type="pct"/>
          </w:tcPr>
          <w:p w14:paraId="3EA7B05A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0BA0ECA8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2" w:type="pct"/>
          </w:tcPr>
          <w:p w14:paraId="2AA56C3A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5D6ADFD7" w:rsidR="008A056C" w:rsidRPr="00B73209" w:rsidRDefault="00B373DE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373DE">
              <w:rPr>
                <w:rFonts w:ascii="Angsana New" w:hAnsi="Angsana New"/>
                <w:sz w:val="30"/>
                <w:szCs w:val="30"/>
              </w:rPr>
              <w:t xml:space="preserve"> 510 </w:t>
            </w:r>
          </w:p>
        </w:tc>
        <w:tc>
          <w:tcPr>
            <w:tcW w:w="140" w:type="pct"/>
          </w:tcPr>
          <w:p w14:paraId="54E60CC6" w14:textId="77777777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50204E39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8A056C" w:rsidRPr="00B73209" w14:paraId="3480DAE3" w14:textId="77777777" w:rsidTr="006D608C">
        <w:tc>
          <w:tcPr>
            <w:tcW w:w="2219" w:type="pct"/>
          </w:tcPr>
          <w:p w14:paraId="71F375E8" w14:textId="77777777" w:rsidR="008A056C" w:rsidRPr="00B73209" w:rsidRDefault="008A056C" w:rsidP="008A05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6FB80F90" w:rsidR="008A056C" w:rsidRPr="00B73209" w:rsidRDefault="00B373DE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3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25,730 </w:t>
            </w:r>
          </w:p>
        </w:tc>
        <w:tc>
          <w:tcPr>
            <w:tcW w:w="142" w:type="pct"/>
          </w:tcPr>
          <w:p w14:paraId="12338225" w14:textId="77777777" w:rsidR="008A056C" w:rsidRPr="00B373DE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1B44D290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22,111</w:t>
            </w:r>
          </w:p>
        </w:tc>
        <w:tc>
          <w:tcPr>
            <w:tcW w:w="142" w:type="pct"/>
          </w:tcPr>
          <w:p w14:paraId="7413D0B0" w14:textId="77777777" w:rsidR="008A056C" w:rsidRPr="00B373DE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681A147E" w:rsidR="008A056C" w:rsidRPr="00B73209" w:rsidRDefault="00B373DE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3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20,523 </w:t>
            </w:r>
          </w:p>
        </w:tc>
        <w:tc>
          <w:tcPr>
            <w:tcW w:w="140" w:type="pct"/>
          </w:tcPr>
          <w:p w14:paraId="44AA47A8" w14:textId="77777777" w:rsidR="008A056C" w:rsidRPr="00B373DE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173EB5AB" w:rsidR="008A056C" w:rsidRPr="00B73209" w:rsidRDefault="008A056C" w:rsidP="008A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17,045</w:t>
            </w:r>
          </w:p>
        </w:tc>
      </w:tr>
    </w:tbl>
    <w:p w14:paraId="19B81E05" w14:textId="77777777" w:rsidR="003B3989" w:rsidRPr="00B73209" w:rsidRDefault="003B3989" w:rsidP="005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73209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5ED8" w:rsidRPr="00B73209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9C9DFA5" w14:textId="15E92FEF" w:rsidR="00FF5ED8" w:rsidRPr="00B73209" w:rsidRDefault="00483D60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7095713D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3026291F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</w:tcPr>
          <w:p w14:paraId="43045CC2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96757CB" w14:textId="70173CE0" w:rsidR="00FF5ED8" w:rsidRPr="00B73209" w:rsidRDefault="00483D60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</w:tcPr>
          <w:p w14:paraId="2C9FCE01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AECC3E" w14:textId="5E04661E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3625AE3D" w14:textId="77777777" w:rsidTr="000A6A24">
        <w:trPr>
          <w:tblHeader/>
        </w:trPr>
        <w:tc>
          <w:tcPr>
            <w:tcW w:w="2172" w:type="pct"/>
          </w:tcPr>
          <w:p w14:paraId="0E761C3F" w14:textId="736A3E56" w:rsidR="00FF5ED8" w:rsidRPr="00B73209" w:rsidRDefault="00502EB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64265FA5" w14:textId="4A50AE8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2F303713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67BDB096" w14:textId="1DD311E2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  <w:gridSpan w:val="2"/>
          </w:tcPr>
          <w:p w14:paraId="732C5EC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83CF4E7" w14:textId="56D54C04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0" w:type="pct"/>
            <w:gridSpan w:val="2"/>
          </w:tcPr>
          <w:p w14:paraId="258BF818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B970B6" w14:textId="0EC21E7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F5ED8" w:rsidRPr="00B73209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ED8" w:rsidRPr="00B73209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F5ED8" w:rsidRPr="00B73209" w14:paraId="5E8DCA5B" w14:textId="77777777" w:rsidTr="000A6A24">
        <w:tc>
          <w:tcPr>
            <w:tcW w:w="2172" w:type="pct"/>
          </w:tcPr>
          <w:p w14:paraId="0A94B15D" w14:textId="10D8CBC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0C40C218" w:rsidR="00FF5ED8" w:rsidRPr="00B73209" w:rsidRDefault="009D6C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245E925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2F1EAB94" w:rsidR="00FF5ED8" w:rsidRPr="009D6CD8" w:rsidRDefault="009D6CD8" w:rsidP="009D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D6CD8">
              <w:rPr>
                <w:rFonts w:asciiTheme="majorBidi" w:hAnsiTheme="majorBidi" w:cstheme="majorBidi"/>
                <w:sz w:val="30"/>
                <w:szCs w:val="30"/>
              </w:rPr>
              <w:t xml:space="preserve"> 40,87</w:t>
            </w:r>
            <w:r w:rsidR="006765E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6C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gridSpan w:val="2"/>
          </w:tcPr>
          <w:p w14:paraId="747F0ED6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47D6A739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39,278</w:t>
            </w:r>
          </w:p>
        </w:tc>
      </w:tr>
      <w:tr w:rsidR="00FF5ED8" w:rsidRPr="00B73209" w14:paraId="34066827" w14:textId="77777777">
        <w:tc>
          <w:tcPr>
            <w:tcW w:w="2172" w:type="pct"/>
          </w:tcPr>
          <w:p w14:paraId="0BA93D2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0"/>
              </w:tabs>
              <w:ind w:left="256"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  <w:vAlign w:val="bottom"/>
          </w:tcPr>
          <w:p w14:paraId="0CD9CAED" w14:textId="2B62D99A" w:rsidR="00FF5ED8" w:rsidRPr="00B73209" w:rsidRDefault="009D6C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A4AA1AB" w14:textId="50A8801B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C28E01C" w14:textId="722855F8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072A547D" w14:textId="6375E18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6E55E77" w14:textId="77777777" w:rsidR="00FF5ED8" w:rsidRDefault="00FF5ED8" w:rsidP="00A36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2C24A3CC" w:rsidR="00FF5ED8" w:rsidRPr="00B73209" w:rsidRDefault="00A36047" w:rsidP="00A36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AC0B090" w14:textId="4E1EE04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3D425011" w14:textId="2FD18763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ED8" w:rsidRPr="00B73209" w14:paraId="7D8935CD" w14:textId="77777777" w:rsidTr="000A6A24">
        <w:tc>
          <w:tcPr>
            <w:tcW w:w="2172" w:type="pct"/>
          </w:tcPr>
          <w:p w14:paraId="0060B22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0A42BC58" w:rsidR="00FF5ED8" w:rsidRPr="00B73209" w:rsidRDefault="009D6C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FF5ED8" w:rsidRPr="009D6CD8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1076FF9C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3D51E2D0" w:rsidR="00FF5ED8" w:rsidRPr="009D6CD8" w:rsidRDefault="009D6CD8" w:rsidP="00F9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935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40,87</w:t>
            </w:r>
            <w:r w:rsidR="00676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D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gridSpan w:val="2"/>
          </w:tcPr>
          <w:p w14:paraId="0D4AFC10" w14:textId="3C59A3CD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1443B1F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</w:tr>
    </w:tbl>
    <w:p w14:paraId="203B858E" w14:textId="267F5A13" w:rsidR="006A7F6A" w:rsidRPr="00B73209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73209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73209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</w:tcPr>
          <w:p w14:paraId="0C51CB36" w14:textId="15892C78" w:rsidR="00D7136F" w:rsidRPr="00B73209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1962" w:rsidRPr="00B73209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2F2307C9" w:rsidR="004B1962" w:rsidRPr="00B73209" w:rsidRDefault="00D11043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4E54C8EA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7B8B53A1" w:rsidR="004B1962" w:rsidRPr="00D11043" w:rsidRDefault="00D11043" w:rsidP="00D11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50A2">
              <w:rPr>
                <w:rFonts w:asciiTheme="majorBidi" w:hAnsiTheme="majorBidi" w:cstheme="majorBidi"/>
                <w:sz w:val="30"/>
                <w:szCs w:val="30"/>
              </w:rPr>
              <w:t xml:space="preserve"> 13,74</w:t>
            </w:r>
            <w:r w:rsidR="0002301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450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7EAC0A7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634D1A60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42,254</w:t>
            </w:r>
          </w:p>
        </w:tc>
      </w:tr>
      <w:tr w:rsidR="004B1962" w:rsidRPr="00B73209" w14:paraId="649B7121" w14:textId="77777777" w:rsidTr="004F58B0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14:paraId="08136511" w14:textId="6E968B03" w:rsidR="004B1962" w:rsidRPr="00B73209" w:rsidRDefault="00D11043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6B1900C2" w14:textId="346C554C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vAlign w:val="bottom"/>
          </w:tcPr>
          <w:p w14:paraId="393F0C89" w14:textId="43DEE9B8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42D0B99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C6BA253" w14:textId="4F580A9C" w:rsidR="004B1962" w:rsidRPr="00D11043" w:rsidRDefault="00C450A2" w:rsidP="00F9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50A2">
              <w:rPr>
                <w:rFonts w:asciiTheme="majorBidi" w:hAnsiTheme="majorBidi" w:cstheme="majorBidi" w:hint="cs"/>
                <w:sz w:val="30"/>
                <w:szCs w:val="30"/>
              </w:rPr>
              <w:t>(8,540)</w:t>
            </w:r>
          </w:p>
        </w:tc>
        <w:tc>
          <w:tcPr>
            <w:tcW w:w="147" w:type="pct"/>
            <w:gridSpan w:val="2"/>
            <w:vAlign w:val="bottom"/>
          </w:tcPr>
          <w:p w14:paraId="283F4244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1DDDE4B3" w14:textId="4EF084A6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(7,709)</w:t>
            </w:r>
          </w:p>
        </w:tc>
      </w:tr>
      <w:tr w:rsidR="004B1962" w:rsidRPr="00B73209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176CAC35" w:rsidR="004B1962" w:rsidRPr="00B73209" w:rsidRDefault="00D11043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59B907A4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40D90809" w:rsidR="004B1962" w:rsidRPr="00410910" w:rsidRDefault="004F58B0" w:rsidP="00D11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Pr="004F58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</w:t>
            </w:r>
            <w:r w:rsidR="00023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gridSpan w:val="2"/>
          </w:tcPr>
          <w:p w14:paraId="019A67C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7C1DC2BF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34,545</w:t>
            </w:r>
          </w:p>
        </w:tc>
      </w:tr>
      <w:tr w:rsidR="004B1962" w:rsidRPr="00B73209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59B1D3AB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051B4F" w14:textId="77777777" w:rsidR="00863117" w:rsidRPr="00B73209" w:rsidRDefault="00863117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E50A66" w14:textId="77777777" w:rsidR="004B1962" w:rsidRPr="00B73209" w:rsidRDefault="004B1962" w:rsidP="004B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4B1962" w:rsidRPr="00B73209" w:rsidRDefault="004B1962" w:rsidP="004B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1962" w:rsidRPr="00B73209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1BE19286" w14:textId="205C9E72" w:rsidR="004B1962" w:rsidRPr="00B73209" w:rsidRDefault="004B1962" w:rsidP="004B196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vAlign w:val="bottom"/>
          </w:tcPr>
          <w:p w14:paraId="37BEE171" w14:textId="77777777" w:rsidR="004B1962" w:rsidRPr="00B73209" w:rsidRDefault="004B1962" w:rsidP="004B1962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vAlign w:val="bottom"/>
          </w:tcPr>
          <w:p w14:paraId="30DB7FD2" w14:textId="77777777" w:rsidR="004B1962" w:rsidRPr="00B73209" w:rsidRDefault="004B1962" w:rsidP="004B196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vAlign w:val="bottom"/>
          </w:tcPr>
          <w:p w14:paraId="6FC377F9" w14:textId="77777777" w:rsidR="004B1962" w:rsidRPr="00B73209" w:rsidRDefault="004B1962" w:rsidP="004B19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vAlign w:val="bottom"/>
          </w:tcPr>
          <w:p w14:paraId="05AA6C26" w14:textId="51F332F4" w:rsidR="00FF5ED8" w:rsidRPr="00B73209" w:rsidRDefault="00863117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</w:t>
            </w: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</w:tcPr>
          <w:p w14:paraId="2F3CD06B" w14:textId="089BDDE8" w:rsidR="00FF5ED8" w:rsidRPr="00B73209" w:rsidRDefault="00483D60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4B146227" w14:textId="77777777" w:rsidR="00FF5ED8" w:rsidRPr="00B73209" w:rsidRDefault="00FF5ED8" w:rsidP="00FF5ED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760396B6" w14:textId="476863CE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vAlign w:val="bottom"/>
          </w:tcPr>
          <w:p w14:paraId="02B9CB11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E7F02E" w14:textId="3F3F7CC7" w:rsidR="00FF5ED8" w:rsidRPr="00B73209" w:rsidRDefault="00483D60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25F5F179" w14:textId="77777777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14:paraId="2CB003E6" w14:textId="1B6AB8C3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4AD798A1" w14:textId="5C02618A" w:rsidR="00FF5ED8" w:rsidRPr="00B73209" w:rsidRDefault="00863117" w:rsidP="00FF5ED8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gridSpan w:val="2"/>
          </w:tcPr>
          <w:p w14:paraId="597680FF" w14:textId="187DB4E9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  <w:gridSpan w:val="2"/>
          </w:tcPr>
          <w:p w14:paraId="323FA29C" w14:textId="77777777" w:rsidR="00FF5ED8" w:rsidRPr="00B73209" w:rsidRDefault="00FF5ED8" w:rsidP="00FF5ED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4C0734F3" w14:textId="6111F4D0" w:rsidR="00FF5ED8" w:rsidRPr="00B73209" w:rsidRDefault="00FF5ED8" w:rsidP="00FF5ED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  <w:vAlign w:val="bottom"/>
          </w:tcPr>
          <w:p w14:paraId="4B872DA9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EF8F01" w14:textId="084B1820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  <w:gridSpan w:val="2"/>
          </w:tcPr>
          <w:p w14:paraId="504DCE56" w14:textId="77777777" w:rsidR="00FF5ED8" w:rsidRPr="00B73209" w:rsidRDefault="00FF5ED8" w:rsidP="00FF5E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3F1A331" w14:textId="672CD882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F5ED8" w:rsidRPr="00B73209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5AE577DA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</w:tcPr>
          <w:p w14:paraId="3033DE9B" w14:textId="77777777" w:rsidR="00FF5ED8" w:rsidRPr="00B73209" w:rsidRDefault="00FF5ED8" w:rsidP="00FF5ED8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</w:tcPr>
          <w:p w14:paraId="50EFB62D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</w:tcPr>
          <w:p w14:paraId="172CBC55" w14:textId="77777777" w:rsidR="00FF5ED8" w:rsidRPr="00B73209" w:rsidRDefault="00FF5ED8" w:rsidP="00FF5ED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ED8" w:rsidRPr="00B73209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3ACEF399" w14:textId="6F0D460A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</w:tcPr>
          <w:p w14:paraId="4131C61A" w14:textId="3CB2CAE0" w:rsidR="00FF5ED8" w:rsidRPr="00B73209" w:rsidRDefault="00F41891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145" w:type="pct"/>
            <w:gridSpan w:val="2"/>
          </w:tcPr>
          <w:p w14:paraId="2D89A3C5" w14:textId="77777777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063FB2A" w14:textId="29EF71C8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</w:tcPr>
          <w:p w14:paraId="06A75826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ED4DC5" w14:textId="5B063D74" w:rsidR="00FF5ED8" w:rsidRPr="00B73209" w:rsidRDefault="00F41891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F41891">
              <w:rPr>
                <w:rFonts w:asciiTheme="majorBidi" w:hAnsiTheme="majorBidi" w:cstheme="majorBidi"/>
                <w:sz w:val="30"/>
                <w:szCs w:val="30"/>
              </w:rPr>
              <w:t>33,81</w:t>
            </w:r>
            <w:r w:rsidR="00BD26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16CD5F9A" w14:textId="13AAF0A1" w:rsidR="00FF5ED8" w:rsidRPr="00B73209" w:rsidRDefault="00FF5ED8" w:rsidP="00FF5ED8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FD95309" w14:textId="17C87548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31,238</w:t>
            </w:r>
          </w:p>
        </w:tc>
      </w:tr>
      <w:tr w:rsidR="00FF5ED8" w:rsidRPr="00B73209" w14:paraId="753C0814" w14:textId="77777777" w:rsidTr="0084699C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2F974919" w14:textId="5B83CB33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  <w:r w:rsidR="00AC5E5C" w:rsidRPr="00B73209">
              <w:rPr>
                <w:rFonts w:asciiTheme="majorBidi" w:hAnsiTheme="majorBidi"/>
                <w:sz w:val="30"/>
                <w:szCs w:val="30"/>
              </w:rPr>
              <w:br/>
            </w:r>
            <w:r w:rsidR="00AC5E5C" w:rsidRPr="00B73209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15" w:type="pct"/>
            <w:gridSpan w:val="6"/>
          </w:tcPr>
          <w:p w14:paraId="59DC1707" w14:textId="77777777" w:rsidR="00FF5ED8" w:rsidRPr="00B73209" w:rsidRDefault="00FF5ED8" w:rsidP="00FF5ED8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6B6C444D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18F15EA2" w14:textId="51E13301" w:rsidR="00FF5ED8" w:rsidRPr="00B73209" w:rsidRDefault="00CF2275" w:rsidP="0084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275">
              <w:rPr>
                <w:rFonts w:asciiTheme="majorBidi" w:hAnsiTheme="majorBidi" w:cstheme="majorBidi"/>
                <w:sz w:val="30"/>
                <w:szCs w:val="30"/>
              </w:rPr>
              <w:t>(17,002)</w:t>
            </w:r>
          </w:p>
        </w:tc>
        <w:tc>
          <w:tcPr>
            <w:tcW w:w="144" w:type="pct"/>
            <w:gridSpan w:val="2"/>
          </w:tcPr>
          <w:p w14:paraId="7EC82A4A" w14:textId="77777777" w:rsidR="00FF5ED8" w:rsidRPr="00B73209" w:rsidRDefault="00FF5ED8" w:rsidP="00FF5ED8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6AB21BF0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4DE6B2D5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(17,666)</w:t>
            </w:r>
          </w:p>
        </w:tc>
      </w:tr>
      <w:tr w:rsidR="00FF5ED8" w:rsidRPr="00B73209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1B0ECD3F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</w:tcPr>
          <w:p w14:paraId="21E4A59B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BB1FC3B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643DE" w14:textId="724BD15E" w:rsidR="00FF5ED8" w:rsidRPr="00B73209" w:rsidRDefault="00CF2275" w:rsidP="00427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</w:t>
            </w:r>
            <w:r w:rsidR="00BD2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15066CB9" w14:textId="77777777" w:rsidR="00FF5ED8" w:rsidRPr="00B73209" w:rsidRDefault="00FF5ED8" w:rsidP="00FF5E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85BD37" w14:textId="6B502FED" w:rsidR="00FF5ED8" w:rsidRPr="00B73209" w:rsidRDefault="00FF5ED8" w:rsidP="00427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13,572</w:t>
            </w:r>
          </w:p>
        </w:tc>
      </w:tr>
    </w:tbl>
    <w:p w14:paraId="7D6A21A1" w14:textId="77777777" w:rsidR="005A7499" w:rsidRPr="00B73209" w:rsidRDefault="005A7499" w:rsidP="00523E37"/>
    <w:tbl>
      <w:tblPr>
        <w:tblW w:w="9110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7"/>
        <w:gridCol w:w="1071"/>
        <w:gridCol w:w="237"/>
        <w:gridCol w:w="1121"/>
        <w:gridCol w:w="47"/>
        <w:gridCol w:w="206"/>
        <w:gridCol w:w="47"/>
        <w:gridCol w:w="11"/>
        <w:gridCol w:w="1077"/>
        <w:gridCol w:w="266"/>
        <w:gridCol w:w="1080"/>
      </w:tblGrid>
      <w:tr w:rsidR="00FE1BA8" w:rsidRPr="00B73209" w14:paraId="75AFFD98" w14:textId="77777777" w:rsidTr="006556A7">
        <w:tc>
          <w:tcPr>
            <w:tcW w:w="2166" w:type="pct"/>
          </w:tcPr>
          <w:p w14:paraId="11478B52" w14:textId="77777777" w:rsidR="00447F31" w:rsidRDefault="006556A7" w:rsidP="0090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"/>
              </w:tabs>
              <w:spacing w:after="0" w:line="240" w:lineRule="auto"/>
              <w:ind w:left="260" w:right="-310" w:hanging="2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4B1962" w:rsidRPr="00B732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4B1962" w:rsidRPr="00B732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7797A76" w14:textId="21F00DA1" w:rsidR="00FE1BA8" w:rsidRPr="00B73209" w:rsidRDefault="004B1962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"/>
              </w:tabs>
              <w:spacing w:after="0" w:line="240" w:lineRule="auto"/>
              <w:ind w:left="346" w:right="-3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9" w:type="pct"/>
            <w:gridSpan w:val="4"/>
            <w:vAlign w:val="bottom"/>
          </w:tcPr>
          <w:p w14:paraId="7A5BC4C0" w14:textId="38D44751" w:rsidR="00FE1BA8" w:rsidRPr="00B73209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3"/>
          </w:tcPr>
          <w:p w14:paraId="2D97E952" w14:textId="77777777" w:rsidR="00FE1BA8" w:rsidRPr="00B73209" w:rsidRDefault="00FE1BA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vAlign w:val="bottom"/>
          </w:tcPr>
          <w:p w14:paraId="37DEB419" w14:textId="329F0E9A" w:rsidR="00FE1BA8" w:rsidRPr="00B73209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73209" w14:paraId="6C64301F" w14:textId="77777777" w:rsidTr="006556A7">
        <w:tc>
          <w:tcPr>
            <w:tcW w:w="2166" w:type="pct"/>
          </w:tcPr>
          <w:p w14:paraId="747C6933" w14:textId="5EB42038" w:rsidR="007C7F66" w:rsidRPr="00B73209" w:rsidRDefault="00483D60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D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83D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83D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3D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</w:tcPr>
          <w:p w14:paraId="63DCB319" w14:textId="54B7D145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4CFC3BD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194F496" w14:textId="0ED76260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5A7810E8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B2D7C22" w14:textId="43184DF1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AFFF4C0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5D3FC5" w14:textId="547CA6FB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962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C7F66" w:rsidRPr="00B73209" w14:paraId="3F0515E6" w14:textId="77777777" w:rsidTr="006556A7">
        <w:tc>
          <w:tcPr>
            <w:tcW w:w="2166" w:type="pct"/>
          </w:tcPr>
          <w:p w14:paraId="5A970102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4" w:type="pct"/>
            <w:gridSpan w:val="10"/>
          </w:tcPr>
          <w:p w14:paraId="6E0E8B5B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D60" w:rsidRPr="00B73209" w14:paraId="7D578753" w14:textId="77777777" w:rsidTr="0087668A">
        <w:trPr>
          <w:trHeight w:val="77"/>
        </w:trPr>
        <w:tc>
          <w:tcPr>
            <w:tcW w:w="2166" w:type="pct"/>
          </w:tcPr>
          <w:p w14:paraId="43F19625" w14:textId="77777777" w:rsidR="00483D60" w:rsidRPr="00B73209" w:rsidRDefault="00483D60" w:rsidP="0048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8" w:type="pct"/>
          </w:tcPr>
          <w:p w14:paraId="2619E8E7" w14:textId="29AB937F" w:rsidR="00483D60" w:rsidRPr="00B73209" w:rsidRDefault="001921C5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4D2E35" w14:textId="077979E7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9F26B36" w14:textId="040BDB17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6407ED27" w14:textId="6AA685E2" w:rsidR="00483D60" w:rsidRPr="00B73209" w:rsidRDefault="001921C5" w:rsidP="00192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921C5">
              <w:rPr>
                <w:rFonts w:asciiTheme="majorBidi" w:hAnsiTheme="majorBidi" w:cstheme="majorBidi"/>
                <w:sz w:val="30"/>
                <w:szCs w:val="30"/>
              </w:rPr>
              <w:t xml:space="preserve"> 83</w:t>
            </w:r>
            <w:r w:rsidR="00C649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21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1F21D8CC" w14:textId="030ED636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86C59A" w14:textId="5F4C6349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483D60" w:rsidRPr="00B73209" w14:paraId="7622EC7E" w14:textId="77777777" w:rsidTr="0087668A">
        <w:trPr>
          <w:trHeight w:val="281"/>
        </w:trPr>
        <w:tc>
          <w:tcPr>
            <w:tcW w:w="2166" w:type="pct"/>
          </w:tcPr>
          <w:p w14:paraId="47595AC9" w14:textId="15199FB5" w:rsidR="00483D60" w:rsidRPr="00B73209" w:rsidRDefault="00483D60" w:rsidP="0048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8" w:type="pct"/>
          </w:tcPr>
          <w:p w14:paraId="49FC9B7F" w14:textId="364635DF" w:rsidR="00483D60" w:rsidRPr="00B73209" w:rsidRDefault="001921C5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F1C5405" w14:textId="5A463F59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2CD03855" w14:textId="67071E11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4B0DD9BD" w14:textId="57841AB2" w:rsidR="00483D60" w:rsidRPr="00B73209" w:rsidRDefault="001921C5" w:rsidP="00192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921C5">
              <w:rPr>
                <w:rFonts w:asciiTheme="majorBidi" w:hAnsiTheme="majorBidi" w:cstheme="majorBidi"/>
                <w:sz w:val="30"/>
                <w:szCs w:val="30"/>
              </w:rPr>
              <w:t xml:space="preserve"> (66</w:t>
            </w:r>
            <w:r w:rsidR="00C649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21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D66FEB9" w14:textId="20C38C3B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4701F5" w14:textId="126979F7" w:rsidR="00483D60" w:rsidRPr="00B73209" w:rsidRDefault="00483D60" w:rsidP="0048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04533DE6" w14:textId="77777777" w:rsidR="006556A7" w:rsidRDefault="006556A7"/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6"/>
        <w:gridCol w:w="1060"/>
        <w:gridCol w:w="11"/>
        <w:gridCol w:w="237"/>
        <w:gridCol w:w="1186"/>
        <w:gridCol w:w="47"/>
        <w:gridCol w:w="210"/>
        <w:gridCol w:w="38"/>
        <w:gridCol w:w="1048"/>
        <w:gridCol w:w="38"/>
        <w:gridCol w:w="15"/>
        <w:gridCol w:w="223"/>
        <w:gridCol w:w="15"/>
        <w:gridCol w:w="27"/>
        <w:gridCol w:w="1024"/>
      </w:tblGrid>
      <w:tr w:rsidR="00311A29" w:rsidRPr="00B73209" w14:paraId="24000F2E" w14:textId="77777777" w:rsidTr="00410910">
        <w:trPr>
          <w:tblHeader/>
        </w:trPr>
        <w:tc>
          <w:tcPr>
            <w:tcW w:w="2162" w:type="pct"/>
          </w:tcPr>
          <w:p w14:paraId="511B420B" w14:textId="0E17841B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5"/>
          </w:tcPr>
          <w:p w14:paraId="1DC16EE6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20C82B4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7"/>
          </w:tcPr>
          <w:p w14:paraId="3A31CFD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5ED8" w:rsidRPr="00B73209" w14:paraId="6EED75F8" w14:textId="77777777" w:rsidTr="00410910">
        <w:trPr>
          <w:tblHeader/>
        </w:trPr>
        <w:tc>
          <w:tcPr>
            <w:tcW w:w="2162" w:type="pct"/>
          </w:tcPr>
          <w:p w14:paraId="31530C89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A14BFC8" w14:textId="0E7BE3A4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483D6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83D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90E379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61779730" w14:textId="6CC783BA" w:rsidR="00FF5ED8" w:rsidRPr="00B73209" w:rsidRDefault="00483D60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F5ED8"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6" w:type="pct"/>
            <w:gridSpan w:val="2"/>
          </w:tcPr>
          <w:p w14:paraId="43EFE58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54544C2" w14:textId="140F8DBD" w:rsidR="00FF5ED8" w:rsidRPr="00B73209" w:rsidRDefault="00483D60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  <w:gridSpan w:val="4"/>
          </w:tcPr>
          <w:p w14:paraId="2D6BA2B7" w14:textId="77777777" w:rsidR="00FF5ED8" w:rsidRPr="00B73209" w:rsidRDefault="00FF5ED8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54E10F6" w14:textId="4C16B568" w:rsidR="00FF5ED8" w:rsidRPr="00B73209" w:rsidRDefault="00483D60" w:rsidP="00FF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A29" w:rsidRPr="00B73209" w14:paraId="2CEE1C36" w14:textId="77777777" w:rsidTr="00410910">
        <w:trPr>
          <w:tblHeader/>
        </w:trPr>
        <w:tc>
          <w:tcPr>
            <w:tcW w:w="2162" w:type="pct"/>
          </w:tcPr>
          <w:p w14:paraId="26D3ABAC" w14:textId="7A4BD3F3" w:rsidR="00311A29" w:rsidRPr="00B73209" w:rsidRDefault="00E45D8C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87" w:type="pct"/>
            <w:gridSpan w:val="2"/>
          </w:tcPr>
          <w:p w14:paraId="216DB3A3" w14:textId="468E58E9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8913901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6448519" w14:textId="35AEC558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gridSpan w:val="2"/>
          </w:tcPr>
          <w:p w14:paraId="4DB2F097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4C4A8E5" w14:textId="7681ACD2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" w:type="pct"/>
            <w:gridSpan w:val="4"/>
          </w:tcPr>
          <w:p w14:paraId="67904370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4780F42" w14:textId="73EB7A33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4B196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11A29" w:rsidRPr="00B73209" w14:paraId="4A404FEC" w14:textId="77777777" w:rsidTr="007C7F66">
        <w:trPr>
          <w:tblHeader/>
        </w:trPr>
        <w:tc>
          <w:tcPr>
            <w:tcW w:w="2162" w:type="pct"/>
          </w:tcPr>
          <w:p w14:paraId="45BD172A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14"/>
          </w:tcPr>
          <w:p w14:paraId="022E6E0B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B45" w:rsidRPr="00B73209" w14:paraId="16C575D1" w14:textId="77777777" w:rsidTr="006556A7">
        <w:tc>
          <w:tcPr>
            <w:tcW w:w="2162" w:type="pct"/>
          </w:tcPr>
          <w:p w14:paraId="5A963161" w14:textId="630572F3" w:rsidR="00695B45" w:rsidRPr="00E546EC" w:rsidRDefault="00695B45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46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838" w:type="pct"/>
            <w:gridSpan w:val="14"/>
          </w:tcPr>
          <w:p w14:paraId="4EF13685" w14:textId="77777777" w:rsidR="00695B45" w:rsidRPr="00B73209" w:rsidRDefault="00695B45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A29" w:rsidRPr="00B73209" w14:paraId="2EE0E95F" w14:textId="77777777" w:rsidTr="006556A7">
        <w:tc>
          <w:tcPr>
            <w:tcW w:w="2162" w:type="pct"/>
          </w:tcPr>
          <w:p w14:paraId="2DE76870" w14:textId="5DCF557C" w:rsidR="00311A29" w:rsidRPr="00B73209" w:rsidRDefault="00E626DC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587" w:type="pct"/>
            <w:gridSpan w:val="2"/>
          </w:tcPr>
          <w:p w14:paraId="219E58D8" w14:textId="70A869F4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2C32D3C" w14:textId="7777777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4AB3DAD" w14:textId="1D9177AA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869D862" w14:textId="60EBF9A2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2"/>
          </w:tcPr>
          <w:p w14:paraId="6F9F0CD4" w14:textId="525B8F33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3BC0A11" w14:textId="0FE10F08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1FDAFB21" w14:textId="7A34B047" w:rsidR="00311A29" w:rsidRPr="00B7320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6DC" w:rsidRPr="00B73209" w14:paraId="28577CE2" w14:textId="77777777" w:rsidTr="006556A7">
        <w:tc>
          <w:tcPr>
            <w:tcW w:w="2162" w:type="pct"/>
          </w:tcPr>
          <w:p w14:paraId="2C77C18E" w14:textId="6F537432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09492F4B" w14:textId="1B307352" w:rsidR="00E626DC" w:rsidRPr="00B73209" w:rsidRDefault="00410910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A807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64307B8A" w14:textId="56F06249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330052C5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2E743026" w14:textId="272995FA" w:rsidR="00E626DC" w:rsidRPr="00B73209" w:rsidRDefault="005635AE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</w:tcPr>
          <w:p w14:paraId="3A6800D0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</w:tcPr>
          <w:p w14:paraId="42F411B1" w14:textId="784F118E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  <w:tr w:rsidR="00E626DC" w:rsidRPr="00B73209" w14:paraId="241064C8" w14:textId="77777777" w:rsidTr="006556A7">
        <w:tc>
          <w:tcPr>
            <w:tcW w:w="2162" w:type="pct"/>
          </w:tcPr>
          <w:p w14:paraId="17324A50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7F59AF9B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2EB2D7A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1E06FAF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gridSpan w:val="2"/>
          </w:tcPr>
          <w:p w14:paraId="0CD636B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10FDB65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" w:type="pct"/>
            <w:gridSpan w:val="3"/>
          </w:tcPr>
          <w:p w14:paraId="7047FED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150962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626DC" w:rsidRPr="00B73209" w14:paraId="4851E8C4" w14:textId="77777777" w:rsidTr="006556A7">
        <w:tc>
          <w:tcPr>
            <w:tcW w:w="2162" w:type="pct"/>
          </w:tcPr>
          <w:p w14:paraId="608A1C46" w14:textId="542FC1E8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2D6B99F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3FEB88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2DFAE3EC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D06A16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26A25D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3"/>
          </w:tcPr>
          <w:p w14:paraId="4D3A588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526358C9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26DC" w:rsidRPr="00B73209" w14:paraId="617AD6DA" w14:textId="77777777" w:rsidTr="006556A7">
        <w:tc>
          <w:tcPr>
            <w:tcW w:w="2162" w:type="pct"/>
          </w:tcPr>
          <w:p w14:paraId="392013B9" w14:textId="472ECF93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</w:tcPr>
          <w:p w14:paraId="1EA17999" w14:textId="2CC4D9FF" w:rsidR="00E626DC" w:rsidRPr="00B73209" w:rsidRDefault="00410910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C2B0C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4F05C0F3" w14:textId="2FE14A2E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2AC81C9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9FEBA48" w14:textId="65C95DD2" w:rsidR="00E626DC" w:rsidRPr="001C7685" w:rsidRDefault="007940A4" w:rsidP="007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40A4">
              <w:rPr>
                <w:rFonts w:ascii="Angsana New" w:hAnsi="Angsana New"/>
                <w:b/>
                <w:bCs/>
                <w:sz w:val="30"/>
                <w:szCs w:val="30"/>
              </w:rPr>
              <w:t>162,1</w:t>
            </w:r>
            <w:r w:rsidR="00C87C93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51" w:type="pct"/>
            <w:gridSpan w:val="3"/>
          </w:tcPr>
          <w:p w14:paraId="1C3D30A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7281327D" w14:textId="2F6E29E0" w:rsidR="00E626DC" w:rsidRPr="00B73209" w:rsidRDefault="00E626DC" w:rsidP="00447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170,458</w:t>
            </w:r>
          </w:p>
        </w:tc>
      </w:tr>
      <w:tr w:rsidR="00E626DC" w:rsidRPr="00B73209" w14:paraId="42491570" w14:textId="77777777" w:rsidTr="006556A7">
        <w:tc>
          <w:tcPr>
            <w:tcW w:w="2162" w:type="pct"/>
          </w:tcPr>
          <w:p w14:paraId="0F66243B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5C88A23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00C39CA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6B5C8A0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5827271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7112D9B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3"/>
          </w:tcPr>
          <w:p w14:paraId="7B365AA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6F4196F5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26DC" w:rsidRPr="00B73209" w14:paraId="48BD3570" w14:textId="77777777" w:rsidTr="006556A7">
        <w:tc>
          <w:tcPr>
            <w:tcW w:w="2162" w:type="pct"/>
          </w:tcPr>
          <w:p w14:paraId="54EF8E7A" w14:textId="40AB19F3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7" w:type="pct"/>
            <w:gridSpan w:val="2"/>
          </w:tcPr>
          <w:p w14:paraId="0539B98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E8C3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1A6DC1A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956800C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67B4BD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3184EE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169762F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6DC" w:rsidRPr="00B73209" w14:paraId="7C14454E" w14:textId="77777777" w:rsidTr="006556A7">
        <w:tc>
          <w:tcPr>
            <w:tcW w:w="2162" w:type="pct"/>
          </w:tcPr>
          <w:p w14:paraId="3EB67458" w14:textId="08BFBA9F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16EBD0E0" w:rsidR="00E626DC" w:rsidRPr="00B73209" w:rsidRDefault="00410910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046E0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AFF21DF" w14:textId="0A5B3A48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8C33B7B" w14:textId="77777777" w:rsidR="00E626DC" w:rsidRPr="007940A4" w:rsidRDefault="00E626DC" w:rsidP="007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04CDC4DD" w14:textId="270AA7FC" w:rsidR="00E626DC" w:rsidRPr="007940A4" w:rsidRDefault="001C7685" w:rsidP="00794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51" w:type="pct"/>
            <w:gridSpan w:val="3"/>
          </w:tcPr>
          <w:p w14:paraId="65060A54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</w:tcPr>
          <w:p w14:paraId="33C733A0" w14:textId="04C4029F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E626DC" w:rsidRPr="00B73209" w14:paraId="1DF5936C" w14:textId="77777777" w:rsidTr="006556A7">
        <w:tc>
          <w:tcPr>
            <w:tcW w:w="2162" w:type="pct"/>
          </w:tcPr>
          <w:p w14:paraId="0565A6D3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7085CC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66DCF61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14:paraId="45D8E2F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3"/>
          </w:tcPr>
          <w:p w14:paraId="2C87C9B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</w:tcPr>
          <w:p w14:paraId="70523CDB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26DC" w:rsidRPr="00B73209" w14:paraId="430945DB" w14:textId="77777777" w:rsidTr="00410910">
        <w:tc>
          <w:tcPr>
            <w:tcW w:w="2162" w:type="pct"/>
          </w:tcPr>
          <w:p w14:paraId="19FE3487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7" w:type="pct"/>
            <w:gridSpan w:val="4"/>
          </w:tcPr>
          <w:p w14:paraId="4831CEB2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9D3709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8"/>
          </w:tcPr>
          <w:p w14:paraId="7F92EFD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26DC" w:rsidRPr="00B73209" w14:paraId="6A616A8F" w14:textId="77777777" w:rsidTr="006556A7">
        <w:tc>
          <w:tcPr>
            <w:tcW w:w="2162" w:type="pct"/>
          </w:tcPr>
          <w:p w14:paraId="55C9C889" w14:textId="77777777" w:rsidR="00E626DC" w:rsidRPr="00B73209" w:rsidRDefault="00E626DC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1F11C7" w14:textId="75D5F727" w:rsidR="00E626DC" w:rsidRPr="00B73209" w:rsidRDefault="00410910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4AA5A71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65C71E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338A5E05" w14:textId="79EF2545" w:rsidR="00E626DC" w:rsidRPr="00B73209" w:rsidRDefault="000F5A25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A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2,968</w:t>
            </w:r>
          </w:p>
        </w:tc>
        <w:tc>
          <w:tcPr>
            <w:tcW w:w="130" w:type="pct"/>
            <w:gridSpan w:val="2"/>
          </w:tcPr>
          <w:p w14:paraId="5E45BB02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14:paraId="342429B9" w14:textId="560FF04F" w:rsidR="00E626DC" w:rsidRPr="00B73209" w:rsidRDefault="00E626DC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2,721</w:t>
            </w:r>
          </w:p>
        </w:tc>
      </w:tr>
      <w:tr w:rsidR="00E626DC" w:rsidRPr="00B73209" w14:paraId="25F54CF7" w14:textId="77777777" w:rsidTr="006556A7">
        <w:tc>
          <w:tcPr>
            <w:tcW w:w="2162" w:type="pct"/>
          </w:tcPr>
          <w:p w14:paraId="3641CD50" w14:textId="77777777" w:rsidR="00E626DC" w:rsidRPr="00B73209" w:rsidRDefault="00E626DC" w:rsidP="0094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56E35FB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</w:tcPr>
          <w:p w14:paraId="2F9CB614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A01DCF5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4" w:type="pct"/>
            <w:gridSpan w:val="4"/>
          </w:tcPr>
          <w:p w14:paraId="2486659E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14:paraId="217BD05D" w14:textId="77777777" w:rsidR="00E626DC" w:rsidRPr="00B73209" w:rsidRDefault="00E626DC" w:rsidP="0094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626DC" w:rsidRPr="00B73209" w14:paraId="6ED40B76" w14:textId="77777777" w:rsidTr="006556A7">
        <w:tc>
          <w:tcPr>
            <w:tcW w:w="2162" w:type="pct"/>
          </w:tcPr>
          <w:p w14:paraId="18E81180" w14:textId="35E9BC93" w:rsidR="00E626DC" w:rsidRPr="00B73209" w:rsidRDefault="007A51A6" w:rsidP="00E6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</w:t>
            </w:r>
            <w:r w:rsidRPr="00B732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1" w:type="pct"/>
          </w:tcPr>
          <w:p w14:paraId="19F42CA6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761AB4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08F4ADDF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DBEE6C8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0FA844ED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568E967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4CEDBD3" w14:textId="77777777" w:rsidR="00E626DC" w:rsidRPr="00B73209" w:rsidRDefault="00E626DC" w:rsidP="00E62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51A6" w:rsidRPr="00B73209" w14:paraId="23964DCF" w14:textId="77777777" w:rsidTr="006556A7">
        <w:tc>
          <w:tcPr>
            <w:tcW w:w="2162" w:type="pct"/>
          </w:tcPr>
          <w:p w14:paraId="6693CF51" w14:textId="2571AF3D" w:rsidR="007A51A6" w:rsidRPr="00B73209" w:rsidRDefault="007A51A6" w:rsidP="007A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F854AA4" w14:textId="0A51F1E1" w:rsidR="007A51A6" w:rsidRPr="00B73209" w:rsidRDefault="007940A4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78D44DA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1973FC8" w14:textId="1E7EC3A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7276944D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4A24341A" w14:textId="2B810798" w:rsidR="007A51A6" w:rsidRPr="00B73209" w:rsidRDefault="000F5A25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A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5,335</w:t>
            </w:r>
          </w:p>
        </w:tc>
        <w:tc>
          <w:tcPr>
            <w:tcW w:w="130" w:type="pct"/>
            <w:gridSpan w:val="2"/>
          </w:tcPr>
          <w:p w14:paraId="69EF9319" w14:textId="77777777" w:rsidR="007A51A6" w:rsidRPr="00B73209" w:rsidRDefault="007A51A6" w:rsidP="007A5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14:paraId="26EB1521" w14:textId="53839D31" w:rsidR="007A51A6" w:rsidRPr="00B73209" w:rsidRDefault="007A51A6" w:rsidP="0040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7,114</w:t>
            </w:r>
          </w:p>
        </w:tc>
      </w:tr>
    </w:tbl>
    <w:p w14:paraId="2D41C7BE" w14:textId="77777777" w:rsidR="006556A7" w:rsidRDefault="006556A7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729084C1" w:rsidR="00341964" w:rsidRPr="00B73209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B7320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73209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1D63E091" w:rsidR="0059243F" w:rsidRPr="00B73209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B7320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ด้านโรงงาน ด้านบัญชีการเงิน ด้านบุคลากร บริหารทั่วไปและด้านสารสนเทศ </w:t>
      </w:r>
      <w:r w:rsidR="00B609CE"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>สัญญามีกำหนดระยะเวลาตั้งแต่วันที่</w:t>
      </w:r>
      <w:r w:rsidR="00B609CE" w:rsidRPr="00B73209">
        <w:rPr>
          <w:rFonts w:asciiTheme="majorBidi" w:hAnsiTheme="majorBidi" w:cstheme="majorBidi"/>
          <w:spacing w:val="-2"/>
          <w:sz w:val="30"/>
          <w:szCs w:val="30"/>
        </w:rPr>
        <w:br/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>171,000</w:t>
      </w:r>
      <w:r w:rsidR="00B609CE"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</w:t>
      </w:r>
      <w:r w:rsidR="00B609CE"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pacing w:val="-4"/>
          <w:sz w:val="30"/>
          <w:szCs w:val="30"/>
          <w:cs/>
        </w:rPr>
        <w:t>และทั้งสองฝ่าย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สามารถต่อสัญญานี้ออกไปครั้งละ </w:t>
      </w:r>
      <w:r w:rsidRPr="00B73209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73209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AC5EDAD" w14:textId="77777777" w:rsidR="008C27B6" w:rsidRPr="00B73209" w:rsidRDefault="008C27B6" w:rsidP="0057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45661945" w14:textId="70E560F8" w:rsidR="00341964" w:rsidRPr="00B73209" w:rsidRDefault="00341964" w:rsidP="008C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73209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3774B6A9" w:rsidR="00341964" w:rsidRPr="00B73209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7320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73209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Pr="00B7320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B73209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73209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04DA30DD" w:rsidR="00341964" w:rsidRPr="00B73209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73209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73209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สัญญามีกำหนดระยะเวลาตั้งแต่วันที่ </w:t>
      </w:r>
      <w:r w:rsidR="001F48D1" w:rsidRPr="00B73209">
        <w:rPr>
          <w:rFonts w:asciiTheme="majorBidi" w:hAnsiTheme="majorBidi" w:cstheme="majorBidi"/>
          <w:sz w:val="30"/>
          <w:szCs w:val="30"/>
        </w:rPr>
        <w:t>1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F48D1" w:rsidRPr="00B73209">
        <w:rPr>
          <w:rFonts w:asciiTheme="majorBidi" w:hAnsiTheme="majorBidi" w:cstheme="majorBidi"/>
          <w:sz w:val="30"/>
          <w:szCs w:val="30"/>
        </w:rPr>
        <w:t xml:space="preserve">2569 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1F48D1" w:rsidRPr="00B73209">
        <w:rPr>
          <w:rFonts w:asciiTheme="majorBidi" w:hAnsiTheme="majorBidi" w:cstheme="majorBidi"/>
          <w:sz w:val="30"/>
          <w:szCs w:val="30"/>
        </w:rPr>
        <w:t>31</w:t>
      </w:r>
      <w:r w:rsidR="001F48D1" w:rsidRPr="00B732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48D1" w:rsidRPr="00B73209">
        <w:rPr>
          <w:rFonts w:asciiTheme="majorBidi" w:hAnsiTheme="majorBidi" w:cstheme="majorBidi"/>
          <w:sz w:val="30"/>
          <w:szCs w:val="30"/>
        </w:rPr>
        <w:t>25</w:t>
      </w:r>
      <w:r w:rsidR="00810890" w:rsidRPr="00B73209">
        <w:rPr>
          <w:rFonts w:asciiTheme="majorBidi" w:hAnsiTheme="majorBidi" w:cstheme="majorBidi"/>
          <w:sz w:val="30"/>
          <w:szCs w:val="30"/>
        </w:rPr>
        <w:t>69</w:t>
      </w:r>
      <w:r w:rsidR="001F48D1" w:rsidRPr="00B73209">
        <w:rPr>
          <w:rFonts w:asciiTheme="majorBidi" w:hAnsiTheme="majorBidi" w:cstheme="majorBidi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73209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73209">
        <w:rPr>
          <w:rFonts w:asciiTheme="majorBidi" w:hAnsiTheme="majorBidi" w:cstheme="majorBidi"/>
          <w:sz w:val="30"/>
          <w:szCs w:val="30"/>
        </w:rPr>
        <w:t xml:space="preserve">296,400 </w:t>
      </w:r>
      <w:r w:rsidRPr="00B7320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70A6659" w14:textId="77777777" w:rsidR="00447F31" w:rsidRDefault="0044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7C0F36" w14:textId="2C0D588A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236061FC" w14:textId="77777777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3C8F4C7" w:rsidR="00F21BE3" w:rsidRPr="00B73209" w:rsidRDefault="00341964" w:rsidP="00EB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73209">
        <w:rPr>
          <w:rFonts w:asciiTheme="majorBidi" w:hAnsiTheme="majorBidi" w:cstheme="majorBidi" w:hint="cs"/>
          <w:sz w:val="30"/>
          <w:szCs w:val="30"/>
        </w:rPr>
        <w:t>1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 w:hint="cs"/>
          <w:sz w:val="30"/>
          <w:szCs w:val="30"/>
        </w:rPr>
        <w:t>256</w:t>
      </w:r>
      <w:r w:rsidR="00810890" w:rsidRPr="00B73209">
        <w:rPr>
          <w:rFonts w:asciiTheme="majorBidi" w:hAnsiTheme="majorBidi" w:cstheme="majorBidi"/>
          <w:sz w:val="30"/>
          <w:szCs w:val="30"/>
        </w:rPr>
        <w:t>9</w:t>
      </w:r>
      <w:r w:rsidRPr="00B7320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450,000 </w:t>
      </w:r>
      <w:r w:rsidRPr="00B73209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845FEF" w:rsidRPr="00B73209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73209">
        <w:rPr>
          <w:rFonts w:asciiTheme="majorBidi" w:hAnsiTheme="majorBidi" w:cstheme="majorBidi" w:hint="cs"/>
          <w:sz w:val="30"/>
          <w:szCs w:val="30"/>
          <w:cs/>
        </w:rPr>
        <w:t>ุ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 xml:space="preserve">ใหม่ไปอีกคราวละ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1 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>ปี โดยคู่สัญญาฝ่ายใดฝ่ายหนึ่งต้องแจ้ง</w:t>
      </w:r>
      <w:r w:rsidR="00B51372" w:rsidRPr="00B73209">
        <w:rPr>
          <w:rFonts w:asciiTheme="majorBidi" w:hAnsiTheme="majorBidi" w:cstheme="majorBidi"/>
          <w:sz w:val="30"/>
          <w:szCs w:val="30"/>
        </w:rPr>
        <w:br/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 xml:space="preserve">เป็นลายลักษณ์อักษรล่วงหน้าเป็นเวลา </w:t>
      </w:r>
      <w:r w:rsidR="00831C38" w:rsidRPr="00B73209">
        <w:rPr>
          <w:rFonts w:asciiTheme="majorBidi" w:hAnsiTheme="majorBidi" w:cstheme="majorBidi"/>
          <w:sz w:val="30"/>
          <w:szCs w:val="30"/>
        </w:rPr>
        <w:t xml:space="preserve">30 </w:t>
      </w:r>
      <w:r w:rsidR="00831C38" w:rsidRPr="00B73209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32848B61" w14:textId="77777777" w:rsidR="00476AF6" w:rsidRPr="00B73209" w:rsidRDefault="00476AF6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73209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B73209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35EF15" w14:textId="490DF499" w:rsidR="00821E3F" w:rsidRPr="00B73209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7320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732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73209">
        <w:rPr>
          <w:rFonts w:asciiTheme="majorBidi" w:hAnsiTheme="majorBidi" w:cstheme="majorBidi"/>
          <w:sz w:val="30"/>
          <w:szCs w:val="30"/>
          <w:cs/>
        </w:rPr>
        <w:br/>
      </w:r>
      <w:r w:rsidR="0089238A" w:rsidRPr="00B7320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124A" w:rsidRPr="00B73209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5616A"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="0089238A" w:rsidRPr="00B7320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124A" w:rsidRPr="00B73209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B732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3209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  <w:r w:rsidR="00822D34" w:rsidRPr="00B73209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0A853ACA" w14:textId="77777777" w:rsidR="00821E3F" w:rsidRPr="00B73209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73209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727A5AA" w14:textId="5DD578D2" w:rsidR="00E331CE" w:rsidRPr="00B73209" w:rsidRDefault="00393F4D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บริษัทคิดค่าให้บริการพื้นที่อาคาร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แอนด์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โซลิดสเตท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เพื่อใช้เป็นโรงงานผลิตสินค้า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ตั้งแต่วันที่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1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มกราคม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E5A16" w:rsidRPr="00B73209">
        <w:rPr>
          <w:rFonts w:asciiTheme="majorBidi" w:hAnsiTheme="majorBidi"/>
          <w:spacing w:val="-4"/>
          <w:sz w:val="30"/>
          <w:szCs w:val="30"/>
        </w:rPr>
        <w:t>25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69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ถึง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E5A16" w:rsidRPr="00B73209">
        <w:rPr>
          <w:rFonts w:asciiTheme="majorBidi" w:hAnsiTheme="majorBidi"/>
          <w:spacing w:val="-4"/>
          <w:sz w:val="30"/>
          <w:szCs w:val="30"/>
        </w:rPr>
        <w:t>31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2569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และจะได้รับค่าตอบแทนเป็นรายเดือนในอัตรา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เดือนละ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9238A" w:rsidRPr="00B73209">
        <w:rPr>
          <w:rFonts w:asciiTheme="majorBidi" w:hAnsiTheme="majorBidi"/>
          <w:spacing w:val="-4"/>
          <w:sz w:val="30"/>
          <w:szCs w:val="30"/>
        </w:rPr>
        <w:t>400,000</w:t>
      </w:r>
      <w:r w:rsidRPr="00B7320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pacing w:val="-4"/>
          <w:sz w:val="30"/>
          <w:szCs w:val="30"/>
          <w:cs/>
        </w:rPr>
        <w:t>บาท</w:t>
      </w:r>
    </w:p>
    <w:p w14:paraId="01F369F7" w14:textId="77777777" w:rsidR="002318B7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6997D0" w14:textId="4B196E4F" w:rsidR="00393F4D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บริษัทได้ทำสัญญาใช้บริการพื้นที่กับ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แอนด์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โซลิดสเตท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เพื่อใช้เป็นคลังสินค้า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1 </w:t>
      </w:r>
      <w:r w:rsidRPr="00B7320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2568 </w:t>
      </w:r>
      <w:r w:rsidRPr="00B73209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31 </w:t>
      </w:r>
      <w:r w:rsidRPr="00B73209">
        <w:rPr>
          <w:rFonts w:asciiTheme="majorBidi" w:hAnsiTheme="majorBidi" w:hint="cs"/>
          <w:sz w:val="30"/>
          <w:szCs w:val="30"/>
          <w:cs/>
        </w:rPr>
        <w:t>พฤษภาคม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2569 </w:t>
      </w:r>
      <w:r w:rsidRPr="00B73209">
        <w:rPr>
          <w:rFonts w:asciiTheme="majorBidi" w:hAnsiTheme="majorBidi" w:hint="cs"/>
          <w:sz w:val="30"/>
          <w:szCs w:val="30"/>
          <w:cs/>
        </w:rPr>
        <w:t>โดยมีค่าบริการ</w:t>
      </w:r>
      <w:r w:rsidR="00330441">
        <w:rPr>
          <w:rFonts w:asciiTheme="majorBidi" w:hAnsiTheme="majorBidi"/>
          <w:sz w:val="30"/>
          <w:szCs w:val="30"/>
          <w:cs/>
        </w:rPr>
        <w:br/>
      </w:r>
      <w:r w:rsidRPr="00B73209">
        <w:rPr>
          <w:rFonts w:asciiTheme="majorBidi" w:hAnsiTheme="majorBidi" w:hint="cs"/>
          <w:sz w:val="30"/>
          <w:szCs w:val="30"/>
          <w:cs/>
        </w:rPr>
        <w:t>เป็นรายเดือนเดือนละ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/>
          <w:sz w:val="30"/>
          <w:szCs w:val="30"/>
        </w:rPr>
        <w:t xml:space="preserve">21,500 </w:t>
      </w:r>
      <w:r w:rsidRPr="00B73209">
        <w:rPr>
          <w:rFonts w:asciiTheme="majorBidi" w:hAnsiTheme="majorBidi" w:hint="cs"/>
          <w:sz w:val="30"/>
          <w:szCs w:val="30"/>
          <w:cs/>
        </w:rPr>
        <w:t>บาท</w:t>
      </w:r>
      <w:r w:rsidR="00BA40A3">
        <w:rPr>
          <w:rFonts w:asciiTheme="majorBidi" w:hAnsiTheme="majorBidi"/>
          <w:sz w:val="30"/>
          <w:szCs w:val="30"/>
        </w:rPr>
        <w:t xml:space="preserve"> </w:t>
      </w:r>
      <w:r w:rsidR="00BA40A3" w:rsidRPr="00BA40A3">
        <w:rPr>
          <w:rFonts w:asciiTheme="majorBidi" w:hAnsiTheme="majorBidi"/>
          <w:sz w:val="30"/>
          <w:szCs w:val="30"/>
          <w:cs/>
        </w:rPr>
        <w:t>ต่อมาบริษัทได้ทำสัญญาใหม่ โดยสัญญามีกำหนดระยะเวลาตั้งแต่</w:t>
      </w:r>
      <w:r w:rsidR="001739DA">
        <w:rPr>
          <w:rFonts w:asciiTheme="majorBidi" w:hAnsiTheme="majorBidi"/>
          <w:sz w:val="30"/>
          <w:szCs w:val="30"/>
        </w:rPr>
        <w:br/>
      </w:r>
      <w:r w:rsidR="00BA40A3" w:rsidRPr="00BA40A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BA40A3" w:rsidRPr="00BA40A3">
        <w:rPr>
          <w:rFonts w:asciiTheme="majorBidi" w:hAnsiTheme="majorBidi"/>
          <w:sz w:val="30"/>
          <w:szCs w:val="30"/>
        </w:rPr>
        <w:t xml:space="preserve">1 </w:t>
      </w:r>
      <w:r w:rsidR="00BA40A3" w:rsidRPr="00BA40A3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A40A3" w:rsidRPr="00BA40A3">
        <w:rPr>
          <w:rFonts w:asciiTheme="majorBidi" w:hAnsiTheme="majorBidi"/>
          <w:sz w:val="30"/>
          <w:szCs w:val="30"/>
        </w:rPr>
        <w:t xml:space="preserve">2569 </w:t>
      </w:r>
      <w:r w:rsidR="00BA40A3" w:rsidRPr="00BA40A3">
        <w:rPr>
          <w:rFonts w:asciiTheme="majorBidi" w:hAnsiTheme="majorBidi"/>
          <w:sz w:val="30"/>
          <w:szCs w:val="30"/>
          <w:cs/>
        </w:rPr>
        <w:t xml:space="preserve">ถึง </w:t>
      </w:r>
      <w:r w:rsidR="00BA40A3" w:rsidRPr="00BA40A3">
        <w:rPr>
          <w:rFonts w:asciiTheme="majorBidi" w:hAnsiTheme="majorBidi"/>
          <w:sz w:val="30"/>
          <w:szCs w:val="30"/>
        </w:rPr>
        <w:t xml:space="preserve">31 </w:t>
      </w:r>
      <w:r w:rsidR="00BA40A3" w:rsidRPr="00BA40A3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BA40A3" w:rsidRPr="00BA40A3">
        <w:rPr>
          <w:rFonts w:asciiTheme="majorBidi" w:hAnsiTheme="majorBidi"/>
          <w:sz w:val="30"/>
          <w:szCs w:val="30"/>
        </w:rPr>
        <w:t xml:space="preserve">2570 </w:t>
      </w:r>
      <w:r w:rsidR="00BA40A3" w:rsidRPr="00BA40A3">
        <w:rPr>
          <w:rFonts w:asciiTheme="majorBidi" w:hAnsiTheme="majorBidi"/>
          <w:sz w:val="30"/>
          <w:szCs w:val="30"/>
          <w:cs/>
        </w:rPr>
        <w:t xml:space="preserve">โดยมีค่าบริการ เป็นรายเดือนเดือนละ </w:t>
      </w:r>
      <w:r w:rsidR="00BA40A3" w:rsidRPr="00BA40A3">
        <w:rPr>
          <w:rFonts w:asciiTheme="majorBidi" w:hAnsiTheme="majorBidi"/>
          <w:sz w:val="30"/>
          <w:szCs w:val="30"/>
        </w:rPr>
        <w:t xml:space="preserve">21,500 </w:t>
      </w:r>
      <w:r w:rsidR="00BA40A3" w:rsidRPr="00BA40A3">
        <w:rPr>
          <w:rFonts w:asciiTheme="majorBidi" w:hAnsiTheme="majorBidi"/>
          <w:sz w:val="30"/>
          <w:szCs w:val="30"/>
          <w:cs/>
        </w:rPr>
        <w:t>บาท</w:t>
      </w:r>
    </w:p>
    <w:p w14:paraId="088D90EF" w14:textId="77777777" w:rsidR="002318B7" w:rsidRPr="00B73209" w:rsidRDefault="002318B7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D9294" w14:textId="24E5BE64" w:rsidR="00E331CE" w:rsidRPr="00B73209" w:rsidRDefault="00E331CE" w:rsidP="00AA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209">
        <w:rPr>
          <w:rFonts w:asciiTheme="majorBidi" w:hAnsiTheme="majorBidi" w:hint="cs"/>
          <w:sz w:val="30"/>
          <w:szCs w:val="30"/>
          <w:cs/>
        </w:rPr>
        <w:t>บริษัทคิดค่าให้บริการพื้นที่อาคาร</w:t>
      </w:r>
      <w:r w:rsidR="00906BE5" w:rsidRPr="00B73209">
        <w:rPr>
          <w:rFonts w:asciiTheme="majorBidi" w:hAnsiTheme="majorBidi" w:hint="cs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ซึ่งค่าบริการนี้รวมถึงการจัดหาสาธารณูปโภคและสิ่งอำนวยความสะดวกกับบริษัท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แอล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อี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เอส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พลัส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จำกัด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เพื่อใช้เป็นโรงงานผลิตสินค้า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1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กรกฎาคม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2568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ถึง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30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2569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และจะได้รับค่าตอบแทนเป็นรายเดือนในอัตราเดือนละ</w:t>
      </w:r>
      <w:r w:rsidR="003D6BED"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166,000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บาท</w:t>
      </w:r>
      <w:r w:rsidR="00905580">
        <w:rPr>
          <w:rFonts w:asciiTheme="majorBidi" w:hAnsiTheme="majorBidi"/>
          <w:sz w:val="30"/>
          <w:szCs w:val="30"/>
        </w:rPr>
        <w:br/>
      </w:r>
      <w:r w:rsidR="00A34DF2" w:rsidRPr="00A34DF2">
        <w:rPr>
          <w:rFonts w:asciiTheme="majorBidi" w:hAnsiTheme="majorBidi" w:hint="cs"/>
          <w:sz w:val="30"/>
          <w:szCs w:val="30"/>
          <w:cs/>
        </w:rPr>
        <w:t>ต่อมาบริษัทได้ทำสัญญาใหม่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A34DF2" w:rsidRPr="00A34DF2">
        <w:rPr>
          <w:rFonts w:asciiTheme="majorBidi" w:hAnsiTheme="majorBidi" w:hint="cs"/>
          <w:sz w:val="30"/>
          <w:szCs w:val="30"/>
          <w:cs/>
        </w:rPr>
        <w:t>โดยสัญญามีกำหนดระยะเวลาตั้งแต่</w:t>
      </w:r>
      <w:r w:rsidR="000E242F">
        <w:rPr>
          <w:rFonts w:asciiTheme="majorBidi" w:hAnsiTheme="majorBidi"/>
          <w:sz w:val="30"/>
          <w:szCs w:val="30"/>
        </w:rPr>
        <w:t xml:space="preserve"> </w:t>
      </w:r>
      <w:r w:rsidR="00A34DF2" w:rsidRPr="00A34DF2">
        <w:rPr>
          <w:rFonts w:asciiTheme="majorBidi" w:hAnsiTheme="majorBidi" w:hint="cs"/>
          <w:sz w:val="30"/>
          <w:szCs w:val="30"/>
          <w:cs/>
        </w:rPr>
        <w:t>วันที่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1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0E242F" w:rsidRPr="000E242F">
        <w:rPr>
          <w:rFonts w:asciiTheme="majorBidi" w:hAnsiTheme="majorBidi"/>
          <w:sz w:val="30"/>
          <w:szCs w:val="30"/>
          <w:cs/>
        </w:rPr>
        <w:t>กรกฎาคม</w:t>
      </w:r>
      <w:r w:rsidR="000E242F">
        <w:rPr>
          <w:rFonts w:asciiTheme="majorBidi" w:hAnsiTheme="majorBidi"/>
          <w:sz w:val="30"/>
          <w:szCs w:val="30"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2569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A34DF2" w:rsidRPr="00A34DF2">
        <w:rPr>
          <w:rFonts w:asciiTheme="majorBidi" w:hAnsiTheme="majorBidi" w:hint="cs"/>
          <w:sz w:val="30"/>
          <w:szCs w:val="30"/>
          <w:cs/>
        </w:rPr>
        <w:t>ถึง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30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0E242F" w:rsidRPr="000E242F">
        <w:rPr>
          <w:rFonts w:asciiTheme="majorBidi" w:hAnsiTheme="majorBidi"/>
          <w:sz w:val="30"/>
          <w:szCs w:val="30"/>
          <w:cs/>
        </w:rPr>
        <w:t>มิถุนายน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2570</w:t>
      </w:r>
      <w:r w:rsidR="0074751D">
        <w:rPr>
          <w:rFonts w:asciiTheme="majorBidi" w:hAnsiTheme="majorBidi"/>
          <w:sz w:val="30"/>
          <w:szCs w:val="30"/>
        </w:rPr>
        <w:t xml:space="preserve"> </w:t>
      </w:r>
      <w:r w:rsidR="00417A02" w:rsidRPr="00417A02">
        <w:rPr>
          <w:rFonts w:asciiTheme="majorBidi" w:hAnsiTheme="majorBidi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51701B">
        <w:rPr>
          <w:rFonts w:asciiTheme="majorBidi" w:hAnsiTheme="majorBidi"/>
          <w:sz w:val="30"/>
          <w:szCs w:val="30"/>
        </w:rPr>
        <w:t>166,000</w:t>
      </w:r>
      <w:r w:rsidR="00417A02" w:rsidRPr="00417A02">
        <w:rPr>
          <w:rFonts w:asciiTheme="majorBidi" w:hAnsiTheme="majorBidi"/>
          <w:sz w:val="30"/>
          <w:szCs w:val="30"/>
          <w:cs/>
        </w:rPr>
        <w:t xml:space="preserve"> บาท</w:t>
      </w:r>
      <w:r w:rsidR="00A34DF2" w:rsidRPr="00A34DF2">
        <w:rPr>
          <w:rFonts w:asciiTheme="majorBidi" w:hAnsiTheme="majorBidi"/>
          <w:sz w:val="30"/>
          <w:szCs w:val="30"/>
          <w:cs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สัญญาดังกล่าวสามารถต่ออายุใหม่ไปอีกคราวละ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1</w:t>
      </w:r>
      <w:r w:rsidRPr="00B73209">
        <w:rPr>
          <w:rFonts w:asciiTheme="majorBidi" w:hAnsiTheme="majorBidi"/>
          <w:sz w:val="30"/>
          <w:szCs w:val="30"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ปี</w:t>
      </w:r>
      <w:r w:rsidR="003D6BED" w:rsidRPr="00B73209">
        <w:rPr>
          <w:rFonts w:asciiTheme="majorBidi" w:hAnsiTheme="majorBidi"/>
          <w:sz w:val="30"/>
          <w:szCs w:val="30"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B73209">
        <w:rPr>
          <w:rFonts w:asciiTheme="majorBidi" w:hAnsiTheme="majorBidi"/>
          <w:sz w:val="30"/>
          <w:szCs w:val="30"/>
          <w:cs/>
        </w:rPr>
        <w:t xml:space="preserve"> </w:t>
      </w:r>
      <w:r w:rsidR="0051701B">
        <w:rPr>
          <w:rFonts w:asciiTheme="majorBidi" w:hAnsiTheme="majorBidi"/>
          <w:sz w:val="30"/>
          <w:szCs w:val="30"/>
        </w:rPr>
        <w:t>30</w:t>
      </w:r>
      <w:r w:rsidRPr="00B73209">
        <w:rPr>
          <w:rFonts w:asciiTheme="majorBidi" w:hAnsiTheme="majorBidi"/>
          <w:sz w:val="30"/>
          <w:szCs w:val="30"/>
        </w:rPr>
        <w:t xml:space="preserve"> </w:t>
      </w:r>
      <w:r w:rsidRPr="00B73209">
        <w:rPr>
          <w:rFonts w:asciiTheme="majorBidi" w:hAnsiTheme="majorBidi" w:hint="cs"/>
          <w:sz w:val="30"/>
          <w:szCs w:val="30"/>
          <w:cs/>
        </w:rPr>
        <w:t>วัน</w:t>
      </w:r>
    </w:p>
    <w:p w14:paraId="02702E1B" w14:textId="0CEAFD8D" w:rsidR="000051B5" w:rsidRPr="00B73209" w:rsidRDefault="000051B5" w:rsidP="000051B5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lastRenderedPageBreak/>
        <w:t>ลูกหนี้การค้า</w:t>
      </w:r>
    </w:p>
    <w:p w14:paraId="7DC57DB4" w14:textId="14BDD284" w:rsidR="000051B5" w:rsidRPr="00B73209" w:rsidRDefault="000051B5" w:rsidP="000051B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horzAnchor="page" w:tblpX="1596" w:tblpY="-141"/>
        <w:tblW w:w="9360" w:type="dxa"/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1170"/>
        <w:gridCol w:w="270"/>
        <w:gridCol w:w="1156"/>
        <w:gridCol w:w="284"/>
        <w:gridCol w:w="1260"/>
        <w:gridCol w:w="270"/>
        <w:gridCol w:w="1260"/>
      </w:tblGrid>
      <w:tr w:rsidR="000051B5" w:rsidRPr="00B73209" w14:paraId="53F42957" w14:textId="77777777" w:rsidTr="00A642D7">
        <w:trPr>
          <w:cantSplit/>
        </w:trPr>
        <w:tc>
          <w:tcPr>
            <w:tcW w:w="2790" w:type="dxa"/>
          </w:tcPr>
          <w:p w14:paraId="3082750C" w14:textId="77777777" w:rsidR="000051B5" w:rsidRPr="00B73209" w:rsidRDefault="000051B5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20E8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4CE82C10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1EF3C1B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1E18690" w14:textId="77777777" w:rsidR="000051B5" w:rsidRPr="00B73209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0E8742F1" w14:textId="77777777" w:rsidTr="00A642D7">
        <w:trPr>
          <w:cantSplit/>
        </w:trPr>
        <w:tc>
          <w:tcPr>
            <w:tcW w:w="2790" w:type="dxa"/>
          </w:tcPr>
          <w:p w14:paraId="58E2D61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3BB78D" w14:textId="04583C42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607C" w14:textId="55F11D7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EB193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B19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6B3AB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B8EEE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AB2CF8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8CFD77E" w14:textId="7FE5EA7E" w:rsidR="00FF5ED8" w:rsidRPr="00B73209" w:rsidRDefault="00EB1937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8ABCC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D78635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6AF74D8A" w14:textId="77777777" w:rsidTr="00A642D7">
        <w:trPr>
          <w:cantSplit/>
        </w:trPr>
        <w:tc>
          <w:tcPr>
            <w:tcW w:w="2790" w:type="dxa"/>
          </w:tcPr>
          <w:p w14:paraId="761FDEA8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BB55" w14:textId="7237074A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6F87FBA" w14:textId="56B1421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48BFD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F54B17" w14:textId="6D784DA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04E87F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0FC33466" w14:textId="2B79475E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BDF7E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8DC6ABA" w14:textId="66D0A948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F5ED8" w:rsidRPr="00B73209" w14:paraId="2ABEA5DE" w14:textId="77777777" w:rsidTr="00A642D7">
        <w:trPr>
          <w:cantSplit/>
        </w:trPr>
        <w:tc>
          <w:tcPr>
            <w:tcW w:w="2790" w:type="dxa"/>
          </w:tcPr>
          <w:p w14:paraId="2C669D8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B5D0DA" w14:textId="1C0EC29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51A3DB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5ED8" w:rsidRPr="00B73209" w14:paraId="242E92DE" w14:textId="77777777" w:rsidTr="00A642D7">
        <w:trPr>
          <w:cantSplit/>
        </w:trPr>
        <w:tc>
          <w:tcPr>
            <w:tcW w:w="2790" w:type="dxa"/>
          </w:tcPr>
          <w:p w14:paraId="64D6D2BE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6EEE104F" w14:textId="205F9F56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F49EA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8BE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E832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9E9B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747E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61E348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B6B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B5B99F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534" w:rsidRPr="00B73209" w14:paraId="2E93B85E" w14:textId="77777777" w:rsidTr="00A642D7">
        <w:trPr>
          <w:cantSplit/>
        </w:trPr>
        <w:tc>
          <w:tcPr>
            <w:tcW w:w="2790" w:type="dxa"/>
          </w:tcPr>
          <w:p w14:paraId="29C504F9" w14:textId="3394FFC3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065C9263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88FD9" w14:textId="56D70408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2DEE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E5E2D8" w14:textId="1E537545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3C5B14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17EC33E" w14:textId="3091EAFD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1,766</w:t>
            </w:r>
          </w:p>
        </w:tc>
        <w:tc>
          <w:tcPr>
            <w:tcW w:w="270" w:type="dxa"/>
          </w:tcPr>
          <w:p w14:paraId="6714E51B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7A636DE" w14:textId="4ED4D5D3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</w:tr>
      <w:tr w:rsidR="004A3534" w:rsidRPr="00B73209" w14:paraId="227B3B5C" w14:textId="77777777" w:rsidTr="00A642D7">
        <w:trPr>
          <w:cantSplit/>
        </w:trPr>
        <w:tc>
          <w:tcPr>
            <w:tcW w:w="2790" w:type="dxa"/>
          </w:tcPr>
          <w:p w14:paraId="7414C031" w14:textId="794C4687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B1E1408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570A" w14:textId="02C69DE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F632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17B4A8" w14:textId="18A4657C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7A585D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39CBEA0" w14:textId="7A0321B9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9EDF8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23B2806" w14:textId="6B0226DB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534" w:rsidRPr="00B73209" w14:paraId="03FC209E" w14:textId="77777777" w:rsidTr="00A642D7">
        <w:trPr>
          <w:cantSplit/>
        </w:trPr>
        <w:tc>
          <w:tcPr>
            <w:tcW w:w="2790" w:type="dxa"/>
          </w:tcPr>
          <w:p w14:paraId="6CA0EF58" w14:textId="28C406EF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900" w:type="dxa"/>
          </w:tcPr>
          <w:p w14:paraId="750AE246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996E" w14:textId="11C28924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07E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480251" w14:textId="696E3D33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DB0AC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EBF88C1" w14:textId="3696A302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14EE3EE4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EF5E2A" w14:textId="561BEA6D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</w:tr>
      <w:tr w:rsidR="004A3534" w:rsidRPr="00B73209" w14:paraId="0166E2FF" w14:textId="77777777" w:rsidTr="00A642D7">
        <w:trPr>
          <w:cantSplit/>
        </w:trPr>
        <w:tc>
          <w:tcPr>
            <w:tcW w:w="2790" w:type="dxa"/>
          </w:tcPr>
          <w:p w14:paraId="1C7EDD47" w14:textId="034AB8BF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9FBBCBE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49798" w14:textId="6F13E292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88280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735200" w14:textId="2AAC4940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E1D9A40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0B35156" w14:textId="6FA9B72A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A43F9AD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CCE4CD9" w14:textId="07FD2B39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4A3534" w:rsidRPr="00B73209" w14:paraId="72BAB229" w14:textId="77777777" w:rsidTr="00A642D7">
        <w:trPr>
          <w:cantSplit/>
        </w:trPr>
        <w:tc>
          <w:tcPr>
            <w:tcW w:w="2790" w:type="dxa"/>
          </w:tcPr>
          <w:p w14:paraId="4DE76263" w14:textId="649E3A85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0B6436F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5E081" w14:textId="68E7F99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6CE9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D8FB63" w14:textId="71611F70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30EF84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6159AC" w14:textId="6A8898E1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270" w:type="dxa"/>
          </w:tcPr>
          <w:p w14:paraId="3BB9D03C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27662D7" w14:textId="166FD219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3,668</w:t>
            </w:r>
          </w:p>
        </w:tc>
      </w:tr>
      <w:tr w:rsidR="004A3534" w:rsidRPr="00B73209" w14:paraId="0603B5E2" w14:textId="77777777" w:rsidTr="00A642D7">
        <w:trPr>
          <w:cantSplit/>
        </w:trPr>
        <w:tc>
          <w:tcPr>
            <w:tcW w:w="2790" w:type="dxa"/>
          </w:tcPr>
          <w:p w14:paraId="7A7BF914" w14:textId="6F08E78B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10F7080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B9845" w14:textId="265F0E1E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6AA0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B208671" w14:textId="4A385051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282E0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C5CF" w14:textId="57898D4E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34,123</w:t>
            </w:r>
          </w:p>
        </w:tc>
        <w:tc>
          <w:tcPr>
            <w:tcW w:w="270" w:type="dxa"/>
          </w:tcPr>
          <w:p w14:paraId="61F86865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9CE80" w14:textId="5ADBB8E3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30,054</w:t>
            </w:r>
          </w:p>
        </w:tc>
      </w:tr>
      <w:tr w:rsidR="004A3534" w:rsidRPr="00B73209" w14:paraId="049E525C" w14:textId="77777777" w:rsidTr="00A642D7">
        <w:trPr>
          <w:cantSplit/>
        </w:trPr>
        <w:tc>
          <w:tcPr>
            <w:tcW w:w="2790" w:type="dxa"/>
            <w:hideMark/>
          </w:tcPr>
          <w:p w14:paraId="5765471D" w14:textId="129508AE" w:rsidR="004A3534" w:rsidRPr="00B73209" w:rsidRDefault="004A3534" w:rsidP="004A353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6365FD39" w14:textId="73A269E5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05DCE" w14:textId="27AD5CD5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B8978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A58E12" w14:textId="13A1E688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481B56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D8111" w14:textId="51B5318C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40,872</w:t>
            </w:r>
          </w:p>
        </w:tc>
        <w:tc>
          <w:tcPr>
            <w:tcW w:w="270" w:type="dxa"/>
          </w:tcPr>
          <w:p w14:paraId="6B5D464F" w14:textId="77777777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5F3C6F" w14:textId="3A50B1F5" w:rsidR="004A3534" w:rsidRPr="00B73209" w:rsidRDefault="004A3534" w:rsidP="004A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</w:tr>
      <w:tr w:rsidR="00FF5ED8" w:rsidRPr="00B73209" w14:paraId="5621D75F" w14:textId="77777777" w:rsidTr="00A642D7">
        <w:trPr>
          <w:cantSplit/>
        </w:trPr>
        <w:tc>
          <w:tcPr>
            <w:tcW w:w="2790" w:type="dxa"/>
          </w:tcPr>
          <w:p w14:paraId="48CA336B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2358D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79E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4D96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463FE8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B288C4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9AC8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584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007A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18EECCAC" w14:textId="77777777" w:rsidTr="00A642D7">
        <w:trPr>
          <w:cantSplit/>
        </w:trPr>
        <w:tc>
          <w:tcPr>
            <w:tcW w:w="2790" w:type="dxa"/>
          </w:tcPr>
          <w:p w14:paraId="75508E35" w14:textId="554067FA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900" w:type="dxa"/>
          </w:tcPr>
          <w:p w14:paraId="2E6C8D8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7E3AB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EC9E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B3A94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6B731D1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073B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51F4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CFBA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2D8520B6" w14:textId="77777777" w:rsidTr="00A642D7">
        <w:trPr>
          <w:cantSplit/>
        </w:trPr>
        <w:tc>
          <w:tcPr>
            <w:tcW w:w="2790" w:type="dxa"/>
          </w:tcPr>
          <w:p w14:paraId="12946988" w14:textId="198221FC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62A151A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59BC6" w14:textId="1CC195F0" w:rsidR="00FF5ED8" w:rsidRPr="00B73209" w:rsidRDefault="00214684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237,523</w:t>
            </w:r>
          </w:p>
        </w:tc>
        <w:tc>
          <w:tcPr>
            <w:tcW w:w="270" w:type="dxa"/>
          </w:tcPr>
          <w:p w14:paraId="74F5F8A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B513D4B" w14:textId="55E7559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399,543</w:t>
            </w:r>
          </w:p>
        </w:tc>
        <w:tc>
          <w:tcPr>
            <w:tcW w:w="284" w:type="dxa"/>
          </w:tcPr>
          <w:p w14:paraId="16A92E4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03C71" w14:textId="157DB7C1" w:rsidR="00FF5ED8" w:rsidRPr="00B73209" w:rsidRDefault="004A3534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33C02">
              <w:rPr>
                <w:rFonts w:asciiTheme="majorBidi" w:hAnsiTheme="majorBidi" w:cstheme="majorBidi"/>
                <w:sz w:val="30"/>
                <w:szCs w:val="30"/>
              </w:rPr>
              <w:t>35,241</w:t>
            </w:r>
          </w:p>
        </w:tc>
        <w:tc>
          <w:tcPr>
            <w:tcW w:w="270" w:type="dxa"/>
          </w:tcPr>
          <w:p w14:paraId="4DFBAA2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C1BD9" w14:textId="653E4E2B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394,722</w:t>
            </w:r>
          </w:p>
        </w:tc>
      </w:tr>
      <w:tr w:rsidR="00FF5ED8" w:rsidRPr="00B73209" w14:paraId="564833E5" w14:textId="77777777" w:rsidTr="00A642D7">
        <w:trPr>
          <w:cantSplit/>
        </w:trPr>
        <w:tc>
          <w:tcPr>
            <w:tcW w:w="2790" w:type="dxa"/>
          </w:tcPr>
          <w:p w14:paraId="2E646ADF" w14:textId="5EA61C9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D64B5C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9E085A" w14:textId="77777777" w:rsidR="00FF5ED8" w:rsidRPr="00B73209" w:rsidRDefault="00FF5ED8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350F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235FFB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3C9F6C7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1D7EB" w14:textId="77777777" w:rsidR="00FF5ED8" w:rsidRPr="00B73209" w:rsidRDefault="00FF5ED8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52A6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8E86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2B1E1953" w14:textId="77777777" w:rsidTr="00A642D7">
        <w:trPr>
          <w:cantSplit/>
        </w:trPr>
        <w:tc>
          <w:tcPr>
            <w:tcW w:w="2790" w:type="dxa"/>
          </w:tcPr>
          <w:p w14:paraId="31791641" w14:textId="25A3BAB4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D579AE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DF2B5E" w14:textId="2CEA7480" w:rsidR="00FF5ED8" w:rsidRPr="00B73209" w:rsidRDefault="004A3534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D6BA5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270" w:type="dxa"/>
          </w:tcPr>
          <w:p w14:paraId="308FBAF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504A5D2" w14:textId="4C68DA1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237,375</w:t>
            </w:r>
          </w:p>
        </w:tc>
        <w:tc>
          <w:tcPr>
            <w:tcW w:w="284" w:type="dxa"/>
          </w:tcPr>
          <w:p w14:paraId="6E5A281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0695A" w14:textId="2EBBCA55" w:rsidR="00FF5ED8" w:rsidRPr="00B73209" w:rsidRDefault="00233C02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161,490</w:t>
            </w:r>
          </w:p>
        </w:tc>
        <w:tc>
          <w:tcPr>
            <w:tcW w:w="270" w:type="dxa"/>
          </w:tcPr>
          <w:p w14:paraId="57964C5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B19EB" w14:textId="39D4AE6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234,194</w:t>
            </w:r>
          </w:p>
        </w:tc>
      </w:tr>
      <w:tr w:rsidR="00FF5ED8" w:rsidRPr="00B73209" w14:paraId="26188C1A" w14:textId="77777777" w:rsidTr="00A642D7">
        <w:trPr>
          <w:cantSplit/>
        </w:trPr>
        <w:tc>
          <w:tcPr>
            <w:tcW w:w="2790" w:type="dxa"/>
          </w:tcPr>
          <w:p w14:paraId="06B770FF" w14:textId="65EBC7D0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4676AD9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E7A95" w14:textId="72DE39A7" w:rsidR="00FF5ED8" w:rsidRPr="00B73209" w:rsidRDefault="00AD6BA5" w:rsidP="00AD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91,027</w:t>
            </w:r>
          </w:p>
        </w:tc>
        <w:tc>
          <w:tcPr>
            <w:tcW w:w="270" w:type="dxa"/>
          </w:tcPr>
          <w:p w14:paraId="44E1823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4D5AE3" w14:textId="3E88B9C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  <w:tc>
          <w:tcPr>
            <w:tcW w:w="284" w:type="dxa"/>
          </w:tcPr>
          <w:p w14:paraId="24A4875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7E187" w14:textId="6B3E99F8" w:rsidR="00FF5ED8" w:rsidRPr="00B73209" w:rsidRDefault="00AD6BA5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73,390</w:t>
            </w:r>
          </w:p>
        </w:tc>
        <w:tc>
          <w:tcPr>
            <w:tcW w:w="270" w:type="dxa"/>
          </w:tcPr>
          <w:p w14:paraId="18C3CD3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564CB" w14:textId="2F325CC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</w:tr>
      <w:tr w:rsidR="00FF5ED8" w:rsidRPr="00B73209" w14:paraId="4E0EA8FB" w14:textId="77777777" w:rsidTr="00A642D7">
        <w:trPr>
          <w:cantSplit/>
        </w:trPr>
        <w:tc>
          <w:tcPr>
            <w:tcW w:w="2790" w:type="dxa"/>
          </w:tcPr>
          <w:p w14:paraId="2B16DDD7" w14:textId="44DC4BDA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2749478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4A4915" w14:textId="3BFC417D" w:rsidR="00FF5ED8" w:rsidRPr="00B73209" w:rsidRDefault="004A3534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AD6BA5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59E27D3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0E9EDCF" w14:textId="5A0F6BD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  <w:tc>
          <w:tcPr>
            <w:tcW w:w="284" w:type="dxa"/>
          </w:tcPr>
          <w:p w14:paraId="095507B4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52E47" w14:textId="1B4DF29C" w:rsidR="00FF5ED8" w:rsidRPr="00B73209" w:rsidRDefault="004A3534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39,196</w:t>
            </w:r>
          </w:p>
        </w:tc>
        <w:tc>
          <w:tcPr>
            <w:tcW w:w="270" w:type="dxa"/>
          </w:tcPr>
          <w:p w14:paraId="2D9D21E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5E2E" w14:textId="3A1D6E0C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</w:tr>
      <w:tr w:rsidR="00FF5ED8" w:rsidRPr="00B73209" w14:paraId="5D987026" w14:textId="77777777" w:rsidTr="00A642D7">
        <w:trPr>
          <w:cantSplit/>
        </w:trPr>
        <w:tc>
          <w:tcPr>
            <w:tcW w:w="2790" w:type="dxa"/>
          </w:tcPr>
          <w:p w14:paraId="7F910C8A" w14:textId="0F9AA4B0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7A9B193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245D54" w14:textId="1B4D3E13" w:rsidR="00FF5ED8" w:rsidRPr="00B73209" w:rsidRDefault="004A3534" w:rsidP="00745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184,364</w:t>
            </w:r>
          </w:p>
        </w:tc>
        <w:tc>
          <w:tcPr>
            <w:tcW w:w="270" w:type="dxa"/>
          </w:tcPr>
          <w:p w14:paraId="2D1D387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50BAB48" w14:textId="01FA856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155,454</w:t>
            </w:r>
          </w:p>
        </w:tc>
        <w:tc>
          <w:tcPr>
            <w:tcW w:w="284" w:type="dxa"/>
          </w:tcPr>
          <w:p w14:paraId="3BB6CDA3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BAFF1" w14:textId="1736700E" w:rsidR="00FF5ED8" w:rsidRPr="00B73209" w:rsidRDefault="004A3534" w:rsidP="008C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161,817</w:t>
            </w:r>
          </w:p>
        </w:tc>
        <w:tc>
          <w:tcPr>
            <w:tcW w:w="270" w:type="dxa"/>
          </w:tcPr>
          <w:p w14:paraId="4899A690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7BF73" w14:textId="1613879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132,937</w:t>
            </w:r>
          </w:p>
        </w:tc>
      </w:tr>
      <w:tr w:rsidR="00FF5ED8" w:rsidRPr="00B73209" w14:paraId="39F9BEBC" w14:textId="77777777" w:rsidTr="00A642D7">
        <w:trPr>
          <w:cantSplit/>
        </w:trPr>
        <w:tc>
          <w:tcPr>
            <w:tcW w:w="2790" w:type="dxa"/>
          </w:tcPr>
          <w:p w14:paraId="395EB05E" w14:textId="5CBF7E16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00A0DF8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C7F5C" w14:textId="253FDCE7" w:rsidR="00FF5ED8" w:rsidRPr="00B73209" w:rsidRDefault="004A3534" w:rsidP="0044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723,5</w:t>
            </w:r>
            <w:r w:rsidR="00D91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29EB82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0C6DC9" w14:textId="5AE988F2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875,383</w:t>
            </w:r>
          </w:p>
        </w:tc>
        <w:tc>
          <w:tcPr>
            <w:tcW w:w="284" w:type="dxa"/>
          </w:tcPr>
          <w:p w14:paraId="6DDCB73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6ED636" w14:textId="01771D58" w:rsidR="00FF5ED8" w:rsidRPr="00B73209" w:rsidRDefault="004A3534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671,134</w:t>
            </w:r>
          </w:p>
        </w:tc>
        <w:tc>
          <w:tcPr>
            <w:tcW w:w="270" w:type="dxa"/>
          </w:tcPr>
          <w:p w14:paraId="021CA5D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3FDBB" w14:textId="4EAC6B7A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844,864</w:t>
            </w:r>
          </w:p>
        </w:tc>
      </w:tr>
      <w:tr w:rsidR="00FF5ED8" w:rsidRPr="00B73209" w14:paraId="21420BC3" w14:textId="77777777" w:rsidTr="00A642D7">
        <w:trPr>
          <w:cantSplit/>
        </w:trPr>
        <w:tc>
          <w:tcPr>
            <w:tcW w:w="2790" w:type="dxa"/>
          </w:tcPr>
          <w:p w14:paraId="00F2B9F5" w14:textId="29961953" w:rsidR="00FF5ED8" w:rsidRPr="00B73209" w:rsidRDefault="006556A7" w:rsidP="006556A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5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 xml:space="preserve"> </w:t>
            </w:r>
            <w:r w:rsidR="00FF5ED8"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="00FF5ED8" w:rsidRPr="00B7320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900" w:type="dxa"/>
          </w:tcPr>
          <w:p w14:paraId="7AD49B4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560A9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1751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85691B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0C21959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58A5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9116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EA37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FF5ED8" w:rsidRPr="00B73209" w14:paraId="39883638" w14:textId="77777777" w:rsidTr="00A642D7">
        <w:trPr>
          <w:cantSplit/>
        </w:trPr>
        <w:tc>
          <w:tcPr>
            <w:tcW w:w="2790" w:type="dxa"/>
          </w:tcPr>
          <w:p w14:paraId="1BCA026B" w14:textId="3B9A40ED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FCB75A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E272B" w14:textId="1D588D3A" w:rsidR="00FF5ED8" w:rsidRPr="00B73209" w:rsidRDefault="004A3534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816B48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E174BD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3484183" w14:textId="36707FF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(57,532)</w:t>
            </w:r>
          </w:p>
        </w:tc>
        <w:tc>
          <w:tcPr>
            <w:tcW w:w="284" w:type="dxa"/>
          </w:tcPr>
          <w:p w14:paraId="16062A0A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87873F" w14:textId="63EED2B9" w:rsidR="00FF5ED8" w:rsidRPr="00B73209" w:rsidRDefault="004A3534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(43,342)</w:t>
            </w:r>
          </w:p>
        </w:tc>
        <w:tc>
          <w:tcPr>
            <w:tcW w:w="270" w:type="dxa"/>
          </w:tcPr>
          <w:p w14:paraId="3B5C258C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94566" w14:textId="5E545976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(42,584)</w:t>
            </w:r>
          </w:p>
        </w:tc>
      </w:tr>
      <w:tr w:rsidR="00FF5ED8" w:rsidRPr="00B73209" w14:paraId="0D60640C" w14:textId="77777777" w:rsidTr="00A642D7">
        <w:trPr>
          <w:cantSplit/>
        </w:trPr>
        <w:tc>
          <w:tcPr>
            <w:tcW w:w="2790" w:type="dxa"/>
          </w:tcPr>
          <w:p w14:paraId="7720D655" w14:textId="7FC9E7B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900" w:type="dxa"/>
          </w:tcPr>
          <w:p w14:paraId="41CB623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835150" w14:textId="4D6AE9AD" w:rsidR="00FF5ED8" w:rsidRPr="00B73209" w:rsidRDefault="004A3534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AA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0,050</w:t>
            </w:r>
          </w:p>
        </w:tc>
        <w:tc>
          <w:tcPr>
            <w:tcW w:w="270" w:type="dxa"/>
          </w:tcPr>
          <w:p w14:paraId="72D33D8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CEC7196" w14:textId="14EADE6F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817,851</w:t>
            </w:r>
          </w:p>
        </w:tc>
        <w:tc>
          <w:tcPr>
            <w:tcW w:w="284" w:type="dxa"/>
          </w:tcPr>
          <w:p w14:paraId="05CE3F9E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6B45BF" w14:textId="77373832" w:rsidR="00FF5ED8" w:rsidRPr="00B73209" w:rsidRDefault="004A3534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627,792</w:t>
            </w:r>
          </w:p>
        </w:tc>
        <w:tc>
          <w:tcPr>
            <w:tcW w:w="270" w:type="dxa"/>
          </w:tcPr>
          <w:p w14:paraId="325F96D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298F05" w14:textId="64F8F2E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802,280</w:t>
            </w:r>
          </w:p>
        </w:tc>
      </w:tr>
      <w:tr w:rsidR="00FF5ED8" w:rsidRPr="00B73209" w14:paraId="6A563ADC" w14:textId="77777777" w:rsidTr="00A642D7">
        <w:trPr>
          <w:cantSplit/>
        </w:trPr>
        <w:tc>
          <w:tcPr>
            <w:tcW w:w="2790" w:type="dxa"/>
          </w:tcPr>
          <w:p w14:paraId="71B13800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E4EE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E624AD" w14:textId="6652E688" w:rsidR="00FF5ED8" w:rsidRPr="00B73209" w:rsidRDefault="004A3534" w:rsidP="004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AA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4119C72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4F9255E" w14:textId="116413C8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817,851</w:t>
            </w:r>
          </w:p>
        </w:tc>
        <w:tc>
          <w:tcPr>
            <w:tcW w:w="284" w:type="dxa"/>
          </w:tcPr>
          <w:p w14:paraId="351B3B9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CA3C1D" w14:textId="640363F6" w:rsidR="00FF5ED8" w:rsidRPr="00B73209" w:rsidRDefault="004A3534" w:rsidP="0015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668,664</w:t>
            </w:r>
          </w:p>
        </w:tc>
        <w:tc>
          <w:tcPr>
            <w:tcW w:w="270" w:type="dxa"/>
          </w:tcPr>
          <w:p w14:paraId="1971151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427383" w14:textId="3D8BB5D4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841,558</w:t>
            </w:r>
          </w:p>
        </w:tc>
      </w:tr>
      <w:tr w:rsidR="00FF5ED8" w:rsidRPr="00B73209" w14:paraId="599AEC07" w14:textId="77777777" w:rsidTr="00A642D7">
        <w:trPr>
          <w:cantSplit/>
        </w:trPr>
        <w:tc>
          <w:tcPr>
            <w:tcW w:w="2790" w:type="dxa"/>
          </w:tcPr>
          <w:p w14:paraId="109946C1" w14:textId="77777777" w:rsidR="00FF5ED8" w:rsidRPr="00B73209" w:rsidRDefault="00FF5ED8" w:rsidP="00FF5ED8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3C225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FE7EB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FBF72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8703C26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14C05F7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1A302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6AB5B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D86B5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73209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73209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ED8" w:rsidRPr="00B73209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732D9A95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EB1937">
              <w:rPr>
                <w:rFonts w:ascii="Angsana New" w:hAnsi="Angsana New"/>
                <w:sz w:val="30"/>
                <w:szCs w:val="30"/>
              </w:rPr>
              <w:t>0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19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FAF917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2FBDCB9C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6A471DF3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EB193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B19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4DE391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44BE332D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5ED8" w:rsidRPr="00B73209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A2CD0A1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98A1" w14:textId="146D57E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CB36E5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53610720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317" w:type="dxa"/>
          </w:tcPr>
          <w:p w14:paraId="19FA502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05D2183E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4B82C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6375BED9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435C" w:rsidRPr="00BB435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F5ED8" w:rsidRPr="00B73209" w14:paraId="3DA1C1E4" w14:textId="77777777" w:rsidTr="006D608C">
        <w:trPr>
          <w:cantSplit/>
        </w:trPr>
        <w:tc>
          <w:tcPr>
            <w:tcW w:w="3060" w:type="dxa"/>
          </w:tcPr>
          <w:p w14:paraId="152DEA51" w14:textId="77777777" w:rsidR="00FF5ED8" w:rsidRPr="00B73209" w:rsidRDefault="00FF5ED8" w:rsidP="00FF5ED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D82EBC9" w14:textId="77777777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F9F4EE1" w14:textId="2FFC8F81" w:rsidR="00FF5ED8" w:rsidRPr="00B73209" w:rsidRDefault="00FF5ED8" w:rsidP="00FF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732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</w:tbl>
    <w:p w14:paraId="71DEF2C1" w14:textId="59E985B0" w:rsidR="000C6DFB" w:rsidRPr="00B73209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360"/>
        <w:gridCol w:w="1170"/>
        <w:gridCol w:w="270"/>
        <w:gridCol w:w="1350"/>
      </w:tblGrid>
      <w:tr w:rsidR="00632CDE" w:rsidRPr="00B73209" w14:paraId="2AC73120" w14:textId="77777777" w:rsidTr="00770558">
        <w:trPr>
          <w:cantSplit/>
        </w:trPr>
        <w:tc>
          <w:tcPr>
            <w:tcW w:w="3870" w:type="dxa"/>
          </w:tcPr>
          <w:p w14:paraId="10F3E40A" w14:textId="4B6703F7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ลูกหนี้การค้าที่ครบกำหนดชำระเกินกว่า 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100725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64D4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5F10BB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73209" w14:paraId="4824F240" w14:textId="77777777" w:rsidTr="00770558">
        <w:trPr>
          <w:cantSplit/>
        </w:trPr>
        <w:tc>
          <w:tcPr>
            <w:tcW w:w="3870" w:type="dxa"/>
          </w:tcPr>
          <w:p w14:paraId="522C77B7" w14:textId="3125D116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14983BD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AACEE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F9010D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73209" w14:paraId="15823994" w14:textId="77777777" w:rsidTr="00770558">
        <w:trPr>
          <w:cantSplit/>
        </w:trPr>
        <w:tc>
          <w:tcPr>
            <w:tcW w:w="3870" w:type="dxa"/>
          </w:tcPr>
          <w:p w14:paraId="72FC23E9" w14:textId="0101EC4B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C4034E" w14:textId="101401E8" w:rsidR="00632CDE" w:rsidRPr="00B73209" w:rsidRDefault="000D6D41" w:rsidP="0041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7,409</w:t>
            </w:r>
          </w:p>
        </w:tc>
        <w:tc>
          <w:tcPr>
            <w:tcW w:w="270" w:type="dxa"/>
          </w:tcPr>
          <w:p w14:paraId="77BF8839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9D817" w14:textId="2943E2D0" w:rsidR="00632CDE" w:rsidRPr="00B73209" w:rsidRDefault="006921E2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  <w:tc>
          <w:tcPr>
            <w:tcW w:w="360" w:type="dxa"/>
          </w:tcPr>
          <w:p w14:paraId="054394B2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C15D5" w14:textId="2202E26A" w:rsidR="00632CDE" w:rsidRPr="00B73209" w:rsidRDefault="006757E1" w:rsidP="00F2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757E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0D6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7E1">
              <w:rPr>
                <w:rFonts w:asciiTheme="majorBidi" w:hAnsiTheme="majorBidi" w:cstheme="majorBidi" w:hint="cs"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40CE4374" w14:textId="7777777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8006" w14:textId="6A917426" w:rsidR="00632CDE" w:rsidRPr="00B73209" w:rsidRDefault="006921E2" w:rsidP="00F2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</w:tr>
      <w:tr w:rsidR="00632CDE" w:rsidRPr="00B73209" w14:paraId="69E07BFE" w14:textId="77777777" w:rsidTr="00770558">
        <w:trPr>
          <w:cantSplit/>
        </w:trPr>
        <w:tc>
          <w:tcPr>
            <w:tcW w:w="3870" w:type="dxa"/>
            <w:hideMark/>
          </w:tcPr>
          <w:p w14:paraId="514112D5" w14:textId="50638405" w:rsidR="00632CDE" w:rsidRPr="00B73209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3A060A" w14:textId="7213317F" w:rsidR="00632CDE" w:rsidRPr="00B73209" w:rsidRDefault="000D6D41" w:rsidP="0018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AA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21069B54" w14:textId="501488F7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1BC5C" w14:textId="1CB3B985" w:rsidR="00632CDE" w:rsidRPr="00B73209" w:rsidRDefault="00701635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833,580</w:t>
            </w:r>
          </w:p>
        </w:tc>
        <w:tc>
          <w:tcPr>
            <w:tcW w:w="360" w:type="dxa"/>
          </w:tcPr>
          <w:p w14:paraId="2D23DCE8" w14:textId="275B975A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DE6EB2" w14:textId="44280FAA" w:rsidR="00632CDE" w:rsidRPr="00B73209" w:rsidRDefault="000D6D41" w:rsidP="006A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676,073</w:t>
            </w:r>
          </w:p>
        </w:tc>
        <w:tc>
          <w:tcPr>
            <w:tcW w:w="270" w:type="dxa"/>
          </w:tcPr>
          <w:p w14:paraId="17498845" w14:textId="0E6EF24E" w:rsidR="00632CDE" w:rsidRPr="00B73209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D7E3A" w14:textId="5EA3FAF9" w:rsidR="00632CDE" w:rsidRPr="00B73209" w:rsidRDefault="00701635" w:rsidP="006A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857,287</w:t>
            </w:r>
          </w:p>
        </w:tc>
      </w:tr>
    </w:tbl>
    <w:tbl>
      <w:tblPr>
        <w:tblW w:w="94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99"/>
        <w:gridCol w:w="1150"/>
        <w:gridCol w:w="275"/>
        <w:gridCol w:w="1142"/>
        <w:gridCol w:w="275"/>
        <w:gridCol w:w="1118"/>
        <w:gridCol w:w="273"/>
        <w:gridCol w:w="1140"/>
      </w:tblGrid>
      <w:tr w:rsidR="000C6DFB" w:rsidRPr="00B73209" w14:paraId="043BC0BA" w14:textId="77777777" w:rsidTr="007C7F66">
        <w:trPr>
          <w:tblHeader/>
        </w:trPr>
        <w:tc>
          <w:tcPr>
            <w:tcW w:w="2164" w:type="pct"/>
          </w:tcPr>
          <w:p w14:paraId="7080CC2A" w14:textId="77777777" w:rsidR="00AD2B47" w:rsidRDefault="00AD2B47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  <w:p w14:paraId="61F4A380" w14:textId="0FACBAA4" w:rsidR="000C6DFB" w:rsidRPr="00B73209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  <w:r w:rsidR="0035023E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55" w:type="pct"/>
            <w:gridSpan w:val="3"/>
          </w:tcPr>
          <w:p w14:paraId="65337CA2" w14:textId="77777777" w:rsidR="00C13DA7" w:rsidRPr="00B73209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15EBD" w14:textId="5181374E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7320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5E0C2817" w14:textId="77777777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6D22EAB" w14:textId="77777777" w:rsidR="00C13DA7" w:rsidRPr="00B73209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6AD360" w14:textId="03412FC4" w:rsidR="000C6DFB" w:rsidRPr="00B73209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73209" w14:paraId="1244FEF3" w14:textId="77777777" w:rsidTr="007C7F66">
        <w:trPr>
          <w:tblHeader/>
        </w:trPr>
        <w:tc>
          <w:tcPr>
            <w:tcW w:w="2164" w:type="pct"/>
          </w:tcPr>
          <w:p w14:paraId="035D518D" w14:textId="7FE88F27" w:rsidR="007C7F66" w:rsidRPr="00B73209" w:rsidRDefault="00EB193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19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B19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B19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B19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</w:tcPr>
          <w:p w14:paraId="2E0E479F" w14:textId="496866D2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4DE577B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CEF6C8" w14:textId="7D596BA3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EDE1C1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E96CFC" w14:textId="5FDCB54E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B06E17A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04EEAC" w14:textId="478DD3D8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BB435C" w:rsidRPr="00BB435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7C7F66" w:rsidRPr="00B73209" w14:paraId="73D13C41" w14:textId="77777777" w:rsidTr="007C7F66">
        <w:trPr>
          <w:tblHeader/>
        </w:trPr>
        <w:tc>
          <w:tcPr>
            <w:tcW w:w="2164" w:type="pct"/>
          </w:tcPr>
          <w:p w14:paraId="7BF5682C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10AA642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1937" w:rsidRPr="00B73209" w14:paraId="0B260567" w14:textId="77777777" w:rsidTr="007C7F66">
        <w:tc>
          <w:tcPr>
            <w:tcW w:w="2164" w:type="pct"/>
          </w:tcPr>
          <w:p w14:paraId="3D016EC4" w14:textId="2D236165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7" w:type="pct"/>
          </w:tcPr>
          <w:p w14:paraId="7B03376E" w14:textId="14C16F80" w:rsidR="00EB1937" w:rsidRPr="00B73209" w:rsidRDefault="00AA2853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8,520</w:t>
            </w:r>
          </w:p>
        </w:tc>
        <w:tc>
          <w:tcPr>
            <w:tcW w:w="145" w:type="pct"/>
          </w:tcPr>
          <w:p w14:paraId="45727C2F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12EF6A" w14:textId="4EB68CB1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145" w:type="pct"/>
          </w:tcPr>
          <w:p w14:paraId="75779543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630CA" w14:textId="1D0013F4" w:rsidR="00EB1937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757E1" w:rsidRPr="006757E1">
              <w:rPr>
                <w:rFonts w:asciiTheme="majorBidi" w:hAnsiTheme="majorBidi" w:cstheme="majorBidi" w:hint="cs"/>
                <w:sz w:val="30"/>
                <w:szCs w:val="30"/>
              </w:rPr>
              <w:t>315</w:t>
            </w:r>
          </w:p>
        </w:tc>
        <w:tc>
          <w:tcPr>
            <w:tcW w:w="144" w:type="pct"/>
          </w:tcPr>
          <w:p w14:paraId="0DAA7C32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6B303A" w14:textId="2E6931F0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EB1937" w:rsidRPr="00B73209" w14:paraId="00D79F0A" w14:textId="77777777" w:rsidTr="007C7F66">
        <w:tc>
          <w:tcPr>
            <w:tcW w:w="2164" w:type="pct"/>
          </w:tcPr>
          <w:p w14:paraId="276A78A7" w14:textId="051A231C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07" w:type="pct"/>
          </w:tcPr>
          <w:p w14:paraId="3AA367B9" w14:textId="26BEBD7D" w:rsidR="00EB1937" w:rsidRPr="000D6D41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0D6D41">
              <w:rPr>
                <w:rFonts w:ascii="Angsana New" w:hAnsi="Angsana New"/>
                <w:sz w:val="30"/>
                <w:szCs w:val="30"/>
              </w:rPr>
              <w:t>(1,</w:t>
            </w:r>
            <w:r w:rsidR="006757E1" w:rsidRPr="006757E1">
              <w:rPr>
                <w:rFonts w:ascii="Angsana New" w:hAnsi="Angsana New" w:hint="cs"/>
                <w:sz w:val="30"/>
                <w:szCs w:val="30"/>
              </w:rPr>
              <w:t>307</w:t>
            </w:r>
            <w:r w:rsidRPr="000D6D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9CF01DE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877D71" w14:textId="5A52601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145" w:type="pct"/>
          </w:tcPr>
          <w:p w14:paraId="39E3F8B8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C98C2C" w14:textId="60A38C5A" w:rsidR="00EB1937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D6D41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757E1" w:rsidRPr="006757E1">
              <w:rPr>
                <w:rFonts w:asciiTheme="majorBidi" w:hAnsiTheme="majorBidi" w:cstheme="majorBidi" w:hint="cs"/>
                <w:sz w:val="30"/>
                <w:szCs w:val="30"/>
              </w:rPr>
              <w:t>307</w:t>
            </w:r>
            <w:r w:rsidRPr="000D6D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4137250" w14:textId="77777777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9154A7E" w14:textId="64045F2B" w:rsidR="00EB1937" w:rsidRPr="00B73209" w:rsidRDefault="00EB1937" w:rsidP="00EB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</w:tr>
      <w:tr w:rsidR="000D6D41" w:rsidRPr="00B73209" w14:paraId="0C09E332" w14:textId="77777777" w:rsidTr="007C7F66">
        <w:tc>
          <w:tcPr>
            <w:tcW w:w="2164" w:type="pct"/>
          </w:tcPr>
          <w:p w14:paraId="405699FE" w14:textId="0DEE5375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07" w:type="pct"/>
          </w:tcPr>
          <w:p w14:paraId="555E74D9" w14:textId="4880190F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D6D41">
              <w:rPr>
                <w:rFonts w:ascii="Angsana New" w:hAnsi="Angsana New"/>
                <w:sz w:val="30"/>
                <w:szCs w:val="30"/>
              </w:rPr>
              <w:t>(1,2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0D6D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3B57EED" w14:textId="77777777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D318A0" w14:textId="09CD6419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647364" w14:textId="77777777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AB7ED1" w14:textId="0A2CF52D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D6D41">
              <w:rPr>
                <w:rFonts w:ascii="Angsana New" w:hAnsi="Angsana New"/>
                <w:sz w:val="30"/>
                <w:szCs w:val="30"/>
              </w:rPr>
              <w:t>(1,2</w:t>
            </w:r>
            <w:r>
              <w:rPr>
                <w:rFonts w:ascii="Angsana New" w:hAnsi="Angsana New"/>
                <w:sz w:val="30"/>
                <w:szCs w:val="30"/>
              </w:rPr>
              <w:t>50)</w:t>
            </w:r>
          </w:p>
        </w:tc>
        <w:tc>
          <w:tcPr>
            <w:tcW w:w="144" w:type="pct"/>
          </w:tcPr>
          <w:p w14:paraId="4F2D20AB" w14:textId="77777777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14B2CFF" w14:textId="4E5B032C" w:rsidR="000D6D41" w:rsidRPr="00B73209" w:rsidRDefault="000D6D41" w:rsidP="000D6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73B1DE" w14:textId="77777777" w:rsidR="00F45314" w:rsidRPr="00B73209" w:rsidRDefault="00F45314" w:rsidP="00F45314">
      <w:pPr>
        <w:pStyle w:val="Heading5"/>
        <w:tabs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lang w:val="en-US" w:eastAsia="ja-JP"/>
        </w:rPr>
      </w:pPr>
    </w:p>
    <w:p w14:paraId="5952084E" w14:textId="3C3A8E59" w:rsidR="00781EED" w:rsidRPr="00B73209" w:rsidRDefault="00781EED" w:rsidP="00781EED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/>
          <w:sz w:val="30"/>
          <w:szCs w:val="30"/>
          <w:lang w:val="en-US" w:eastAsia="ja-JP"/>
        </w:rPr>
      </w:pPr>
      <w:r w:rsidRPr="00B73209">
        <w:rPr>
          <w:rFonts w:asciiTheme="majorBidi" w:hAnsiTheme="majorBidi" w:hint="cs"/>
          <w:sz w:val="30"/>
          <w:szCs w:val="30"/>
          <w:cs/>
          <w:lang w:val="en-US" w:eastAsia="ja-JP"/>
        </w:rPr>
        <w:t>เงินลงทุนในบริษัทย่อย</w:t>
      </w:r>
    </w:p>
    <w:p w14:paraId="66F94984" w14:textId="77777777" w:rsidR="00781EED" w:rsidRPr="00B73209" w:rsidRDefault="00781EED" w:rsidP="00B312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170"/>
        <w:gridCol w:w="540"/>
        <w:gridCol w:w="1582"/>
      </w:tblGrid>
      <w:tr w:rsidR="0086100D" w:rsidRPr="00B73209" w14:paraId="7FFB8F65" w14:textId="77777777" w:rsidTr="004270C7">
        <w:trPr>
          <w:cantSplit/>
          <w:tblHeader/>
        </w:trPr>
        <w:tc>
          <w:tcPr>
            <w:tcW w:w="6300" w:type="dxa"/>
          </w:tcPr>
          <w:p w14:paraId="4494E0E2" w14:textId="77777777" w:rsidR="00DE12F0" w:rsidRPr="00B73209" w:rsidRDefault="0086100D" w:rsidP="00DE12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  <w:p w14:paraId="309C6B6B" w14:textId="1619BE50" w:rsidR="0086100D" w:rsidRPr="00B73209" w:rsidRDefault="00EB193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EB19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EB19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EB19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B19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116C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2569</w:t>
            </w:r>
          </w:p>
        </w:tc>
        <w:tc>
          <w:tcPr>
            <w:tcW w:w="1170" w:type="dxa"/>
            <w:vAlign w:val="bottom"/>
          </w:tcPr>
          <w:p w14:paraId="2775371A" w14:textId="3C2C5F15" w:rsidR="00DE12F0" w:rsidRPr="00B73209" w:rsidRDefault="00DE12F0" w:rsidP="00DE12F0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6CF9B0A" w14:textId="77777777" w:rsidR="00DE12F0" w:rsidRPr="00B73209" w:rsidRDefault="00DE12F0" w:rsidP="00DE12F0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58060218" w14:textId="77777777" w:rsidR="003D21B1" w:rsidRPr="00B73209" w:rsidRDefault="003D21B1" w:rsidP="003D21B1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4D08E9A" w14:textId="798B274F" w:rsidR="0086100D" w:rsidRPr="00B73209" w:rsidRDefault="003D21B1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2A1E" w:rsidRPr="00B73209" w14:paraId="6C401926" w14:textId="77777777">
        <w:trPr>
          <w:cantSplit/>
        </w:trPr>
        <w:tc>
          <w:tcPr>
            <w:tcW w:w="6300" w:type="dxa"/>
          </w:tcPr>
          <w:p w14:paraId="51C177DE" w14:textId="77777777" w:rsidR="00272A1E" w:rsidRPr="00B73209" w:rsidRDefault="00272A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2" w:type="dxa"/>
            <w:gridSpan w:val="3"/>
          </w:tcPr>
          <w:p w14:paraId="226A8A15" w14:textId="0CCBB48D" w:rsidR="00272A1E" w:rsidRPr="00B73209" w:rsidRDefault="00272A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EED" w:rsidRPr="00B73209" w14:paraId="3B7B19AF" w14:textId="77777777" w:rsidTr="004270C7">
        <w:trPr>
          <w:cantSplit/>
        </w:trPr>
        <w:tc>
          <w:tcPr>
            <w:tcW w:w="8010" w:type="dxa"/>
            <w:gridSpan w:val="3"/>
          </w:tcPr>
          <w:p w14:paraId="70B913CB" w14:textId="37ADA3BC" w:rsidR="00781EED" w:rsidRPr="00B73209" w:rsidRDefault="006A37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82" w:type="dxa"/>
          </w:tcPr>
          <w:p w14:paraId="07394790" w14:textId="7E3BAB7F" w:rsidR="00781EED" w:rsidRPr="00B73209" w:rsidRDefault="00781E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272A1E" w:rsidRPr="00B73209" w14:paraId="526E072A" w14:textId="77777777" w:rsidTr="00272A1E">
        <w:trPr>
          <w:cantSplit/>
        </w:trPr>
        <w:tc>
          <w:tcPr>
            <w:tcW w:w="6300" w:type="dxa"/>
          </w:tcPr>
          <w:p w14:paraId="44A2E665" w14:textId="77777777" w:rsidR="00272A1E" w:rsidRPr="00B73209" w:rsidRDefault="00272A1E" w:rsidP="00CD1777">
            <w:pPr>
              <w:tabs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แอล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อี แมนูแฟคเจอริ่ง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73209">
              <w:rPr>
                <w:rFonts w:asciiTheme="majorBidi" w:hAnsi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386D9492" w14:textId="1371FE66" w:rsidR="00272A1E" w:rsidRPr="00B73209" w:rsidRDefault="00116C69" w:rsidP="0027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80" w:right="-123" w:firstLine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7C951527" w14:textId="490E4CBE" w:rsidR="00272A1E" w:rsidRPr="00B73209" w:rsidRDefault="00272A1E" w:rsidP="00CD1777">
            <w:pPr>
              <w:tabs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14:paraId="446E3181" w14:textId="36FEA9CE" w:rsidR="00272A1E" w:rsidRPr="00B73209" w:rsidRDefault="00116C69" w:rsidP="00272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</w:tbl>
    <w:p w14:paraId="2E8441EA" w14:textId="77777777" w:rsidR="0087647E" w:rsidRPr="00B73209" w:rsidRDefault="0087647E" w:rsidP="00876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02CF0" w14:textId="309D5F14" w:rsidR="00E56FC6" w:rsidRPr="00B659C9" w:rsidRDefault="00B3123E" w:rsidP="00B12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right="-205"/>
        <w:jc w:val="thaiDistribute"/>
        <w:rPr>
          <w:rFonts w:asciiTheme="majorBidi" w:hAnsiTheme="majorBidi"/>
          <w:sz w:val="30"/>
          <w:szCs w:val="30"/>
        </w:rPr>
      </w:pPr>
      <w:r w:rsidRPr="00B659C9">
        <w:rPr>
          <w:rFonts w:asciiTheme="majorBidi" w:hAnsiTheme="majorBidi"/>
          <w:sz w:val="30"/>
          <w:szCs w:val="30"/>
          <w:cs/>
        </w:rPr>
        <w:t xml:space="preserve">ในการประชุมวิสามัญของผู้ถือหุ้นของบริษัท </w:t>
      </w:r>
      <w:r w:rsidR="00AD59EA" w:rsidRPr="00B659C9">
        <w:rPr>
          <w:rFonts w:asciiTheme="majorBidi" w:hAnsiTheme="majorBidi"/>
          <w:sz w:val="30"/>
          <w:szCs w:val="30"/>
          <w:cs/>
        </w:rPr>
        <w:t>แอล</w:t>
      </w:r>
      <w:r w:rsidRPr="00B659C9">
        <w:rPr>
          <w:rFonts w:asciiTheme="majorBidi" w:hAnsiTheme="majorBidi"/>
          <w:sz w:val="30"/>
          <w:szCs w:val="30"/>
          <w:cs/>
        </w:rPr>
        <w:t xml:space="preserve"> แอนด์ </w:t>
      </w:r>
      <w:r w:rsidR="00AD59EA" w:rsidRPr="00B659C9">
        <w:rPr>
          <w:rFonts w:asciiTheme="majorBidi" w:hAnsiTheme="majorBidi"/>
          <w:sz w:val="30"/>
          <w:szCs w:val="30"/>
          <w:cs/>
        </w:rPr>
        <w:t>อี แมนูแฟคเจอริ่ง</w:t>
      </w:r>
      <w:r w:rsidRPr="00B659C9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ซึ่งเป็นบริษัทย่อยของบริษัท</w:t>
      </w:r>
      <w:r w:rsidR="006E2156">
        <w:rPr>
          <w:rFonts w:asciiTheme="majorBidi" w:hAnsiTheme="majorBidi"/>
          <w:sz w:val="30"/>
          <w:szCs w:val="30"/>
        </w:rPr>
        <w:br/>
      </w:r>
      <w:r w:rsidRPr="00B659C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50C59" w:rsidRPr="00B659C9">
        <w:rPr>
          <w:rFonts w:asciiTheme="majorBidi" w:hAnsiTheme="majorBidi"/>
          <w:sz w:val="30"/>
          <w:szCs w:val="30"/>
        </w:rPr>
        <w:t>24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พฤศจิกายน</w:t>
      </w:r>
      <w:r w:rsidRPr="00B659C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659C9">
        <w:rPr>
          <w:rFonts w:asciiTheme="majorBidi" w:hAnsiTheme="majorBidi"/>
          <w:sz w:val="30"/>
          <w:szCs w:val="30"/>
        </w:rPr>
        <w:t>2568</w:t>
      </w:r>
      <w:r w:rsidRPr="00B659C9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ผู้ถือหุ้นของบริษัทย่อยมีมติอนุมัติการเพิ่มทุนจดทะเบียนจากจำนวนเงิน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659C9">
        <w:rPr>
          <w:rFonts w:asciiTheme="majorBidi" w:hAnsiTheme="majorBidi"/>
          <w:sz w:val="30"/>
          <w:szCs w:val="30"/>
        </w:rPr>
        <w:t>140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B659C9">
        <w:rPr>
          <w:rFonts w:asciiTheme="majorBidi" w:hAnsiTheme="majorBidi"/>
          <w:sz w:val="30"/>
          <w:szCs w:val="30"/>
          <w:cs/>
        </w:rPr>
        <w:t>เป็นจำนวนเงิน</w:t>
      </w:r>
      <w:r w:rsidR="00B234F8" w:rsidRPr="00B659C9">
        <w:rPr>
          <w:rFonts w:asciiTheme="majorBidi" w:hAnsiTheme="majorBidi"/>
          <w:sz w:val="30"/>
          <w:szCs w:val="30"/>
          <w:cs/>
        </w:rPr>
        <w:t xml:space="preserve"> </w:t>
      </w:r>
      <w:r w:rsidR="00984600" w:rsidRPr="00B659C9">
        <w:rPr>
          <w:rFonts w:asciiTheme="majorBidi" w:hAnsiTheme="majorBidi"/>
          <w:sz w:val="30"/>
          <w:szCs w:val="30"/>
        </w:rPr>
        <w:t>180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B659C9">
        <w:rPr>
          <w:rFonts w:asciiTheme="majorBidi" w:hAnsiTheme="majorBidi"/>
          <w:sz w:val="30"/>
          <w:szCs w:val="30"/>
          <w:cs/>
        </w:rPr>
        <w:t xml:space="preserve"> </w:t>
      </w:r>
      <w:r w:rsidR="006645D2" w:rsidRPr="00B659C9">
        <w:rPr>
          <w:rFonts w:asciiTheme="majorBidi" w:hAnsiTheme="majorBidi"/>
          <w:sz w:val="30"/>
          <w:szCs w:val="30"/>
          <w:cs/>
        </w:rPr>
        <w:t>โดยการออกหุ้นสามัญเพิ่มทุนให้แก่ผู้ถือหุ้นเดิมตามสัดส่วนการถือหุ้นของผู้ถือหุ้น</w:t>
      </w:r>
      <w:r w:rsidR="006E2156">
        <w:rPr>
          <w:rFonts w:asciiTheme="majorBidi" w:hAnsiTheme="majorBidi"/>
          <w:sz w:val="30"/>
          <w:szCs w:val="30"/>
        </w:rPr>
        <w:br/>
      </w:r>
      <w:r w:rsidR="006645D2" w:rsidRPr="00633F4F">
        <w:rPr>
          <w:rFonts w:asciiTheme="majorBidi" w:hAnsiTheme="majorBidi"/>
          <w:spacing w:val="-6"/>
          <w:sz w:val="30"/>
          <w:szCs w:val="30"/>
          <w:cs/>
        </w:rPr>
        <w:t xml:space="preserve">เดิมจำนวนเงิน </w:t>
      </w:r>
      <w:r w:rsidR="006645D2" w:rsidRPr="00633F4F">
        <w:rPr>
          <w:rFonts w:asciiTheme="majorBidi" w:hAnsiTheme="majorBidi"/>
          <w:spacing w:val="-6"/>
          <w:sz w:val="30"/>
          <w:szCs w:val="30"/>
        </w:rPr>
        <w:t xml:space="preserve">40 </w:t>
      </w:r>
      <w:r w:rsidR="006645D2" w:rsidRPr="00633F4F">
        <w:rPr>
          <w:rFonts w:asciiTheme="majorBidi" w:hAnsiTheme="majorBidi"/>
          <w:spacing w:val="-6"/>
          <w:sz w:val="30"/>
          <w:szCs w:val="30"/>
          <w:cs/>
        </w:rPr>
        <w:t xml:space="preserve">ล้านบาท </w:t>
      </w:r>
      <w:r w:rsidRPr="00633F4F">
        <w:rPr>
          <w:rFonts w:asciiTheme="majorBidi" w:hAnsiTheme="majorBidi"/>
          <w:spacing w:val="-6"/>
          <w:sz w:val="30"/>
          <w:szCs w:val="30"/>
          <w:cs/>
        </w:rPr>
        <w:t>โดย</w:t>
      </w:r>
      <w:r w:rsidR="00045E37" w:rsidRPr="00633F4F">
        <w:rPr>
          <w:rFonts w:asciiTheme="majorBidi" w:hAnsiTheme="majorBidi"/>
          <w:spacing w:val="-6"/>
          <w:sz w:val="30"/>
          <w:szCs w:val="30"/>
          <w:cs/>
        </w:rPr>
        <w:t xml:space="preserve">ในวันที่ </w:t>
      </w:r>
      <w:r w:rsidR="00045E37" w:rsidRPr="00633F4F">
        <w:rPr>
          <w:rFonts w:asciiTheme="majorBidi" w:hAnsiTheme="majorBidi"/>
          <w:spacing w:val="-6"/>
          <w:sz w:val="30"/>
          <w:szCs w:val="30"/>
        </w:rPr>
        <w:t xml:space="preserve">16 </w:t>
      </w:r>
      <w:r w:rsidR="00045E37" w:rsidRPr="00633F4F">
        <w:rPr>
          <w:rFonts w:asciiTheme="majorBidi" w:hAnsiTheme="majorBidi"/>
          <w:spacing w:val="-6"/>
          <w:sz w:val="30"/>
          <w:szCs w:val="30"/>
          <w:cs/>
        </w:rPr>
        <w:t xml:space="preserve">ธันวาคม </w:t>
      </w:r>
      <w:r w:rsidR="00045E37" w:rsidRPr="00633F4F">
        <w:rPr>
          <w:rFonts w:asciiTheme="majorBidi" w:hAnsiTheme="majorBidi"/>
          <w:spacing w:val="-6"/>
          <w:sz w:val="30"/>
          <w:szCs w:val="30"/>
        </w:rPr>
        <w:t>2568</w:t>
      </w:r>
      <w:r w:rsidR="00045E37" w:rsidRPr="00633F4F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บริษัทได้ชำระค่าหุ้นสามัญส่วนเพิ่มให้บริษัทย่อยเป็น</w:t>
      </w:r>
      <w:r w:rsidRPr="00633F4F">
        <w:rPr>
          <w:rFonts w:asciiTheme="majorBidi" w:hAnsiTheme="majorBidi"/>
          <w:spacing w:val="-6"/>
          <w:sz w:val="30"/>
          <w:szCs w:val="30"/>
          <w:cs/>
        </w:rPr>
        <w:t>จำนวน</w:t>
      </w:r>
      <w:r w:rsidR="00A90702" w:rsidRPr="00633F4F">
        <w:rPr>
          <w:rFonts w:asciiTheme="majorBidi" w:hAnsiTheme="majorBidi"/>
          <w:spacing w:val="-6"/>
          <w:sz w:val="30"/>
          <w:szCs w:val="30"/>
          <w:cs/>
        </w:rPr>
        <w:t>เงิน</w:t>
      </w:r>
      <w:r w:rsidR="00633F4F" w:rsidRPr="00633F4F">
        <w:rPr>
          <w:rFonts w:asciiTheme="majorBidi" w:hAnsiTheme="majorBidi"/>
          <w:spacing w:val="-4"/>
          <w:sz w:val="30"/>
          <w:szCs w:val="30"/>
        </w:rPr>
        <w:br/>
      </w:r>
      <w:r w:rsidR="00984600" w:rsidRPr="00B659C9">
        <w:rPr>
          <w:rFonts w:asciiTheme="majorBidi" w:hAnsiTheme="majorBidi"/>
          <w:sz w:val="30"/>
          <w:szCs w:val="30"/>
        </w:rPr>
        <w:t>40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A7536C" w:rsidRPr="00B659C9">
        <w:rPr>
          <w:rFonts w:asciiTheme="majorBidi" w:hAnsiTheme="majorBidi"/>
          <w:sz w:val="30"/>
          <w:szCs w:val="30"/>
          <w:cs/>
        </w:rPr>
        <w:t xml:space="preserve"> </w:t>
      </w:r>
      <w:r w:rsidR="006556A7" w:rsidRPr="00B659C9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556A7" w:rsidRPr="00B659C9">
        <w:rPr>
          <w:rFonts w:asciiTheme="majorBidi" w:hAnsiTheme="majorBidi"/>
          <w:sz w:val="30"/>
          <w:szCs w:val="30"/>
        </w:rPr>
        <w:t xml:space="preserve">31 </w:t>
      </w:r>
      <w:r w:rsidR="006556A7" w:rsidRPr="00B659C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6556A7" w:rsidRPr="00B659C9">
        <w:rPr>
          <w:rFonts w:asciiTheme="majorBidi" w:hAnsiTheme="majorBidi"/>
          <w:sz w:val="30"/>
          <w:szCs w:val="30"/>
        </w:rPr>
        <w:t xml:space="preserve">2568 </w:t>
      </w:r>
      <w:r w:rsidR="006556A7" w:rsidRPr="00B659C9">
        <w:rPr>
          <w:rFonts w:asciiTheme="majorBidi" w:hAnsiTheme="majorBidi"/>
          <w:sz w:val="30"/>
          <w:szCs w:val="30"/>
          <w:cs/>
        </w:rPr>
        <w:t>บริษัทแสดงเงินจ่ายล่วงหน้าค่าหุ้นดังกล่าวภายใต้สินทรัพย์ไม่หมุนเวียนอื่น</w:t>
      </w:r>
      <w:r w:rsidR="004610B1" w:rsidRPr="00B659C9">
        <w:rPr>
          <w:rFonts w:asciiTheme="majorBidi" w:hAnsiTheme="majorBidi"/>
          <w:sz w:val="30"/>
          <w:szCs w:val="30"/>
        </w:rPr>
        <w:br/>
      </w:r>
      <w:r w:rsidR="006556A7" w:rsidRPr="00B659C9">
        <w:rPr>
          <w:rFonts w:asciiTheme="majorBidi" w:hAnsiTheme="majorBidi"/>
          <w:sz w:val="30"/>
          <w:szCs w:val="30"/>
          <w:cs/>
        </w:rPr>
        <w:t xml:space="preserve">ในงบการเงินเฉพาะกิจการ </w:t>
      </w:r>
      <w:r w:rsidR="00312569" w:rsidRPr="00B659C9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984600" w:rsidRPr="00B659C9">
        <w:rPr>
          <w:rFonts w:asciiTheme="majorBidi" w:hAnsiTheme="majorBidi"/>
          <w:sz w:val="30"/>
          <w:szCs w:val="30"/>
        </w:rPr>
        <w:t>13</w:t>
      </w:r>
      <w:r w:rsidR="00AD59EA" w:rsidRPr="00B659C9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984600" w:rsidRPr="00B659C9">
        <w:rPr>
          <w:rFonts w:asciiTheme="majorBidi" w:hAnsiTheme="majorBidi"/>
          <w:sz w:val="30"/>
          <w:szCs w:val="30"/>
        </w:rPr>
        <w:t>2569</w:t>
      </w:r>
      <w:r w:rsidR="00312569" w:rsidRPr="00B659C9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045E37" w:rsidRPr="00B659C9">
        <w:rPr>
          <w:rFonts w:asciiTheme="majorBidi" w:hAnsiTheme="majorBidi"/>
          <w:sz w:val="30"/>
          <w:szCs w:val="30"/>
          <w:cs/>
        </w:rPr>
        <w:t>ย่อยดังกล่าว</w:t>
      </w:r>
      <w:r w:rsidR="00312569" w:rsidRPr="00B659C9">
        <w:rPr>
          <w:rFonts w:asciiTheme="majorBidi" w:hAnsiTheme="majorBidi"/>
          <w:sz w:val="30"/>
          <w:szCs w:val="30"/>
          <w:cs/>
        </w:rPr>
        <w:t>ได้</w:t>
      </w:r>
      <w:r w:rsidR="00045E37" w:rsidRPr="00B659C9">
        <w:rPr>
          <w:rFonts w:asciiTheme="majorBidi" w:hAnsiTheme="majorBidi"/>
          <w:sz w:val="30"/>
          <w:szCs w:val="30"/>
          <w:cs/>
        </w:rPr>
        <w:t>ดำเนินการจดทะเบียนและ</w:t>
      </w:r>
      <w:r w:rsidR="00312569" w:rsidRPr="00B659C9">
        <w:rPr>
          <w:rFonts w:asciiTheme="majorBidi" w:hAnsiTheme="majorBidi"/>
          <w:sz w:val="30"/>
          <w:szCs w:val="30"/>
          <w:cs/>
        </w:rPr>
        <w:t>ชำระ</w:t>
      </w:r>
      <w:r w:rsidR="00F864DA" w:rsidRPr="00B659C9">
        <w:rPr>
          <w:rFonts w:asciiTheme="majorBidi" w:hAnsiTheme="majorBidi"/>
          <w:sz w:val="30"/>
          <w:szCs w:val="30"/>
        </w:rPr>
        <w:br/>
      </w:r>
      <w:r w:rsidR="00312569" w:rsidRPr="00B659C9">
        <w:rPr>
          <w:rFonts w:asciiTheme="majorBidi" w:hAnsiTheme="majorBidi"/>
          <w:sz w:val="30"/>
          <w:szCs w:val="30"/>
          <w:cs/>
        </w:rPr>
        <w:t>ค่าหุ้นสามัญเพิ่มทุนดังกล่าวแล้ว</w:t>
      </w:r>
    </w:p>
    <w:p w14:paraId="1D0F5AD7" w14:textId="77777777" w:rsidR="00EA5A93" w:rsidRPr="00B73209" w:rsidRDefault="00EA5A93" w:rsidP="00E5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F89319C" w14:textId="2CF1600F" w:rsidR="00910305" w:rsidRPr="00902D72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902D72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902D72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902D72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902D72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B73209" w:rsidRDefault="005D3209" w:rsidP="005D3209">
      <w:pPr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7C7F66" w:rsidRPr="00B73209" w14:paraId="6E400726" w14:textId="77777777" w:rsidTr="0049014C">
        <w:trPr>
          <w:cantSplit/>
          <w:tblHeader/>
        </w:trPr>
        <w:tc>
          <w:tcPr>
            <w:tcW w:w="4950" w:type="dxa"/>
          </w:tcPr>
          <w:p w14:paraId="5DBF5950" w14:textId="7F65EDE7" w:rsidR="007C7F66" w:rsidRPr="00B73209" w:rsidRDefault="00EB1937" w:rsidP="007C7F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inorBidi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EB19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EB19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B19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B19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EB19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980" w:type="dxa"/>
          </w:tcPr>
          <w:p w14:paraId="10D2409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7C7F66" w:rsidRPr="00B73209" w:rsidRDefault="007C7F66" w:rsidP="007C7F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7C7F66" w:rsidRPr="00B73209" w:rsidRDefault="007C7F66" w:rsidP="007C7F66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73209" w14:paraId="2CB37CA3" w14:textId="77777777" w:rsidTr="005D3209">
        <w:trPr>
          <w:cantSplit/>
        </w:trPr>
        <w:tc>
          <w:tcPr>
            <w:tcW w:w="4950" w:type="dxa"/>
          </w:tcPr>
          <w:p w14:paraId="295F2901" w14:textId="77777777" w:rsidR="003B5D1D" w:rsidRPr="00B73209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42B4C9EE" w14:textId="77777777" w:rsidR="003B5D1D" w:rsidRPr="00B73209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320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F66" w:rsidRPr="00B73209" w14:paraId="2C3A721A" w14:textId="77777777" w:rsidTr="0049014C">
        <w:trPr>
          <w:cantSplit/>
        </w:trPr>
        <w:tc>
          <w:tcPr>
            <w:tcW w:w="4950" w:type="dxa"/>
          </w:tcPr>
          <w:p w14:paraId="7CC1567F" w14:textId="13BF4E8F" w:rsidR="007C7F66" w:rsidRPr="00B73209" w:rsidRDefault="007C7F66" w:rsidP="007C7F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20204BD0" w14:textId="13241C49" w:rsidR="007C7F66" w:rsidRPr="00B73209" w:rsidRDefault="00323B07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15,832</w:t>
            </w:r>
          </w:p>
        </w:tc>
        <w:tc>
          <w:tcPr>
            <w:tcW w:w="180" w:type="dxa"/>
          </w:tcPr>
          <w:p w14:paraId="12091FD7" w14:textId="77777777" w:rsidR="007C7F66" w:rsidRPr="00B73209" w:rsidRDefault="007C7F66" w:rsidP="007C7F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2F58BDAA" w:rsidR="007C7F66" w:rsidRPr="00B73209" w:rsidRDefault="00323B07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2,823</w:t>
            </w:r>
          </w:p>
        </w:tc>
      </w:tr>
      <w:tr w:rsidR="0049014C" w:rsidRPr="00B73209" w14:paraId="2A9496D6" w14:textId="77777777" w:rsidTr="0049014C">
        <w:trPr>
          <w:cantSplit/>
        </w:trPr>
        <w:tc>
          <w:tcPr>
            <w:tcW w:w="4950" w:type="dxa"/>
          </w:tcPr>
          <w:p w14:paraId="6D5EEA60" w14:textId="67E0BD9A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6D525411" w14:textId="46C2A1E0" w:rsidR="0049014C" w:rsidRPr="00B73209" w:rsidRDefault="00352924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</w:tcPr>
          <w:p w14:paraId="0A6FFF4C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A1C87A" w14:textId="7A70DD80" w:rsidR="0049014C" w:rsidRPr="00B73209" w:rsidRDefault="00323B07" w:rsidP="00127818">
            <w:pPr>
              <w:pStyle w:val="acctfourfigures"/>
              <w:tabs>
                <w:tab w:val="clear" w:pos="765"/>
              </w:tabs>
              <w:spacing w:line="240" w:lineRule="auto"/>
              <w:ind w:left="-79" w:right="3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14C" w:rsidRPr="00B73209" w14:paraId="41F11EA1" w14:textId="77777777" w:rsidTr="0049014C">
        <w:trPr>
          <w:cantSplit/>
        </w:trPr>
        <w:tc>
          <w:tcPr>
            <w:tcW w:w="4950" w:type="dxa"/>
          </w:tcPr>
          <w:p w14:paraId="593826AA" w14:textId="4AB439D0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</w:tcPr>
          <w:p w14:paraId="5A3022B8" w14:textId="458F4EDA" w:rsidR="0049014C" w:rsidRPr="00B73209" w:rsidRDefault="00BE17A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0" w:type="dxa"/>
          </w:tcPr>
          <w:p w14:paraId="03B0DA51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71E4F49E" w:rsidR="0049014C" w:rsidRPr="00323B07" w:rsidRDefault="00BE17A6" w:rsidP="00BE17A6">
            <w:pPr>
              <w:pStyle w:val="acctfourfigures"/>
              <w:tabs>
                <w:tab w:val="clear" w:pos="765"/>
              </w:tabs>
              <w:spacing w:line="240" w:lineRule="auto"/>
              <w:ind w:left="-72" w:right="3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014C" w:rsidRPr="00B73209" w14:paraId="47299E7A" w14:textId="77777777" w:rsidTr="0049014C">
        <w:trPr>
          <w:cantSplit/>
          <w:trHeight w:val="49"/>
        </w:trPr>
        <w:tc>
          <w:tcPr>
            <w:tcW w:w="4950" w:type="dxa"/>
          </w:tcPr>
          <w:p w14:paraId="0177E5CF" w14:textId="22B19BB8" w:rsidR="0049014C" w:rsidRPr="00B73209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732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</w:tcPr>
          <w:p w14:paraId="6FB7DD3C" w14:textId="1CEC10E3" w:rsidR="0049014C" w:rsidRPr="00B73209" w:rsidRDefault="00BE17A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926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4,784)</w:t>
            </w:r>
          </w:p>
        </w:tc>
        <w:tc>
          <w:tcPr>
            <w:tcW w:w="180" w:type="dxa"/>
          </w:tcPr>
          <w:p w14:paraId="7BAF38FC" w14:textId="77777777" w:rsidR="0049014C" w:rsidRPr="00B73209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2A2066" w14:textId="10253514" w:rsidR="0049014C" w:rsidRPr="00C7174A" w:rsidRDefault="00792654" w:rsidP="00792654">
            <w:pPr>
              <w:pStyle w:val="acctfourfigures"/>
              <w:tabs>
                <w:tab w:val="clear" w:pos="765"/>
              </w:tabs>
              <w:spacing w:line="240" w:lineRule="auto"/>
              <w:ind w:left="-72" w:right="9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(4,784)</w:t>
            </w:r>
          </w:p>
        </w:tc>
      </w:tr>
      <w:tr w:rsidR="00CF0ACC" w:rsidRPr="00B73209" w14:paraId="44C75FFA" w14:textId="77777777" w:rsidTr="0049014C">
        <w:trPr>
          <w:cantSplit/>
          <w:trHeight w:val="49"/>
        </w:trPr>
        <w:tc>
          <w:tcPr>
            <w:tcW w:w="4950" w:type="dxa"/>
          </w:tcPr>
          <w:p w14:paraId="72A262B6" w14:textId="53609225" w:rsidR="00CF0ACC" w:rsidRPr="00B73209" w:rsidRDefault="00CF0AC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โอนจากสินค้าคงเหลือ </w:t>
            </w:r>
            <w:r w:rsidR="0097714E" w:rsidRPr="00B7320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- 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210BD0"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980" w:type="dxa"/>
          </w:tcPr>
          <w:p w14:paraId="5AB1D7C7" w14:textId="694E40A9" w:rsidR="00CF0ACC" w:rsidRPr="00B73209" w:rsidRDefault="00BE17A6" w:rsidP="006222E0">
            <w:pPr>
              <w:pStyle w:val="acctfourfigures"/>
              <w:tabs>
                <w:tab w:val="clear" w:pos="765"/>
              </w:tabs>
              <w:spacing w:line="240" w:lineRule="auto"/>
              <w:ind w:left="-72" w:right="1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9,150</w:t>
            </w:r>
          </w:p>
        </w:tc>
        <w:tc>
          <w:tcPr>
            <w:tcW w:w="180" w:type="dxa"/>
          </w:tcPr>
          <w:p w14:paraId="73AFCA47" w14:textId="77777777" w:rsidR="00CF0ACC" w:rsidRPr="00B73209" w:rsidRDefault="00CF0AC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39EFEF98" w14:textId="1E99A102" w:rsidR="00CF0ACC" w:rsidRPr="00B73209" w:rsidRDefault="00BE17A6" w:rsidP="00BE17A6">
            <w:pPr>
              <w:pStyle w:val="acctfourfigures"/>
              <w:tabs>
                <w:tab w:val="clear" w:pos="765"/>
              </w:tabs>
              <w:spacing w:line="240" w:lineRule="auto"/>
              <w:ind w:left="-72" w:right="1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9,150</w:t>
            </w:r>
          </w:p>
        </w:tc>
      </w:tr>
    </w:tbl>
    <w:p w14:paraId="551E9183" w14:textId="10499090" w:rsidR="001D410D" w:rsidRPr="00B73209" w:rsidRDefault="001D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</w:p>
    <w:p w14:paraId="08393231" w14:textId="090DE247" w:rsidR="00523E37" w:rsidRPr="00BC65EF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C65EF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154741CB" w14:textId="77777777" w:rsidR="00523E37" w:rsidRPr="00B73209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73209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73209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0BAE01B5" w:rsidR="003B5D1D" w:rsidRPr="00B73209" w:rsidRDefault="00701635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 w:rsidR="00EB193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B19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5D1D" w:rsidRPr="00B73209">
              <w:rPr>
                <w:rFonts w:ascii="Angsana New" w:hAnsi="Angsana New"/>
                <w:sz w:val="30"/>
                <w:szCs w:val="30"/>
              </w:rPr>
              <w:t>25</w:t>
            </w:r>
            <w:r w:rsidR="00157DFB" w:rsidRPr="00B73209">
              <w:rPr>
                <w:rFonts w:ascii="Angsana New" w:hAnsi="Angsana New"/>
                <w:sz w:val="30"/>
                <w:szCs w:val="30"/>
              </w:rPr>
              <w:t>6</w:t>
            </w:r>
            <w:r w:rsidRPr="00B732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44510BB2" w:rsidR="003B5D1D" w:rsidRPr="00B73209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701635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23E37" w:rsidRPr="00B73209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73209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2427" w:rsidRPr="00B73209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0159247" w14:textId="77EB7C43" w:rsidR="000A2427" w:rsidRPr="00B73209" w:rsidRDefault="003C35DB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10,680</w:t>
            </w:r>
          </w:p>
        </w:tc>
        <w:tc>
          <w:tcPr>
            <w:tcW w:w="236" w:type="dxa"/>
            <w:vAlign w:val="bottom"/>
          </w:tcPr>
          <w:p w14:paraId="669984E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5C898EC5" w:rsidR="000A2427" w:rsidRPr="00B73209" w:rsidRDefault="003C35DB" w:rsidP="00D9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291C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057FBFE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6F0EFECF" w:rsidR="000A2427" w:rsidRPr="00B73209" w:rsidRDefault="003C35DB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11,23</w:t>
            </w:r>
            <w:r w:rsidR="00291C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42779BB1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43,869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019CB00B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731A4832" w:rsidR="000A2427" w:rsidRPr="00B73209" w:rsidRDefault="000A2427" w:rsidP="0021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51,842</w:t>
            </w:r>
          </w:p>
        </w:tc>
      </w:tr>
      <w:tr w:rsidR="000A2427" w:rsidRPr="00B73209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0A2427" w:rsidRPr="00B73209" w:rsidRDefault="000A2427" w:rsidP="000A2427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7320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D54B36D" w14:textId="3859224E" w:rsidR="000A2427" w:rsidRPr="00B73209" w:rsidRDefault="003C35DB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361,710</w:t>
            </w:r>
          </w:p>
        </w:tc>
        <w:tc>
          <w:tcPr>
            <w:tcW w:w="236" w:type="dxa"/>
            <w:vAlign w:val="bottom"/>
          </w:tcPr>
          <w:p w14:paraId="45743C3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68C2A406" w:rsidR="000A2427" w:rsidRPr="00B73209" w:rsidRDefault="003C35DB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833,044</w:t>
            </w:r>
          </w:p>
        </w:tc>
        <w:tc>
          <w:tcPr>
            <w:tcW w:w="236" w:type="dxa"/>
            <w:vAlign w:val="bottom"/>
          </w:tcPr>
          <w:p w14:paraId="2301D465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2AF61458" w:rsidR="000A2427" w:rsidRPr="00B73209" w:rsidRDefault="003C35DB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1,194,754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027A794B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402,653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2F8BE4E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760,560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24D9344D" w:rsidR="000A2427" w:rsidRPr="00B73209" w:rsidRDefault="000A2427" w:rsidP="000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1,163,213</w:t>
            </w:r>
          </w:p>
        </w:tc>
      </w:tr>
      <w:tr w:rsidR="005A2F52" w:rsidRPr="00B73209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5A2F52" w:rsidRPr="00B73209" w:rsidRDefault="005A2F52" w:rsidP="005A2F5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078AE71" w14:textId="5EA97F89" w:rsidR="005A2F52" w:rsidRPr="00B73209" w:rsidRDefault="00576325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C8EC63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214272" w14:textId="72881C7C" w:rsidR="005A2F52" w:rsidRPr="00B73209" w:rsidRDefault="00466C86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</w:t>
            </w:r>
            <w:r w:rsidR="00252F0A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36" w:type="dxa"/>
            <w:vAlign w:val="bottom"/>
          </w:tcPr>
          <w:p w14:paraId="11FED6E6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886FF6E" w14:textId="59D391BD" w:rsidR="005A2F52" w:rsidRPr="00B73209" w:rsidRDefault="00576325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66C86">
              <w:rPr>
                <w:rFonts w:ascii="Angsana New" w:hAnsi="Angsana New"/>
                <w:sz w:val="30"/>
                <w:szCs w:val="30"/>
              </w:rPr>
              <w:t>4,</w:t>
            </w:r>
            <w:r w:rsidR="00252F0A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3BB83D9F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47A3F4A5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46,427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77ED4929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46,427</w:t>
            </w:r>
          </w:p>
        </w:tc>
      </w:tr>
      <w:tr w:rsidR="005A2F52" w:rsidRPr="00B73209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5A2F52" w:rsidRPr="00B73209" w:rsidRDefault="005A2F52" w:rsidP="005A2F5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F097" w14:textId="3D82C14C" w:rsidR="005A2F52" w:rsidRPr="00B73209" w:rsidRDefault="00576325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372,390</w:t>
            </w:r>
          </w:p>
        </w:tc>
        <w:tc>
          <w:tcPr>
            <w:tcW w:w="236" w:type="dxa"/>
            <w:vAlign w:val="bottom"/>
          </w:tcPr>
          <w:p w14:paraId="22E99F15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B461" w14:textId="16D43E71" w:rsidR="005A2F52" w:rsidRPr="00B73209" w:rsidRDefault="00576325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868,</w:t>
            </w:r>
            <w:r w:rsidR="00252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450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27CDF9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11CD" w14:textId="3E9D6FA4" w:rsidR="005A2F52" w:rsidRPr="00B73209" w:rsidRDefault="00576325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</w:t>
            </w:r>
            <w:r w:rsidR="00E45F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252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53FC57F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446,522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651CA753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814,960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174BF7B1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1,261,482</w:t>
            </w:r>
          </w:p>
        </w:tc>
      </w:tr>
      <w:tr w:rsidR="00157DFB" w:rsidRPr="00B73209" w14:paraId="23AE356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157DFB" w:rsidRPr="00B73209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21F8F0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554B4F6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F560FA1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4DE4FF0B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13411A8A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A3DA6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FFF6D9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1B826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B66C01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FE463A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CF34E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2DC09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43052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F2972E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29B13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7FF4F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41E06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6B2E8BEC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BAC3F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EFD801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E27378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18A6C6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66E230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43B64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52B510E5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755FD2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8DCAFF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57231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EA286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73742A1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200146B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1C1AF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9429A1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B1E5EF1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72CFD5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03FF0E5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D66B2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EDAD7C5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94776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B5BEA1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5EE5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48617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2F8114E3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FCFBCDE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8D623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DFEDD5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7CF2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55E81B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5A3FF2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80970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32E6D7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72A2F3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861572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59194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2CB0A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1E95D4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0AEEA8B3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CA8A5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528C3C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7EB8349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1184C6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C36FC4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7A18B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B1349B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FF1F5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F62E3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56F4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E7A22C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285A5E44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63E1E68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2166C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70C8D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5D4E2A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308DE2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263ED602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A4D6C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75D07824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99DF3D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BA0553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F1540D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5325E58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73209" w14:paraId="43A322C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4246AD8A" w14:textId="77777777" w:rsidR="00D3435F" w:rsidRPr="00B73209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7C4E3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7D2627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D181CB7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11255C6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77156BB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1940EA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2DDC29F3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2421A0E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EE6F90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3AD77C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669605F" w14:textId="77777777" w:rsidR="00D3435F" w:rsidRPr="00B73209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7DFB" w:rsidRPr="00B73209" w14:paraId="067B1C4E" w14:textId="77777777" w:rsidTr="00D7136F">
        <w:tc>
          <w:tcPr>
            <w:tcW w:w="1890" w:type="dxa"/>
          </w:tcPr>
          <w:p w14:paraId="0A750CA2" w14:textId="67C2BC9E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157DFB" w:rsidRPr="00B73209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73209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C7F66" w:rsidRPr="00B73209" w14:paraId="1EE95C0A" w14:textId="77777777" w:rsidTr="00D7136F">
        <w:tc>
          <w:tcPr>
            <w:tcW w:w="1890" w:type="dxa"/>
          </w:tcPr>
          <w:p w14:paraId="3BF99D8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43E533A1" w:rsidR="007C7F66" w:rsidRPr="00B73209" w:rsidRDefault="00EB193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320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gridSpan w:val="2"/>
          </w:tcPr>
          <w:p w14:paraId="5C78B92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53129FDA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73209">
              <w:rPr>
                <w:rFonts w:ascii="Angsana New" w:hAnsi="Angsana New"/>
                <w:sz w:val="30"/>
                <w:szCs w:val="30"/>
              </w:rPr>
              <w:t>256</w:t>
            </w:r>
            <w:r w:rsidR="005A2F52" w:rsidRPr="00B7320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7F66" w:rsidRPr="00B73209" w14:paraId="6B170849" w14:textId="77777777" w:rsidTr="00D7136F">
        <w:tc>
          <w:tcPr>
            <w:tcW w:w="1890" w:type="dxa"/>
          </w:tcPr>
          <w:p w14:paraId="797CAC71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7F66" w:rsidRPr="00B73209" w14:paraId="25D51245" w14:textId="77777777" w:rsidTr="00D7136F">
        <w:tc>
          <w:tcPr>
            <w:tcW w:w="1890" w:type="dxa"/>
          </w:tcPr>
          <w:p w14:paraId="6DA5BF52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320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2F52" w:rsidRPr="00B73209" w14:paraId="618360F9" w14:textId="77777777" w:rsidTr="00D7136F">
        <w:tc>
          <w:tcPr>
            <w:tcW w:w="1890" w:type="dxa"/>
          </w:tcPr>
          <w:p w14:paraId="7A2AAA58" w14:textId="7D14E24E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58316C80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5A2F52" w:rsidRPr="00D97D4A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7121270F" w:rsidR="005A2F52" w:rsidRPr="00B73209" w:rsidRDefault="00D97D4A" w:rsidP="0021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91C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4D6BB72" w14:textId="77777777" w:rsidR="005A2F52" w:rsidRPr="00D97D4A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00AE32AF" w:rsidR="005A2F52" w:rsidRPr="00B73209" w:rsidRDefault="00D97D4A" w:rsidP="00D9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91C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5C4CF949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100459D0" w:rsidR="005A2F52" w:rsidRPr="00B73209" w:rsidRDefault="005A2F52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78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11F63072" w:rsidR="005A2F52" w:rsidRPr="00B73209" w:rsidRDefault="005A2F52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</w:tr>
      <w:tr w:rsidR="005A2F52" w:rsidRPr="00B73209" w14:paraId="62CE71C7" w14:textId="77777777" w:rsidTr="00D7136F">
        <w:tc>
          <w:tcPr>
            <w:tcW w:w="1890" w:type="dxa"/>
          </w:tcPr>
          <w:p w14:paraId="082C111E" w14:textId="77777777" w:rsidR="005A2F52" w:rsidRPr="00B73209" w:rsidRDefault="005A2F52" w:rsidP="005A2F5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7320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1DE9084E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233,270</w:t>
            </w:r>
          </w:p>
        </w:tc>
        <w:tc>
          <w:tcPr>
            <w:tcW w:w="236" w:type="dxa"/>
            <w:vAlign w:val="bottom"/>
          </w:tcPr>
          <w:p w14:paraId="21BE6299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47FA183A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730,035</w:t>
            </w:r>
          </w:p>
        </w:tc>
        <w:tc>
          <w:tcPr>
            <w:tcW w:w="236" w:type="dxa"/>
            <w:vAlign w:val="bottom"/>
          </w:tcPr>
          <w:p w14:paraId="6F19D952" w14:textId="6A32D342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47D168B9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963,305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5BA8DB48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292,752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77F1377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684,175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7BEAAA8C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976,927</w:t>
            </w:r>
          </w:p>
        </w:tc>
      </w:tr>
      <w:tr w:rsidR="005A2F52" w:rsidRPr="00B73209" w14:paraId="60D71DA6" w14:textId="77777777" w:rsidTr="00D7136F">
        <w:tc>
          <w:tcPr>
            <w:tcW w:w="1890" w:type="dxa"/>
          </w:tcPr>
          <w:p w14:paraId="24EFBBD5" w14:textId="77777777" w:rsidR="005A2F52" w:rsidRPr="00B73209" w:rsidRDefault="005A2F52" w:rsidP="005A2F5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47AB57AD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7D3FB08F" w14:textId="7ADCE930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12666D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  <w:vAlign w:val="bottom"/>
          </w:tcPr>
          <w:p w14:paraId="0F656ABE" w14:textId="2F1238DA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0BCBA30" w14:textId="1240C378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12666D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78D9FFA5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586A014A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48,956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75C0525D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48,956</w:t>
            </w:r>
          </w:p>
        </w:tc>
      </w:tr>
      <w:tr w:rsidR="005A2F52" w:rsidRPr="00B73209" w14:paraId="39B1A1C4" w14:textId="77777777" w:rsidTr="00D7136F">
        <w:tc>
          <w:tcPr>
            <w:tcW w:w="1890" w:type="dxa"/>
          </w:tcPr>
          <w:p w14:paraId="37995F51" w14:textId="77777777" w:rsidR="005A2F52" w:rsidRPr="00B73209" w:rsidRDefault="005A2F52" w:rsidP="005A2F5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01909AD5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233,270</w:t>
            </w:r>
          </w:p>
        </w:tc>
        <w:tc>
          <w:tcPr>
            <w:tcW w:w="236" w:type="dxa"/>
            <w:vAlign w:val="bottom"/>
          </w:tcPr>
          <w:p w14:paraId="6CC31CD0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53F91" w14:textId="15500349" w:rsidR="005A2F52" w:rsidRPr="00B73209" w:rsidRDefault="00D97D4A" w:rsidP="00D9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12666D">
              <w:rPr>
                <w:rFonts w:ascii="Angsana New" w:hAnsi="Angsana New"/>
                <w:b/>
                <w:bCs/>
                <w:sz w:val="30"/>
                <w:szCs w:val="30"/>
              </w:rPr>
              <w:t>7,99</w:t>
            </w:r>
            <w:r w:rsidR="00291C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9D455A5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68F15" w14:textId="2F0D968C" w:rsidR="005A2F52" w:rsidRPr="00B73209" w:rsidRDefault="00D97D4A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1,001,</w:t>
            </w:r>
            <w:r w:rsidR="0012666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291C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78BF88B0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292,752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6E24BBDC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741,104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1247CD5A" w:rsidR="005A2F52" w:rsidRPr="00B73209" w:rsidRDefault="005A2F52" w:rsidP="005A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1,033,856</w:t>
            </w:r>
          </w:p>
        </w:tc>
      </w:tr>
    </w:tbl>
    <w:p w14:paraId="7DACEAF9" w14:textId="77777777" w:rsidR="00591A42" w:rsidRPr="00B73209" w:rsidRDefault="00591A42" w:rsidP="00D3435F">
      <w:pPr>
        <w:pStyle w:val="block"/>
        <w:spacing w:after="0" w:line="240" w:lineRule="auto"/>
        <w:ind w:left="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6F528267" w:rsidR="00523E37" w:rsidRPr="00505315" w:rsidRDefault="00523E37" w:rsidP="00ED4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531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57E1" w:rsidRPr="006757E1">
        <w:rPr>
          <w:rFonts w:ascii="Angsana New" w:hAnsi="Angsana New"/>
          <w:sz w:val="30"/>
          <w:szCs w:val="30"/>
        </w:rPr>
        <w:t>30</w:t>
      </w:r>
      <w:r w:rsidR="00F87E33" w:rsidRPr="00505315">
        <w:rPr>
          <w:rFonts w:ascii="Angsana New" w:hAnsi="Angsana New"/>
          <w:sz w:val="30"/>
          <w:szCs w:val="30"/>
          <w:cs/>
        </w:rPr>
        <w:t xml:space="preserve"> </w:t>
      </w:r>
      <w:r w:rsidR="00EB1937" w:rsidRPr="00505315">
        <w:rPr>
          <w:rFonts w:ascii="Angsana New" w:hAnsi="Angsana New"/>
          <w:sz w:val="30"/>
          <w:szCs w:val="30"/>
          <w:cs/>
        </w:rPr>
        <w:t>มิถุนายน</w:t>
      </w:r>
      <w:r w:rsidR="00F87E33" w:rsidRPr="00505315">
        <w:rPr>
          <w:rFonts w:ascii="Angsana New" w:hAnsi="Angsana New"/>
          <w:sz w:val="30"/>
          <w:szCs w:val="30"/>
          <w:cs/>
        </w:rPr>
        <w:t xml:space="preserve"> </w:t>
      </w:r>
      <w:r w:rsidR="006757E1" w:rsidRPr="006757E1">
        <w:rPr>
          <w:rFonts w:ascii="Angsana New" w:hAnsi="Angsana New"/>
          <w:sz w:val="30"/>
          <w:szCs w:val="30"/>
        </w:rPr>
        <w:t>2569</w:t>
      </w:r>
      <w:r w:rsidRPr="00505315">
        <w:rPr>
          <w:rFonts w:ascii="Angsana New" w:hAnsi="Angsana New"/>
          <w:sz w:val="30"/>
          <w:szCs w:val="30"/>
          <w:cs/>
        </w:rPr>
        <w:t xml:space="preserve"> </w:t>
      </w:r>
      <w:r w:rsidR="00851048" w:rsidRPr="00505315">
        <w:rPr>
          <w:rFonts w:ascii="Angsana New" w:hAnsi="Angsana New"/>
          <w:sz w:val="30"/>
          <w:szCs w:val="30"/>
          <w:cs/>
        </w:rPr>
        <w:t xml:space="preserve">และ </w:t>
      </w:r>
      <w:r w:rsidR="006757E1" w:rsidRPr="006757E1">
        <w:rPr>
          <w:rFonts w:ascii="Angsana New" w:hAnsi="Angsana New"/>
          <w:sz w:val="30"/>
          <w:szCs w:val="30"/>
        </w:rPr>
        <w:t>31</w:t>
      </w:r>
      <w:r w:rsidR="00851048" w:rsidRPr="005053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57E1" w:rsidRPr="006757E1">
        <w:rPr>
          <w:rFonts w:ascii="Angsana New" w:hAnsi="Angsana New"/>
          <w:sz w:val="30"/>
          <w:szCs w:val="30"/>
        </w:rPr>
        <w:t>2568</w:t>
      </w:r>
      <w:r w:rsidR="00851048" w:rsidRPr="00505315">
        <w:rPr>
          <w:rFonts w:ascii="Angsana New" w:hAnsi="Angsana New"/>
          <w:sz w:val="30"/>
          <w:szCs w:val="30"/>
          <w:cs/>
        </w:rPr>
        <w:t xml:space="preserve"> </w:t>
      </w:r>
      <w:r w:rsidRPr="00505315">
        <w:rPr>
          <w:rFonts w:ascii="Angsana New" w:hAnsi="Angsana New"/>
          <w:sz w:val="30"/>
          <w:szCs w:val="30"/>
          <w:cs/>
        </w:rPr>
        <w:t>กลุ่มบริษัทและบริษัทได้ใช้หลักทรัพย์เป็นหลักประกัน</w:t>
      </w:r>
      <w:r w:rsidR="00A62A7B">
        <w:rPr>
          <w:rFonts w:ascii="Angsana New" w:hAnsi="Angsana New"/>
          <w:sz w:val="30"/>
          <w:szCs w:val="30"/>
          <w:cs/>
        </w:rPr>
        <w:br/>
      </w:r>
      <w:r w:rsidRPr="00505315">
        <w:rPr>
          <w:rFonts w:ascii="Angsana New" w:hAnsi="Angsana New"/>
          <w:sz w:val="30"/>
          <w:szCs w:val="30"/>
          <w:cs/>
        </w:rPr>
        <w:t>เงินเบิกเกินบัญชี</w:t>
      </w:r>
      <w:r w:rsidR="004904A8" w:rsidRPr="00505315">
        <w:rPr>
          <w:rFonts w:ascii="Angsana New" w:hAnsi="Angsana New"/>
          <w:sz w:val="30"/>
          <w:szCs w:val="30"/>
          <w:cs/>
        </w:rPr>
        <w:t>ธนาคาร</w:t>
      </w:r>
      <w:r w:rsidRPr="00505315">
        <w:rPr>
          <w:rFonts w:ascii="Angsana New" w:hAnsi="Angsana New"/>
          <w:sz w:val="30"/>
          <w:szCs w:val="30"/>
          <w:cs/>
        </w:rPr>
        <w:t xml:space="preserve"> เงินกู้ยืมระยะสั้นและเงินกู้ยืมระยะยาวจากสถาบันการเงิน ดังนี้</w:t>
      </w:r>
    </w:p>
    <w:p w14:paraId="4CF05883" w14:textId="77777777" w:rsidR="00523E37" w:rsidRPr="00B73209" w:rsidRDefault="00523E37" w:rsidP="00A520EF">
      <w:pPr>
        <w:pStyle w:val="block"/>
        <w:spacing w:after="0" w:line="240" w:lineRule="auto"/>
        <w:ind w:left="0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73209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73209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E7A9AA" w14:textId="7E969F47" w:rsidR="007C7F66" w:rsidRPr="00B73209" w:rsidRDefault="00EB193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F87E33"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7E33" w:rsidRPr="00B7320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6964A2FA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D4C90" w14:textId="0D7D0080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2FF1C82" w14:textId="77777777" w:rsidR="007C7F66" w:rsidRPr="00B73209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F58C27" w14:textId="731E4522" w:rsidR="007C7F66" w:rsidRPr="00B73209" w:rsidRDefault="00EB193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3A0EA7B5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4A830" w14:textId="0EE1B3D3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32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73209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AB23C4D" w14:textId="2EC3F7BF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C03880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4813D" w14:textId="4F9C4382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1EA280" w14:textId="77777777" w:rsidR="007C7F66" w:rsidRPr="00B73209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4D0230" w14:textId="205165CE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59B564" w14:textId="77777777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0A1E3" w14:textId="46036F5C" w:rsidR="007C7F66" w:rsidRPr="00B7320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E33" w:rsidRPr="00B732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C7F66" w:rsidRPr="00B73209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7C7F66" w:rsidRPr="00B73209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7E33" w:rsidRPr="00B73209" w14:paraId="77681F6F" w14:textId="77777777" w:rsidTr="006C085B">
        <w:tc>
          <w:tcPr>
            <w:tcW w:w="4140" w:type="dxa"/>
          </w:tcPr>
          <w:p w14:paraId="45941620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</w:tcPr>
          <w:p w14:paraId="5D21B465" w14:textId="69A18B96" w:rsidR="00F87E33" w:rsidRPr="00B73209" w:rsidRDefault="00D92DE9" w:rsidP="0021661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92B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11280AC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F3B98" w14:textId="0B9D6393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27FE32D4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0A530" w14:textId="66FB08A0" w:rsidR="00F87E33" w:rsidRPr="00B73209" w:rsidRDefault="0085167C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3FE08C9" w14:textId="4E40FF34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4B5DF6CA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F87E33" w:rsidRPr="00B73209" w14:paraId="0DD4104A" w14:textId="77777777" w:rsidTr="006C085B">
        <w:tc>
          <w:tcPr>
            <w:tcW w:w="4140" w:type="dxa"/>
          </w:tcPr>
          <w:p w14:paraId="708AD2CB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7320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</w:tcPr>
          <w:p w14:paraId="311AB526" w14:textId="77777777" w:rsidR="00F87E33" w:rsidRDefault="00F87E33" w:rsidP="00F87E3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6154F7B6" w:rsidR="00392B24" w:rsidRPr="00B73209" w:rsidRDefault="00392B24" w:rsidP="00F87E3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78F36AC1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1C4FC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4EEED56E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4ADB8E82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F4612" w14:textId="77777777" w:rsidR="00F56146" w:rsidRDefault="00F56146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283FDC1C" w:rsidR="0085167C" w:rsidRPr="00B73209" w:rsidRDefault="0085167C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2E8B5285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189E2" w14:textId="77777777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9FDA3" w14:textId="77A38F85" w:rsidR="00F87E33" w:rsidRPr="00B73209" w:rsidRDefault="00F87E33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E33" w:rsidRPr="00B73209" w14:paraId="18604302" w14:textId="77777777" w:rsidTr="006C085B">
        <w:tc>
          <w:tcPr>
            <w:tcW w:w="4140" w:type="dxa"/>
          </w:tcPr>
          <w:p w14:paraId="1B819198" w14:textId="3EEA7F98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5C643B31" w14:textId="77777777" w:rsidR="00F56146" w:rsidRDefault="00F56146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72BE6CEC" w:rsidR="00392B24" w:rsidRPr="00B73209" w:rsidRDefault="00D92DE9" w:rsidP="00F8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ECDA7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0AA460B4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29A434" w14:textId="77777777" w:rsidR="00F56146" w:rsidRDefault="00F56146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508D5594" w:rsidR="0085167C" w:rsidRPr="00B73209" w:rsidRDefault="0085167C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31E98FFC" w:rsidR="00F87E33" w:rsidRPr="00B73209" w:rsidRDefault="00F87E33" w:rsidP="00F87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5DB39" w14:textId="77777777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397807ED" w:rsidR="00F87E33" w:rsidRPr="00B73209" w:rsidRDefault="00F87E33" w:rsidP="00F87E33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73209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7044998D" w:rsidR="00E8281D" w:rsidRPr="00B73209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BB7F87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F87E33" w:rsidRPr="00B73209">
        <w:rPr>
          <w:rFonts w:ascii="Angsana New" w:hAnsi="Angsana New"/>
          <w:spacing w:val="-4"/>
          <w:sz w:val="30"/>
          <w:szCs w:val="30"/>
        </w:rPr>
        <w:t>3</w:t>
      </w:r>
      <w:r w:rsidR="00EB1937">
        <w:rPr>
          <w:rFonts w:ascii="Angsana New" w:hAnsi="Angsana New"/>
          <w:spacing w:val="-4"/>
          <w:sz w:val="30"/>
          <w:szCs w:val="30"/>
        </w:rPr>
        <w:t>0</w:t>
      </w:r>
      <w:r w:rsidR="00F87E33" w:rsidRPr="00B73209">
        <w:rPr>
          <w:rFonts w:ascii="Angsana New" w:hAnsi="Angsana New"/>
          <w:spacing w:val="-4"/>
          <w:sz w:val="30"/>
          <w:szCs w:val="30"/>
        </w:rPr>
        <w:t xml:space="preserve"> </w:t>
      </w:r>
      <w:r w:rsidR="00F87E33" w:rsidRPr="00B73209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EB1937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6E707E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07E" w:rsidRPr="00B73209">
        <w:rPr>
          <w:rFonts w:ascii="Angsana New" w:hAnsi="Angsana New"/>
          <w:spacing w:val="-4"/>
          <w:sz w:val="30"/>
          <w:szCs w:val="30"/>
        </w:rPr>
        <w:t>256</w:t>
      </w:r>
      <w:r w:rsidR="00BB435C" w:rsidRPr="00BB435C">
        <w:rPr>
          <w:rFonts w:ascii="Angsana New" w:hAnsi="Angsana New" w:hint="cs"/>
          <w:spacing w:val="-4"/>
          <w:sz w:val="30"/>
          <w:szCs w:val="30"/>
        </w:rPr>
        <w:t>9</w:t>
      </w:r>
      <w:r w:rsidR="006E707E" w:rsidRPr="00B7320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73209">
        <w:rPr>
          <w:rFonts w:ascii="Angsana New" w:hAnsi="Angsana New"/>
          <w:sz w:val="30"/>
          <w:szCs w:val="30"/>
        </w:rPr>
        <w:t xml:space="preserve"> </w:t>
      </w:r>
      <w:r w:rsidR="00BC65EF">
        <w:rPr>
          <w:rFonts w:ascii="Angsana New" w:hAnsi="Angsana New"/>
          <w:sz w:val="30"/>
          <w:szCs w:val="30"/>
        </w:rPr>
        <w:t>3,451</w:t>
      </w:r>
      <w:r w:rsidR="00F87E33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834D99" w:rsidRPr="00B73209">
        <w:rPr>
          <w:rFonts w:ascii="Angsana New" w:hAnsi="Angsana New"/>
          <w:sz w:val="30"/>
          <w:szCs w:val="30"/>
        </w:rPr>
        <w:br/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73209">
        <w:rPr>
          <w:rFonts w:ascii="Angsana New" w:hAnsi="Angsana New"/>
          <w:i/>
          <w:iCs/>
          <w:sz w:val="30"/>
          <w:szCs w:val="30"/>
        </w:rPr>
        <w:t>256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B73209">
        <w:rPr>
          <w:rFonts w:ascii="Angsana New" w:hAnsi="Angsana New"/>
          <w:i/>
          <w:iCs/>
          <w:sz w:val="30"/>
          <w:szCs w:val="30"/>
        </w:rPr>
        <w:t>3,</w:t>
      </w:r>
      <w:r w:rsidR="00BB435C" w:rsidRPr="00BB435C">
        <w:rPr>
          <w:rFonts w:ascii="Angsana New" w:hAnsi="Angsana New" w:hint="cs"/>
          <w:i/>
          <w:iCs/>
          <w:sz w:val="30"/>
          <w:szCs w:val="30"/>
        </w:rPr>
        <w:t>369</w:t>
      </w:r>
      <w:r w:rsidR="006E707E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73209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BC65EF">
        <w:rPr>
          <w:rFonts w:ascii="Angsana New" w:hAnsi="Angsana New"/>
          <w:sz w:val="30"/>
          <w:szCs w:val="30"/>
        </w:rPr>
        <w:t xml:space="preserve"> 2,490</w:t>
      </w:r>
      <w:r w:rsidR="00F87E33" w:rsidRPr="00B73209">
        <w:rPr>
          <w:rFonts w:ascii="Angsana New" w:hAnsi="Angsana New"/>
          <w:sz w:val="30"/>
          <w:szCs w:val="30"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73209">
        <w:rPr>
          <w:rFonts w:ascii="Angsana New" w:hAnsi="Angsana New"/>
          <w:i/>
          <w:iCs/>
          <w:sz w:val="30"/>
          <w:szCs w:val="30"/>
        </w:rPr>
        <w:t>256</w:t>
      </w:r>
      <w:r w:rsidR="00F87E33" w:rsidRPr="00B73209">
        <w:rPr>
          <w:rFonts w:ascii="Angsana New" w:hAnsi="Angsana New"/>
          <w:i/>
          <w:iCs/>
          <w:sz w:val="30"/>
          <w:szCs w:val="30"/>
        </w:rPr>
        <w:t>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87E33" w:rsidRPr="00B73209">
        <w:rPr>
          <w:rFonts w:ascii="Angsana New" w:hAnsi="Angsana New"/>
          <w:i/>
          <w:iCs/>
          <w:sz w:val="30"/>
          <w:szCs w:val="30"/>
        </w:rPr>
        <w:t>2,423</w:t>
      </w:r>
      <w:r w:rsidR="006E707E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880725" w14:textId="77777777" w:rsidR="005B02B8" w:rsidRPr="00B73209" w:rsidRDefault="005B02B8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9E4D72" w14:textId="77777777" w:rsidR="00D3435F" w:rsidRDefault="00D3435F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54CBFF" w14:textId="77777777" w:rsidR="00A51823" w:rsidRPr="00B73209" w:rsidRDefault="00A51823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A435AF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A435AF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A51823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76AF5A9B" w14:textId="71B77E9F" w:rsidR="00523E37" w:rsidRPr="00A435AF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35AF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A435AF">
        <w:rPr>
          <w:rFonts w:ascii="Angsana New" w:hAnsi="Angsana New"/>
          <w:sz w:val="30"/>
          <w:szCs w:val="30"/>
        </w:rPr>
        <w:t xml:space="preserve"> </w:t>
      </w:r>
      <w:r w:rsidRPr="00A435AF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A435AF">
        <w:rPr>
          <w:rFonts w:ascii="Angsana New" w:hAnsi="Angsana New"/>
          <w:sz w:val="30"/>
          <w:szCs w:val="30"/>
        </w:rPr>
        <w:br/>
      </w:r>
      <w:r w:rsidRPr="00A435AF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</w:t>
      </w:r>
      <w:r w:rsidR="005565AE" w:rsidRPr="00A435AF">
        <w:rPr>
          <w:rFonts w:ascii="Angsana New" w:hAnsi="Angsana New"/>
          <w:sz w:val="30"/>
          <w:szCs w:val="30"/>
        </w:rPr>
        <w:br/>
      </w:r>
      <w:r w:rsidRPr="00A435AF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A435AF">
        <w:rPr>
          <w:rFonts w:ascii="Angsana New" w:hAnsi="Angsana New"/>
          <w:sz w:val="30"/>
          <w:szCs w:val="30"/>
        </w:rPr>
        <w:t xml:space="preserve"> </w:t>
      </w:r>
      <w:r w:rsidRPr="00A435AF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A51823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285479" w14:textId="3B9B14F3" w:rsidR="00D4194D" w:rsidRPr="00A435AF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35AF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2A14FB09" w14:textId="77777777" w:rsidR="00865EAA" w:rsidRPr="00A51823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9F12DEE" w14:textId="3A758B47" w:rsidR="00524336" w:rsidRPr="00A435AF" w:rsidRDefault="00523E37" w:rsidP="0059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35AF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50FBAD0" w14:textId="77777777" w:rsidR="00865EAA" w:rsidRPr="00A51823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B4812F6" w14:textId="1B606F30" w:rsidR="00D7136F" w:rsidRPr="00A435A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35AF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182556" w:rsidRPr="00A435AF">
        <w:rPr>
          <w:rFonts w:ascii="Angsana New" w:hAnsi="Angsana New" w:hint="cs"/>
          <w:sz w:val="30"/>
          <w:szCs w:val="30"/>
          <w:cs/>
        </w:rPr>
        <w:t>หก</w:t>
      </w:r>
      <w:r w:rsidRPr="00A435AF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435AF">
        <w:rPr>
          <w:rFonts w:ascii="Angsana New" w:hAnsi="Angsana New"/>
          <w:sz w:val="30"/>
          <w:szCs w:val="30"/>
        </w:rPr>
        <w:br/>
      </w:r>
      <w:r w:rsidRPr="00A435A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1182" w:rsidRPr="00A435AF">
        <w:rPr>
          <w:rFonts w:ascii="Angsana New" w:hAnsi="Angsana New"/>
          <w:sz w:val="30"/>
          <w:szCs w:val="30"/>
        </w:rPr>
        <w:t>3</w:t>
      </w:r>
      <w:r w:rsidR="00EE16AC" w:rsidRPr="00A435AF">
        <w:rPr>
          <w:rFonts w:ascii="Angsana New" w:hAnsi="Angsana New"/>
          <w:sz w:val="30"/>
          <w:szCs w:val="30"/>
        </w:rPr>
        <w:t>0</w:t>
      </w:r>
      <w:r w:rsidR="00481182" w:rsidRPr="00A435AF">
        <w:rPr>
          <w:rFonts w:ascii="Angsana New" w:hAnsi="Angsana New"/>
          <w:sz w:val="30"/>
          <w:szCs w:val="30"/>
        </w:rPr>
        <w:t xml:space="preserve"> </w:t>
      </w:r>
      <w:r w:rsidR="00EE16AC" w:rsidRPr="00A435A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435AF">
        <w:rPr>
          <w:rFonts w:ascii="Angsana New" w:hAnsi="Angsana New"/>
          <w:sz w:val="30"/>
          <w:szCs w:val="30"/>
        </w:rPr>
        <w:t>256</w:t>
      </w:r>
      <w:r w:rsidR="00481182" w:rsidRPr="00A435AF">
        <w:rPr>
          <w:rFonts w:ascii="Angsana New" w:hAnsi="Angsana New"/>
          <w:sz w:val="30"/>
          <w:szCs w:val="30"/>
        </w:rPr>
        <w:t>9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คือ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ณ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A435AF">
        <w:rPr>
          <w:rFonts w:ascii="Angsana New" w:hAnsi="Angsana New"/>
          <w:sz w:val="30"/>
          <w:szCs w:val="30"/>
        </w:rPr>
        <w:t xml:space="preserve"> </w:t>
      </w:r>
      <w:r w:rsidR="00E12F06" w:rsidRPr="00A435AF">
        <w:rPr>
          <w:rFonts w:ascii="Angsana New" w:hAnsi="Angsana New"/>
          <w:sz w:val="30"/>
          <w:szCs w:val="30"/>
        </w:rPr>
        <w:t>1,</w:t>
      </w:r>
      <w:r w:rsidR="008B5783" w:rsidRPr="00A435AF">
        <w:rPr>
          <w:rFonts w:ascii="Angsana New" w:hAnsi="Angsana New"/>
          <w:sz w:val="30"/>
          <w:szCs w:val="30"/>
        </w:rPr>
        <w:t>0</w:t>
      </w:r>
      <w:r w:rsidR="009428A9" w:rsidRPr="00A435AF">
        <w:rPr>
          <w:rFonts w:ascii="Angsana New" w:hAnsi="Angsana New"/>
          <w:sz w:val="30"/>
          <w:szCs w:val="30"/>
        </w:rPr>
        <w:t>39</w:t>
      </w:r>
      <w:r w:rsidRPr="00A435AF">
        <w:rPr>
          <w:rFonts w:ascii="Angsana New" w:hAnsi="Angsana New"/>
          <w:sz w:val="30"/>
          <w:szCs w:val="30"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ล้านบาท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และ</w:t>
      </w:r>
      <w:r w:rsidR="001D0BF2" w:rsidRPr="00A435AF">
        <w:rPr>
          <w:rFonts w:ascii="Angsana New" w:hAnsi="Angsana New"/>
          <w:sz w:val="30"/>
          <w:szCs w:val="30"/>
        </w:rPr>
        <w:t xml:space="preserve"> </w:t>
      </w:r>
      <w:r w:rsidR="00E12F06" w:rsidRPr="00A435AF">
        <w:rPr>
          <w:rFonts w:ascii="Angsana New" w:hAnsi="Angsana New"/>
          <w:sz w:val="30"/>
          <w:szCs w:val="30"/>
        </w:rPr>
        <w:t>972</w:t>
      </w:r>
      <w:r w:rsidR="00503204" w:rsidRPr="00A435AF">
        <w:rPr>
          <w:rFonts w:ascii="Angsana New" w:hAnsi="Angsana New"/>
          <w:sz w:val="30"/>
          <w:szCs w:val="30"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ล้านบาท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ตามลำดับ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/>
          <w:sz w:val="30"/>
          <w:szCs w:val="30"/>
        </w:rPr>
        <w:br/>
      </w:r>
      <w:r w:rsidRPr="00A435AF">
        <w:rPr>
          <w:rFonts w:ascii="Angsana New" w:hAnsi="Angsana New"/>
          <w:i/>
          <w:iCs/>
          <w:sz w:val="30"/>
          <w:szCs w:val="30"/>
          <w:cs/>
        </w:rPr>
        <w:t>(</w:t>
      </w:r>
      <w:r w:rsidR="00EB1937" w:rsidRPr="00A435AF">
        <w:rPr>
          <w:rFonts w:ascii="Angsana New" w:hAnsi="Angsana New"/>
          <w:i/>
          <w:iCs/>
          <w:sz w:val="30"/>
          <w:szCs w:val="30"/>
        </w:rPr>
        <w:t xml:space="preserve">30 </w:t>
      </w:r>
      <w:r w:rsidR="00EB1937" w:rsidRPr="00A435AF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481182" w:rsidRPr="00A435AF">
        <w:rPr>
          <w:rFonts w:ascii="Angsana New" w:hAnsi="Angsana New"/>
          <w:i/>
          <w:iCs/>
          <w:sz w:val="30"/>
          <w:szCs w:val="30"/>
        </w:rPr>
        <w:t>256</w:t>
      </w:r>
      <w:r w:rsidR="00BB435C" w:rsidRPr="00A435AF">
        <w:rPr>
          <w:rFonts w:ascii="Angsana New" w:hAnsi="Angsana New" w:hint="cs"/>
          <w:i/>
          <w:iCs/>
          <w:sz w:val="30"/>
          <w:szCs w:val="30"/>
        </w:rPr>
        <w:t>8</w:t>
      </w:r>
      <w:r w:rsidRPr="00A435AF">
        <w:rPr>
          <w:rFonts w:ascii="Angsana New" w:hAnsi="Angsana New"/>
          <w:i/>
          <w:iCs/>
          <w:sz w:val="30"/>
          <w:szCs w:val="30"/>
          <w:cs/>
        </w:rPr>
        <w:t>:</w:t>
      </w:r>
      <w:r w:rsidRPr="00A435AF">
        <w:rPr>
          <w:rFonts w:ascii="Angsana New" w:hAnsi="Angsana New"/>
          <w:i/>
          <w:iCs/>
          <w:sz w:val="30"/>
          <w:szCs w:val="30"/>
        </w:rPr>
        <w:t xml:space="preserve"> </w:t>
      </w:r>
      <w:r w:rsidR="00EB1937" w:rsidRPr="00A435AF">
        <w:rPr>
          <w:rFonts w:ascii="Angsana New" w:hAnsi="Angsana New"/>
          <w:i/>
          <w:iCs/>
          <w:sz w:val="30"/>
          <w:szCs w:val="30"/>
        </w:rPr>
        <w:t>1,069</w:t>
      </w:r>
      <w:r w:rsidR="00503204" w:rsidRPr="00A435AF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B1937" w:rsidRPr="00A435AF">
        <w:rPr>
          <w:rFonts w:ascii="Angsana New" w:hAnsi="Angsana New"/>
          <w:i/>
          <w:iCs/>
          <w:sz w:val="30"/>
          <w:szCs w:val="30"/>
        </w:rPr>
        <w:t xml:space="preserve">1,058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435AF">
        <w:rPr>
          <w:rFonts w:ascii="Angsana New" w:hAnsi="Angsana New"/>
          <w:i/>
          <w:iCs/>
          <w:sz w:val="30"/>
          <w:szCs w:val="30"/>
          <w:cs/>
        </w:rPr>
        <w:t>)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="00E12F06" w:rsidRPr="00A435AF">
        <w:rPr>
          <w:rFonts w:ascii="Angsana New" w:hAnsi="Angsana New"/>
          <w:sz w:val="30"/>
          <w:szCs w:val="30"/>
        </w:rPr>
        <w:t>5</w:t>
      </w:r>
      <w:r w:rsidR="00503204" w:rsidRPr="00A435AF">
        <w:rPr>
          <w:rFonts w:ascii="Angsana New" w:hAnsi="Angsana New"/>
          <w:sz w:val="30"/>
          <w:szCs w:val="30"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ล้านบาท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และ</w:t>
      </w:r>
      <w:r w:rsidR="00197011" w:rsidRPr="00A435AF">
        <w:rPr>
          <w:rFonts w:ascii="Angsana New" w:hAnsi="Angsana New"/>
          <w:sz w:val="30"/>
          <w:szCs w:val="30"/>
        </w:rPr>
        <w:t xml:space="preserve"> </w:t>
      </w:r>
      <w:r w:rsidR="00E12F06" w:rsidRPr="00A435AF">
        <w:rPr>
          <w:rFonts w:ascii="Angsana New" w:hAnsi="Angsana New"/>
          <w:sz w:val="30"/>
          <w:szCs w:val="30"/>
        </w:rPr>
        <w:t>5</w:t>
      </w:r>
      <w:r w:rsidR="008B721E" w:rsidRPr="00A435AF">
        <w:rPr>
          <w:rFonts w:ascii="Angsana New" w:hAnsi="Angsana New" w:hint="cs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ล้านบาท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sz w:val="30"/>
          <w:szCs w:val="30"/>
          <w:cs/>
        </w:rPr>
        <w:t>ตามลำดับ</w:t>
      </w:r>
      <w:r w:rsidRPr="00A435AF">
        <w:rPr>
          <w:rFonts w:ascii="Angsana New" w:hAnsi="Angsana New"/>
          <w:sz w:val="30"/>
          <w:szCs w:val="30"/>
          <w:cs/>
        </w:rPr>
        <w:t xml:space="preserve"> </w:t>
      </w:r>
      <w:r w:rsidRPr="00A435AF">
        <w:rPr>
          <w:rFonts w:ascii="Angsana New" w:hAnsi="Angsana New"/>
          <w:i/>
          <w:iCs/>
          <w:sz w:val="30"/>
          <w:szCs w:val="30"/>
          <w:cs/>
        </w:rPr>
        <w:t>(</w:t>
      </w:r>
      <w:r w:rsidR="00EB1937" w:rsidRPr="00A435AF">
        <w:rPr>
          <w:rFonts w:ascii="Angsana New" w:hAnsi="Angsana New"/>
          <w:i/>
          <w:iCs/>
          <w:sz w:val="30"/>
          <w:szCs w:val="30"/>
        </w:rPr>
        <w:t xml:space="preserve">30 </w:t>
      </w:r>
      <w:r w:rsidR="00EB1937" w:rsidRPr="00A435AF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481182" w:rsidRPr="00A435AF">
        <w:rPr>
          <w:rFonts w:ascii="Angsana New" w:hAnsi="Angsana New"/>
          <w:i/>
          <w:iCs/>
          <w:sz w:val="30"/>
          <w:szCs w:val="30"/>
        </w:rPr>
        <w:t>256</w:t>
      </w:r>
      <w:r w:rsidR="00BB435C" w:rsidRPr="00A435AF">
        <w:rPr>
          <w:rFonts w:ascii="Angsana New" w:hAnsi="Angsana New" w:hint="cs"/>
          <w:i/>
          <w:iCs/>
          <w:sz w:val="30"/>
          <w:szCs w:val="30"/>
        </w:rPr>
        <w:t>8</w:t>
      </w:r>
      <w:r w:rsidRPr="00A435AF">
        <w:rPr>
          <w:rFonts w:ascii="Angsana New" w:hAnsi="Angsana New"/>
          <w:i/>
          <w:iCs/>
          <w:sz w:val="30"/>
          <w:szCs w:val="30"/>
          <w:cs/>
        </w:rPr>
        <w:t>:</w:t>
      </w:r>
      <w:r w:rsidRPr="00A435AF">
        <w:rPr>
          <w:rFonts w:ascii="Angsana New" w:hAnsi="Angsana New"/>
          <w:i/>
          <w:iCs/>
          <w:sz w:val="30"/>
          <w:szCs w:val="30"/>
        </w:rPr>
        <w:t xml:space="preserve"> </w:t>
      </w:r>
      <w:r w:rsidR="00EB1937" w:rsidRPr="00A435AF">
        <w:rPr>
          <w:rFonts w:ascii="Angsana New" w:hAnsi="Angsana New"/>
          <w:i/>
          <w:iCs/>
          <w:sz w:val="30"/>
          <w:szCs w:val="30"/>
        </w:rPr>
        <w:t>5</w:t>
      </w:r>
      <w:r w:rsidR="00503204" w:rsidRPr="00A435AF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B1937" w:rsidRPr="00A435AF">
        <w:rPr>
          <w:rFonts w:ascii="Angsana New" w:hAnsi="Angsana New"/>
          <w:i/>
          <w:iCs/>
          <w:sz w:val="30"/>
          <w:szCs w:val="30"/>
        </w:rPr>
        <w:t>5</w:t>
      </w:r>
      <w:r w:rsidR="00503204" w:rsidRPr="00A435AF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A435A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A435A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35A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435AF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0ECB9AF" w14:textId="77777777" w:rsidR="00A548E1" w:rsidRPr="00A51823" w:rsidRDefault="00A54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0F6E28" w14:textId="648C2060" w:rsidR="0030588B" w:rsidRPr="00A435AF" w:rsidRDefault="0030588B" w:rsidP="009760FD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A435AF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6B4C548C" w14:textId="77777777" w:rsidR="0030588B" w:rsidRPr="00A51823" w:rsidRDefault="0030588B" w:rsidP="0030588B">
      <w:pPr>
        <w:rPr>
          <w:rFonts w:asciiTheme="majorBidi" w:hAnsiTheme="majorBidi" w:cstheme="majorBidi"/>
          <w:lang w:eastAsia="x-none"/>
        </w:rPr>
      </w:pPr>
    </w:p>
    <w:p w14:paraId="51204B01" w14:textId="1820A28D" w:rsidR="00A435AF" w:rsidRPr="00BE3C70" w:rsidRDefault="00BE3C70" w:rsidP="00BE3C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3C70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อัตราภาษีเงินได้ที่แท้จริงของกลุ่มบริษัทและบริษัทสำหรับงวดหกเดือนสิ้นสุดวันที่</w:t>
      </w:r>
      <w:r w:rsidRPr="00BE3C70">
        <w:rPr>
          <w:rFonts w:ascii="Angsana New" w:hAnsi="Angsana New"/>
          <w:sz w:val="30"/>
          <w:szCs w:val="30"/>
          <w:cs/>
        </w:rPr>
        <w:t xml:space="preserve"> 30 </w:t>
      </w:r>
      <w:r w:rsidRPr="00BE3C70">
        <w:rPr>
          <w:rFonts w:ascii="Angsana New" w:hAnsi="Angsana New" w:hint="cs"/>
          <w:sz w:val="30"/>
          <w:szCs w:val="30"/>
          <w:cs/>
        </w:rPr>
        <w:t>มิถุนายน</w:t>
      </w:r>
      <w:r w:rsidRPr="00BE3C70">
        <w:rPr>
          <w:rFonts w:ascii="Angsana New" w:hAnsi="Angsana New"/>
          <w:sz w:val="30"/>
          <w:szCs w:val="30"/>
          <w:cs/>
        </w:rPr>
        <w:t xml:space="preserve"> 2569 </w:t>
      </w:r>
      <w:r w:rsidRPr="00BE3C70">
        <w:rPr>
          <w:rFonts w:ascii="Angsana New" w:hAnsi="Angsana New" w:hint="cs"/>
          <w:sz w:val="30"/>
          <w:szCs w:val="30"/>
          <w:cs/>
        </w:rPr>
        <w:t>คือ</w:t>
      </w:r>
      <w:r w:rsidRPr="00BE3C70">
        <w:rPr>
          <w:rFonts w:ascii="Angsana New" w:hAnsi="Angsana New"/>
          <w:sz w:val="30"/>
          <w:szCs w:val="30"/>
          <w:cs/>
        </w:rPr>
        <w:t xml:space="preserve"> </w:t>
      </w:r>
      <w:r w:rsidRPr="00BE3C70">
        <w:rPr>
          <w:rFonts w:ascii="Angsana New" w:hAnsi="Angsana New" w:hint="cs"/>
          <w:sz w:val="30"/>
          <w:szCs w:val="30"/>
          <w:cs/>
        </w:rPr>
        <w:t>ร้อยละ</w:t>
      </w:r>
      <w:r w:rsidRPr="00BE3C70">
        <w:rPr>
          <w:rFonts w:ascii="Angsana New" w:hAnsi="Angsana New"/>
          <w:sz w:val="30"/>
          <w:szCs w:val="30"/>
          <w:cs/>
        </w:rPr>
        <w:t xml:space="preserve"> 5 </w:t>
      </w:r>
      <w:r w:rsidRPr="00BE3C70">
        <w:rPr>
          <w:rFonts w:ascii="Angsana New" w:hAnsi="Angsana New" w:hint="cs"/>
          <w:sz w:val="30"/>
          <w:szCs w:val="30"/>
          <w:cs/>
        </w:rPr>
        <w:t>และร้อยละ</w:t>
      </w:r>
      <w:r w:rsidRPr="00BE3C70">
        <w:rPr>
          <w:rFonts w:ascii="Angsana New" w:hAnsi="Angsana New"/>
          <w:sz w:val="30"/>
          <w:szCs w:val="30"/>
          <w:cs/>
        </w:rPr>
        <w:t xml:space="preserve"> 0.03 </w:t>
      </w:r>
      <w:r w:rsidRPr="00BE3C70">
        <w:rPr>
          <w:rFonts w:ascii="Angsana New" w:hAnsi="Angsana New" w:hint="cs"/>
          <w:sz w:val="30"/>
          <w:szCs w:val="30"/>
          <w:cs/>
        </w:rPr>
        <w:t>ตามลำดับ</w:t>
      </w:r>
      <w:r w:rsidRPr="00BE3C70">
        <w:rPr>
          <w:rFonts w:ascii="Angsana New" w:hAnsi="Angsana New"/>
          <w:sz w:val="30"/>
          <w:szCs w:val="30"/>
          <w:cs/>
        </w:rPr>
        <w:t xml:space="preserve"> </w:t>
      </w:r>
      <w:r w:rsidRPr="00BE3C70">
        <w:rPr>
          <w:rFonts w:ascii="Angsana New" w:hAnsi="Angsana New" w:hint="cs"/>
          <w:sz w:val="30"/>
          <w:szCs w:val="30"/>
          <w:cs/>
        </w:rPr>
        <w:t>จำนวนภาษีเงินได้ในงบการเงินรวมและงบการเงินเฉพาะกิจการแตกต่างจากจำนวน</w:t>
      </w:r>
      <w:r w:rsidR="008F4EB5">
        <w:rPr>
          <w:rFonts w:ascii="Angsana New" w:hAnsi="Angsana New"/>
          <w:sz w:val="30"/>
          <w:szCs w:val="30"/>
        </w:rPr>
        <w:br/>
      </w:r>
      <w:r w:rsidRPr="00BE3C70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BE3C70">
        <w:rPr>
          <w:rFonts w:ascii="Angsana New" w:hAnsi="Angsana New"/>
          <w:sz w:val="30"/>
          <w:szCs w:val="30"/>
          <w:cs/>
        </w:rPr>
        <w:t xml:space="preserve"> </w:t>
      </w:r>
      <w:r w:rsidRPr="00BE3C70">
        <w:rPr>
          <w:rFonts w:ascii="Angsana New" w:hAnsi="Angsana New" w:hint="cs"/>
          <w:sz w:val="30"/>
          <w:szCs w:val="30"/>
          <w:cs/>
        </w:rPr>
        <w:t>มีสาเหตุหลักจาก</w:t>
      </w:r>
      <w:r w:rsidR="008F4EB5">
        <w:rPr>
          <w:rFonts w:ascii="Angsana New" w:hAnsi="Angsana New"/>
          <w:sz w:val="30"/>
          <w:szCs w:val="30"/>
        </w:rPr>
        <w:br/>
      </w:r>
      <w:r w:rsidRPr="00BE3C70">
        <w:rPr>
          <w:rFonts w:ascii="Angsana New" w:hAnsi="Angsana New" w:hint="cs"/>
          <w:sz w:val="30"/>
          <w:szCs w:val="30"/>
          <w:cs/>
        </w:rPr>
        <w:t>สิทธิประโยชน์จากการส่งเสริมการลงทุน</w:t>
      </w:r>
      <w:r w:rsidRPr="00BE3C70">
        <w:rPr>
          <w:rFonts w:ascii="Angsana New" w:hAnsi="Angsana New"/>
          <w:sz w:val="30"/>
          <w:szCs w:val="30"/>
          <w:cs/>
        </w:rPr>
        <w:t xml:space="preserve"> </w:t>
      </w:r>
      <w:r w:rsidRPr="00BE3C70">
        <w:rPr>
          <w:rFonts w:ascii="Angsana New" w:hAnsi="Angsana New" w:hint="cs"/>
          <w:sz w:val="30"/>
          <w:szCs w:val="30"/>
          <w:cs/>
        </w:rPr>
        <w:t>ผลขาดทุนในปีปัจจุบันที่ไม่รับรู้เป็นสินทรัพย์ภาษีเงินได้รอการตัดบัญชี</w:t>
      </w:r>
      <w:r w:rsidRPr="008F4EB5">
        <w:rPr>
          <w:rFonts w:ascii="Angsana New" w:hAnsi="Angsana New" w:hint="cs"/>
          <w:sz w:val="30"/>
          <w:szCs w:val="30"/>
          <w:cs/>
        </w:rPr>
        <w:t>และค่าใช้จ่ายต้องห้ามทางภาษี</w:t>
      </w:r>
      <w:r w:rsidRPr="008F4EB5">
        <w:rPr>
          <w:rFonts w:ascii="Angsana New" w:hAnsi="Angsana New"/>
          <w:sz w:val="30"/>
          <w:szCs w:val="30"/>
          <w:cs/>
        </w:rPr>
        <w:t xml:space="preserve"> </w:t>
      </w:r>
      <w:r w:rsidRPr="008F4EB5">
        <w:rPr>
          <w:rFonts w:ascii="Angsana New" w:hAnsi="Angsana New" w:hint="cs"/>
          <w:sz w:val="30"/>
          <w:szCs w:val="30"/>
          <w:cs/>
        </w:rPr>
        <w:t>เช่น</w:t>
      </w:r>
      <w:r w:rsidRPr="008F4EB5">
        <w:rPr>
          <w:rFonts w:ascii="Angsana New" w:hAnsi="Angsana New"/>
          <w:sz w:val="30"/>
          <w:szCs w:val="30"/>
          <w:cs/>
        </w:rPr>
        <w:t xml:space="preserve"> </w:t>
      </w:r>
      <w:r w:rsidRPr="008F4EB5">
        <w:rPr>
          <w:rFonts w:ascii="Angsana New" w:hAnsi="Angsana New" w:hint="cs"/>
          <w:sz w:val="30"/>
          <w:szCs w:val="30"/>
          <w:cs/>
        </w:rPr>
        <w:t>การตัดหนี้สูญ</w:t>
      </w:r>
      <w:r w:rsidRPr="008F4EB5">
        <w:rPr>
          <w:rFonts w:ascii="Angsana New" w:hAnsi="Angsana New"/>
          <w:sz w:val="30"/>
          <w:szCs w:val="30"/>
          <w:cs/>
        </w:rPr>
        <w:t xml:space="preserve"> </w:t>
      </w:r>
      <w:r w:rsidRPr="008F4EB5">
        <w:rPr>
          <w:rFonts w:ascii="Angsana New" w:hAnsi="Angsana New" w:hint="cs"/>
          <w:sz w:val="30"/>
          <w:szCs w:val="30"/>
          <w:cs/>
        </w:rPr>
        <w:t>ค่ารับรองที่ไม่เข้าเงื่อนไขการคำนวณกำไรสุทธิตามมาตรา</w:t>
      </w:r>
      <w:r w:rsidRPr="008F4EB5">
        <w:rPr>
          <w:rFonts w:ascii="Angsana New" w:hAnsi="Angsana New"/>
          <w:sz w:val="30"/>
          <w:szCs w:val="30"/>
          <w:cs/>
        </w:rPr>
        <w:t xml:space="preserve"> 65</w:t>
      </w:r>
      <w:r w:rsidR="002E460D">
        <w:rPr>
          <w:rFonts w:ascii="Angsana New" w:hAnsi="Angsana New"/>
          <w:sz w:val="30"/>
          <w:szCs w:val="30"/>
        </w:rPr>
        <w:t xml:space="preserve"> </w:t>
      </w:r>
      <w:r w:rsidRPr="008F4EB5">
        <w:rPr>
          <w:rFonts w:ascii="Angsana New" w:hAnsi="Angsana New" w:hint="cs"/>
          <w:sz w:val="30"/>
          <w:szCs w:val="30"/>
          <w:cs/>
        </w:rPr>
        <w:t>ทวิ</w:t>
      </w:r>
      <w:r w:rsidRPr="008F4EB5">
        <w:rPr>
          <w:rFonts w:ascii="Angsana New" w:hAnsi="Angsana New"/>
          <w:sz w:val="30"/>
          <w:szCs w:val="30"/>
          <w:cs/>
        </w:rPr>
        <w:t xml:space="preserve"> </w:t>
      </w:r>
      <w:r w:rsidRPr="008F4EB5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0F6A4881" w14:textId="77777777" w:rsidR="00E27301" w:rsidRPr="00A51823" w:rsidRDefault="00E27301" w:rsidP="00380946">
      <w:pPr>
        <w:rPr>
          <w:rFonts w:asciiTheme="majorBidi" w:hAnsiTheme="majorBidi" w:cstheme="majorBidi"/>
          <w:lang w:eastAsia="x-none"/>
        </w:rPr>
      </w:pPr>
    </w:p>
    <w:p w14:paraId="0822FC7B" w14:textId="4B0A1926" w:rsidR="009760FD" w:rsidRPr="009760FD" w:rsidRDefault="00B2471B" w:rsidP="009760FD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7498C068" w14:textId="77777777" w:rsidR="00B2471B" w:rsidRPr="00A51823" w:rsidRDefault="00B2471B" w:rsidP="00B2471B">
      <w:pPr>
        <w:rPr>
          <w:rFonts w:asciiTheme="majorBidi" w:hAnsiTheme="majorBidi" w:cstheme="majorBidi"/>
          <w:lang w:eastAsia="x-none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800"/>
        <w:gridCol w:w="236"/>
        <w:gridCol w:w="1587"/>
        <w:gridCol w:w="236"/>
        <w:gridCol w:w="1181"/>
      </w:tblGrid>
      <w:tr w:rsidR="00B2471B" w:rsidRPr="00B2471B" w14:paraId="307A3573" w14:textId="77777777" w:rsidTr="00810F85">
        <w:tc>
          <w:tcPr>
            <w:tcW w:w="2610" w:type="dxa"/>
            <w:vAlign w:val="bottom"/>
          </w:tcPr>
          <w:p w14:paraId="07838658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vAlign w:val="bottom"/>
            <w:hideMark/>
          </w:tcPr>
          <w:p w14:paraId="5BC590C5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54FB540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กำหนดจ่าย</w:t>
            </w:r>
          </w:p>
          <w:p w14:paraId="1DE9305E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เงินปันผล</w:t>
            </w:r>
          </w:p>
        </w:tc>
        <w:tc>
          <w:tcPr>
            <w:tcW w:w="236" w:type="dxa"/>
          </w:tcPr>
          <w:p w14:paraId="15F15101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87" w:type="dxa"/>
            <w:vAlign w:val="bottom"/>
            <w:hideMark/>
          </w:tcPr>
          <w:p w14:paraId="65BD5872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อัตราเงิน</w:t>
            </w: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br/>
            </w:r>
            <w:r w:rsidRPr="00B2471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ปันผลต่อหุ้น</w:t>
            </w:r>
          </w:p>
        </w:tc>
        <w:tc>
          <w:tcPr>
            <w:tcW w:w="236" w:type="dxa"/>
          </w:tcPr>
          <w:p w14:paraId="2BF6F963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81" w:type="dxa"/>
            <w:vAlign w:val="bottom"/>
            <w:hideMark/>
          </w:tcPr>
          <w:p w14:paraId="3CCA1AFD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B2471B" w:rsidRPr="00B2471B" w14:paraId="54FDF76A" w14:textId="77777777" w:rsidTr="00810F85">
        <w:tc>
          <w:tcPr>
            <w:tcW w:w="2610" w:type="dxa"/>
          </w:tcPr>
          <w:p w14:paraId="5B6158F0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</w:tcPr>
          <w:p w14:paraId="409DD910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800" w:type="dxa"/>
          </w:tcPr>
          <w:p w14:paraId="029D078B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5D3712F8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87" w:type="dxa"/>
            <w:hideMark/>
          </w:tcPr>
          <w:p w14:paraId="24DFAC22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36" w:type="dxa"/>
          </w:tcPr>
          <w:p w14:paraId="33DB5E62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1" w:type="dxa"/>
            <w:hideMark/>
          </w:tcPr>
          <w:p w14:paraId="01C09AC4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B2471B" w:rsidRPr="00B2471B" w14:paraId="29E4130F" w14:textId="77777777" w:rsidTr="00810F85">
        <w:tc>
          <w:tcPr>
            <w:tcW w:w="2610" w:type="dxa"/>
            <w:hideMark/>
          </w:tcPr>
          <w:p w14:paraId="2E098FC7" w14:textId="608EC8E5" w:rsidR="00B2471B" w:rsidRPr="00B2471B" w:rsidRDefault="00B2471B" w:rsidP="00B247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620" w:type="dxa"/>
          </w:tcPr>
          <w:p w14:paraId="3FDD8FD9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800" w:type="dxa"/>
          </w:tcPr>
          <w:p w14:paraId="31E44768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D9436E0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87" w:type="dxa"/>
          </w:tcPr>
          <w:p w14:paraId="5A09FDE6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4C5E482E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181" w:type="dxa"/>
          </w:tcPr>
          <w:p w14:paraId="5803EE91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B2471B" w:rsidRPr="00B2471B" w14:paraId="2C971665" w14:textId="77777777" w:rsidTr="00810F85">
        <w:tc>
          <w:tcPr>
            <w:tcW w:w="2610" w:type="dxa"/>
            <w:hideMark/>
          </w:tcPr>
          <w:p w14:paraId="2DBBECE2" w14:textId="727D103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20" w:type="dxa"/>
            <w:hideMark/>
          </w:tcPr>
          <w:p w14:paraId="1D7B6A0D" w14:textId="1C3DCDF4" w:rsidR="00B2471B" w:rsidRPr="00B2471B" w:rsidRDefault="009751F3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23</w:t>
            </w:r>
            <w:r w:rsidR="00B2471B" w:rsidRPr="00B2471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="00B2471B" w:rsidRPr="00B2471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B2471B"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</w:t>
            </w:r>
            <w:r w:rsidR="00B2471B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800" w:type="dxa"/>
            <w:hideMark/>
          </w:tcPr>
          <w:p w14:paraId="22A0474C" w14:textId="5A92597B" w:rsidR="00B2471B" w:rsidRPr="00B2471B" w:rsidRDefault="00810F85" w:rsidP="00FB5109">
            <w:pPr>
              <w:tabs>
                <w:tab w:val="clear" w:pos="1644"/>
                <w:tab w:val="left" w:pos="1515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20 </w:t>
            </w:r>
            <w:r w:rsidR="00B2471B"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="00B2471B"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</w:t>
            </w:r>
            <w:r w:rsidR="00B2471B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36" w:type="dxa"/>
          </w:tcPr>
          <w:p w14:paraId="79DBE887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46C8C" w14:textId="67ADDFFF" w:rsidR="00B2471B" w:rsidRPr="00B2471B" w:rsidRDefault="00E15AE2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0.040</w:t>
            </w:r>
          </w:p>
        </w:tc>
        <w:tc>
          <w:tcPr>
            <w:tcW w:w="236" w:type="dxa"/>
          </w:tcPr>
          <w:p w14:paraId="0174E0C0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EC777" w14:textId="5651EB12" w:rsidR="00B2471B" w:rsidRPr="00B2471B" w:rsidRDefault="00535E09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19.68</w:t>
            </w:r>
          </w:p>
        </w:tc>
      </w:tr>
      <w:tr w:rsidR="00B2471B" w:rsidRPr="00B2471B" w14:paraId="65EDFC25" w14:textId="77777777" w:rsidTr="00810F85">
        <w:tc>
          <w:tcPr>
            <w:tcW w:w="2610" w:type="dxa"/>
          </w:tcPr>
          <w:p w14:paraId="3B42F0F1" w14:textId="77777777" w:rsidR="00B2471B" w:rsidRPr="00A51823" w:rsidRDefault="00B2471B" w:rsidP="00B2471B">
            <w:pPr>
              <w:rPr>
                <w:rFonts w:ascii="Angsana New" w:hAnsi="Angsana New"/>
                <w:lang w:eastAsia="x-none"/>
              </w:rPr>
            </w:pPr>
          </w:p>
        </w:tc>
        <w:tc>
          <w:tcPr>
            <w:tcW w:w="1620" w:type="dxa"/>
          </w:tcPr>
          <w:p w14:paraId="122215A3" w14:textId="77777777" w:rsidR="00B2471B" w:rsidRPr="00A51823" w:rsidRDefault="00B2471B" w:rsidP="00B2471B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1800" w:type="dxa"/>
          </w:tcPr>
          <w:p w14:paraId="40A4B7A7" w14:textId="77777777" w:rsidR="00B2471B" w:rsidRPr="00A51823" w:rsidRDefault="00B2471B" w:rsidP="00B2471B">
            <w:pPr>
              <w:rPr>
                <w:rFonts w:ascii="Angsana New" w:hAnsi="Angsana New"/>
                <w:lang w:eastAsia="x-none"/>
              </w:rPr>
            </w:pPr>
          </w:p>
        </w:tc>
        <w:tc>
          <w:tcPr>
            <w:tcW w:w="236" w:type="dxa"/>
          </w:tcPr>
          <w:p w14:paraId="0A26464E" w14:textId="77777777" w:rsidR="00B2471B" w:rsidRPr="00A51823" w:rsidRDefault="00B2471B" w:rsidP="00B2471B">
            <w:pPr>
              <w:rPr>
                <w:rFonts w:ascii="Angsana New" w:hAnsi="Angsana New"/>
                <w:lang w:eastAsia="x-none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63E07F" w14:textId="77777777" w:rsidR="00B2471B" w:rsidRPr="00A51823" w:rsidRDefault="00B2471B" w:rsidP="00B2471B">
            <w:pPr>
              <w:jc w:val="center"/>
              <w:rPr>
                <w:rFonts w:ascii="Angsana New" w:hAnsi="Angsana New"/>
                <w:lang w:eastAsia="x-none"/>
              </w:rPr>
            </w:pPr>
          </w:p>
        </w:tc>
        <w:tc>
          <w:tcPr>
            <w:tcW w:w="236" w:type="dxa"/>
          </w:tcPr>
          <w:p w14:paraId="07A850E4" w14:textId="77777777" w:rsidR="00B2471B" w:rsidRPr="00A51823" w:rsidRDefault="00B2471B" w:rsidP="00B2471B">
            <w:pPr>
              <w:jc w:val="center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33EBE8" w14:textId="77777777" w:rsidR="00B2471B" w:rsidRPr="00A51823" w:rsidRDefault="00B2471B" w:rsidP="00B2471B">
            <w:pPr>
              <w:jc w:val="center"/>
              <w:rPr>
                <w:rFonts w:ascii="Angsana New" w:hAnsi="Angsana New"/>
                <w:lang w:eastAsia="x-none"/>
              </w:rPr>
            </w:pPr>
          </w:p>
        </w:tc>
      </w:tr>
      <w:tr w:rsidR="00B2471B" w:rsidRPr="00B2471B" w14:paraId="60F948EA" w14:textId="77777777" w:rsidTr="00810F85">
        <w:tc>
          <w:tcPr>
            <w:tcW w:w="2610" w:type="dxa"/>
            <w:hideMark/>
          </w:tcPr>
          <w:p w14:paraId="75EF019D" w14:textId="51D69FEC" w:rsidR="00B2471B" w:rsidRPr="00B2471B" w:rsidRDefault="00B2471B" w:rsidP="00B247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620" w:type="dxa"/>
          </w:tcPr>
          <w:p w14:paraId="6D1DCCA2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800" w:type="dxa"/>
          </w:tcPr>
          <w:p w14:paraId="2B405292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5DAC7E48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87" w:type="dxa"/>
          </w:tcPr>
          <w:p w14:paraId="3D7588CB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610D9827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181" w:type="dxa"/>
          </w:tcPr>
          <w:p w14:paraId="61930A26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B2471B" w:rsidRPr="00B2471B" w14:paraId="184D0992" w14:textId="77777777" w:rsidTr="00810F85">
        <w:tc>
          <w:tcPr>
            <w:tcW w:w="2610" w:type="dxa"/>
            <w:hideMark/>
          </w:tcPr>
          <w:p w14:paraId="566F358A" w14:textId="78CDD58C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20" w:type="dxa"/>
            <w:hideMark/>
          </w:tcPr>
          <w:p w14:paraId="0365C4A1" w14:textId="3ABD980C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23 </w:t>
            </w:r>
            <w:r w:rsidRPr="00B2471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800" w:type="dxa"/>
            <w:hideMark/>
          </w:tcPr>
          <w:p w14:paraId="723511A1" w14:textId="49E5FF35" w:rsidR="00B2471B" w:rsidRPr="00B2471B" w:rsidRDefault="00810F85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20 </w:t>
            </w:r>
            <w:r w:rsidR="00B2471B" w:rsidRPr="00B2471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="00B2471B" w:rsidRPr="00B2471B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36" w:type="dxa"/>
          </w:tcPr>
          <w:p w14:paraId="78F22FB7" w14:textId="77777777" w:rsidR="00B2471B" w:rsidRPr="00B2471B" w:rsidRDefault="00B2471B" w:rsidP="00B247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E1D84C6" w14:textId="5FB761B1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>0.050</w:t>
            </w:r>
          </w:p>
        </w:tc>
        <w:tc>
          <w:tcPr>
            <w:tcW w:w="236" w:type="dxa"/>
          </w:tcPr>
          <w:p w14:paraId="4D7BA587" w14:textId="77777777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B8A00CA" w14:textId="3BA243F2" w:rsidR="00B2471B" w:rsidRPr="00B2471B" w:rsidRDefault="00B2471B" w:rsidP="00B2471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2471B">
              <w:rPr>
                <w:rFonts w:ascii="Angsana New" w:hAnsi="Angsana New"/>
                <w:sz w:val="30"/>
                <w:szCs w:val="30"/>
                <w:lang w:eastAsia="x-none"/>
              </w:rPr>
              <w:t>24.60</w:t>
            </w:r>
          </w:p>
        </w:tc>
      </w:tr>
    </w:tbl>
    <w:p w14:paraId="32EA5BEB" w14:textId="0C26CD18" w:rsidR="00CD5AFA" w:rsidRPr="0059379A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59379A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63D51113" w14:textId="346194DD" w:rsidR="00CD5AFA" w:rsidRPr="00B73209" w:rsidRDefault="00127818" w:rsidP="00127818">
      <w:pPr>
        <w:pStyle w:val="block"/>
        <w:tabs>
          <w:tab w:val="left" w:pos="1716"/>
        </w:tabs>
        <w:spacing w:after="0" w:line="240" w:lineRule="auto"/>
        <w:ind w:left="540" w:right="-7"/>
        <w:jc w:val="both"/>
        <w:rPr>
          <w:rFonts w:ascii="Angsana New" w:hAnsi="Angsana New" w:cs="Angsana New"/>
          <w:sz w:val="14"/>
          <w:szCs w:val="14"/>
          <w:lang w:bidi="th-TH"/>
        </w:rPr>
      </w:pPr>
      <w:r w:rsidRPr="00B73209">
        <w:rPr>
          <w:rFonts w:ascii="Angsana New" w:hAnsi="Angsana New" w:cs="Angsana New"/>
          <w:sz w:val="18"/>
          <w:szCs w:val="18"/>
          <w:cs/>
          <w:lang w:bidi="th-TH"/>
        </w:rPr>
        <w:tab/>
      </w:r>
    </w:p>
    <w:p w14:paraId="7FFCE369" w14:textId="77777777" w:rsidR="00CD5AFA" w:rsidRPr="00B73209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320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7320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B73209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cs/>
        </w:rPr>
      </w:pPr>
    </w:p>
    <w:p w14:paraId="0A11E3ED" w14:textId="5E0DBE5A" w:rsidR="00C945F6" w:rsidRPr="00B73209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970795" w:rsidRPr="00B73209">
        <w:rPr>
          <w:rFonts w:asciiTheme="majorBidi" w:hAnsiTheme="majorBidi" w:cstheme="majorBidi"/>
          <w:sz w:val="30"/>
          <w:szCs w:val="30"/>
        </w:rPr>
        <w:br/>
      </w:r>
      <w:r w:rsidRPr="00B7320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B73209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73209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vAlign w:val="bottom"/>
          </w:tcPr>
          <w:p w14:paraId="4CC777C6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73209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vAlign w:val="bottom"/>
          </w:tcPr>
          <w:p w14:paraId="5ADB960A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F3E4D7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vAlign w:val="bottom"/>
          </w:tcPr>
          <w:p w14:paraId="242FD62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14:paraId="5A3882C5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44FD9429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F29C581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73209" w14:paraId="26A87B40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38D48C7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73209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73209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096F897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ACB9253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</w:tcPr>
          <w:p w14:paraId="0EB928FC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73209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73209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</w:tcPr>
          <w:p w14:paraId="7066132D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FA9811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73209" w14:paraId="36461E68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288D0D22" w14:textId="77777777" w:rsidR="00523E37" w:rsidRPr="00B73209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73209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68A90C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32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25256EF8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</w:tcPr>
          <w:p w14:paraId="281EF36A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66D02BF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0F4009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73209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32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32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73209" w14:paraId="59EC8352" w14:textId="77777777" w:rsidTr="00706B16">
        <w:trPr>
          <w:tblHeader/>
        </w:trPr>
        <w:tc>
          <w:tcPr>
            <w:tcW w:w="2697" w:type="dxa"/>
          </w:tcPr>
          <w:p w14:paraId="3B095326" w14:textId="77777777" w:rsidR="00523E37" w:rsidRPr="00B73209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32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73209" w14:paraId="1BC45D4B" w14:textId="77777777" w:rsidTr="005565AE">
        <w:trPr>
          <w:trHeight w:val="326"/>
        </w:trPr>
        <w:tc>
          <w:tcPr>
            <w:tcW w:w="2697" w:type="dxa"/>
          </w:tcPr>
          <w:p w14:paraId="6176C903" w14:textId="25448F4F" w:rsidR="00523E37" w:rsidRPr="00B73209" w:rsidRDefault="00B2471B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47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247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47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247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247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47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247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73209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946" w:rsidRPr="00B73209" w14:paraId="115BFF82" w14:textId="77777777" w:rsidTr="006D608C">
        <w:trPr>
          <w:trHeight w:val="407"/>
        </w:trPr>
        <w:tc>
          <w:tcPr>
            <w:tcW w:w="2697" w:type="dxa"/>
          </w:tcPr>
          <w:p w14:paraId="653DF471" w14:textId="67503117" w:rsidR="004C1946" w:rsidRPr="00B73209" w:rsidRDefault="0039487D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="004C1946" w:rsidRPr="00B732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14D7908F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CD17AF1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7B6643D8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D459C93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294647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1DF9B8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5A5F3408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73209" w14:paraId="690ED26A" w14:textId="77777777" w:rsidTr="006D608C">
        <w:trPr>
          <w:trHeight w:val="407"/>
        </w:trPr>
        <w:tc>
          <w:tcPr>
            <w:tcW w:w="2697" w:type="dxa"/>
          </w:tcPr>
          <w:p w14:paraId="002F44CA" w14:textId="712B34E7" w:rsidR="004C1946" w:rsidRPr="00B73209" w:rsidRDefault="004C1946" w:rsidP="004C1946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732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06EBB8C" w14:textId="43040141" w:rsidR="004C1946" w:rsidRPr="006C2A06" w:rsidRDefault="006C2A06" w:rsidP="00DE126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180" w:right="11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C2A06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80" w:type="dxa"/>
          </w:tcPr>
          <w:p w14:paraId="231DAC40" w14:textId="77777777" w:rsidR="004C1946" w:rsidRPr="006C2A0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4465D291" w14:textId="5278CAF9" w:rsidR="004C1946" w:rsidRPr="006C2A06" w:rsidRDefault="006C2A06" w:rsidP="00DE1268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C2A06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80" w:type="dxa"/>
            <w:gridSpan w:val="2"/>
          </w:tcPr>
          <w:p w14:paraId="114BCAD0" w14:textId="77777777" w:rsidR="004C1946" w:rsidRPr="006C2A0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23B041A4" w14:textId="7D454293" w:rsidR="004C1946" w:rsidRPr="006C2A06" w:rsidRDefault="006C2A06" w:rsidP="00DE1268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-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C2A06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80" w:type="dxa"/>
            <w:gridSpan w:val="2"/>
          </w:tcPr>
          <w:p w14:paraId="3BD2ED45" w14:textId="77777777" w:rsidR="004C1946" w:rsidRPr="006C2A0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25E54EDA" w14:textId="28A71B6C" w:rsidR="004C1946" w:rsidRPr="006C2A06" w:rsidRDefault="006C2A06" w:rsidP="00DE126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C2A06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4C1946" w:rsidRPr="00B73209" w14:paraId="279E0BA6" w14:textId="77777777" w:rsidTr="00AC2885">
        <w:trPr>
          <w:trHeight w:val="791"/>
        </w:trPr>
        <w:tc>
          <w:tcPr>
            <w:tcW w:w="2697" w:type="dxa"/>
          </w:tcPr>
          <w:p w14:paraId="27690BC9" w14:textId="77777777" w:rsidR="004C1946" w:rsidRPr="00AC2885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  <w:p w14:paraId="08E2E1C5" w14:textId="77777777" w:rsidR="00B2471B" w:rsidRPr="00AC2885" w:rsidRDefault="00B2471B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  <w:p w14:paraId="04D2A106" w14:textId="040D92D7" w:rsidR="00B2471B" w:rsidRPr="00AC2885" w:rsidRDefault="00B2471B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78153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33F682DC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306F908" w14:textId="54D82ECF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0D8C69D9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3B37BB7" w14:textId="77777777" w:rsidR="004C1946" w:rsidRPr="00B73209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73209" w14:paraId="346791A8" w14:textId="77777777" w:rsidTr="006D608C">
        <w:trPr>
          <w:trHeight w:val="407"/>
        </w:trPr>
        <w:tc>
          <w:tcPr>
            <w:tcW w:w="2697" w:type="dxa"/>
          </w:tcPr>
          <w:p w14:paraId="6208AF45" w14:textId="5C1B2823" w:rsidR="003F7F1B" w:rsidRPr="00F1712C" w:rsidRDefault="00B247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1712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17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712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17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712C" w:rsidRPr="00F17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1712C" w:rsidRPr="00F1712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F1712C" w:rsidRPr="00F17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7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0238D764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9ABCB54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2EA4319B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C0FDADA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374BCB57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C4A30B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1FAFC00E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ja-JP" w:bidi="th-TH"/>
              </w:rPr>
            </w:pPr>
          </w:p>
        </w:tc>
      </w:tr>
      <w:tr w:rsidR="003F7F1B" w:rsidRPr="00B73209" w14:paraId="071D8D80" w14:textId="77777777" w:rsidTr="006D608C">
        <w:trPr>
          <w:tblHeader/>
        </w:trPr>
        <w:tc>
          <w:tcPr>
            <w:tcW w:w="2697" w:type="dxa"/>
          </w:tcPr>
          <w:p w14:paraId="20037861" w14:textId="77777777" w:rsidR="003F7F1B" w:rsidRPr="00F1712C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171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F171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</w:tcPr>
          <w:p w14:paraId="3B109B2B" w14:textId="79FADE8F" w:rsidR="003F7F1B" w:rsidRPr="00F1712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F1712C" w:rsidRPr="00B73209" w14:paraId="449DF253" w14:textId="77777777" w:rsidTr="005F0E00">
        <w:trPr>
          <w:trHeight w:val="521"/>
        </w:trPr>
        <w:tc>
          <w:tcPr>
            <w:tcW w:w="2697" w:type="dxa"/>
          </w:tcPr>
          <w:p w14:paraId="13CA28EA" w14:textId="77777777" w:rsidR="00F1712C" w:rsidRPr="00F1712C" w:rsidRDefault="00F1712C" w:rsidP="00F1712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1712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F1712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1712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F1712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F1712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6CE8B09E" w:rsidR="00F1712C" w:rsidRPr="00F1712C" w:rsidRDefault="00F1712C" w:rsidP="00F171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  <w:vAlign w:val="bottom"/>
          </w:tcPr>
          <w:p w14:paraId="371D3CD4" w14:textId="77777777" w:rsidR="00F1712C" w:rsidRPr="00F1712C" w:rsidRDefault="00F1712C" w:rsidP="00F1712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7B35832" w14:textId="35CC985B" w:rsidR="00F1712C" w:rsidRPr="00F1712C" w:rsidRDefault="00F1712C" w:rsidP="00F1712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  <w:gridSpan w:val="2"/>
            <w:vAlign w:val="bottom"/>
          </w:tcPr>
          <w:p w14:paraId="364B656F" w14:textId="77777777" w:rsidR="00F1712C" w:rsidRPr="00F1712C" w:rsidRDefault="00F1712C" w:rsidP="00F1712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057F2320" w14:textId="04FDB7C0" w:rsidR="00F1712C" w:rsidRPr="00F1712C" w:rsidRDefault="00F1712C" w:rsidP="00F1712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0" w:type="dxa"/>
            <w:gridSpan w:val="2"/>
            <w:vAlign w:val="bottom"/>
          </w:tcPr>
          <w:p w14:paraId="79734742" w14:textId="77777777" w:rsidR="00F1712C" w:rsidRPr="00F1712C" w:rsidRDefault="00F1712C" w:rsidP="00F1712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56819780" w14:textId="147EE851" w:rsidR="00F1712C" w:rsidRPr="00F1712C" w:rsidRDefault="00F1712C" w:rsidP="00F171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</w:tbl>
    <w:p w14:paraId="644719BE" w14:textId="7B4B14D1" w:rsidR="00A34A98" w:rsidRPr="00B73209" w:rsidRDefault="00D7505A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E546EC">
        <w:rPr>
          <w:rFonts w:ascii="Angsana New" w:hAnsi="Angsana New"/>
          <w:b/>
        </w:rPr>
        <w:br/>
      </w:r>
      <w:r w:rsidR="00A34A98" w:rsidRPr="00B73209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 w:rsidRPr="00B73209">
        <w:rPr>
          <w:rFonts w:ascii="Angsana New" w:hAnsi="Angsana New"/>
          <w:b/>
          <w:sz w:val="32"/>
          <w:szCs w:val="32"/>
          <w:cs/>
        </w:rPr>
        <w:br/>
      </w:r>
      <w:r w:rsidR="008604A7" w:rsidRPr="00B73209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73209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7705B1" w14:textId="77777777" w:rsidR="00050731" w:rsidRPr="00330441" w:rsidRDefault="00050731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73209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73209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3209">
              <w:br w:type="page"/>
            </w:r>
            <w:r w:rsidR="00523E37"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732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73209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7320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20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 w:rsidRPr="00B7320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732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5F6C2D7E" w14:textId="1DDF48DA" w:rsidR="006B56EB" w:rsidRPr="005F5C03" w:rsidRDefault="006B56EB" w:rsidP="00865EAA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5F5C03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B73209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73209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7343C0AC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47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5009B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009B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B247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85009B" w:rsidRPr="00B732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5009B" w:rsidRPr="00B732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80" w:type="pct"/>
          </w:tcPr>
          <w:p w14:paraId="3D043C2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73209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7320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7320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4F5" w:rsidRPr="00B73209" w14:paraId="0CDC5D35" w14:textId="77777777" w:rsidTr="001B6AAD">
        <w:trPr>
          <w:trHeight w:val="440"/>
        </w:trPr>
        <w:tc>
          <w:tcPr>
            <w:tcW w:w="2647" w:type="pct"/>
          </w:tcPr>
          <w:p w14:paraId="559F0572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64C8D7C5" w:rsidR="000424F5" w:rsidRPr="00B73209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3553FC4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21DADFCF" w:rsidR="000424F5" w:rsidRPr="00B73209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EE4" w:rsidRPr="00B73209" w14:paraId="62599FB1" w14:textId="77777777" w:rsidTr="001B6AAD">
        <w:trPr>
          <w:trHeight w:val="418"/>
        </w:trPr>
        <w:tc>
          <w:tcPr>
            <w:tcW w:w="2647" w:type="pct"/>
          </w:tcPr>
          <w:p w14:paraId="7A9432D2" w14:textId="328038A1" w:rsidR="00890EE4" w:rsidRPr="00B73209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059916F1" w:rsidR="00890EE4" w:rsidRPr="00C84A7A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EE4">
              <w:rPr>
                <w:rFonts w:ascii="Angsana New" w:hAnsi="Angsana New"/>
                <w:sz w:val="30"/>
                <w:szCs w:val="30"/>
              </w:rPr>
              <w:t xml:space="preserve"> 7,718 </w:t>
            </w:r>
          </w:p>
        </w:tc>
        <w:tc>
          <w:tcPr>
            <w:tcW w:w="143" w:type="pct"/>
          </w:tcPr>
          <w:p w14:paraId="09932B24" w14:textId="77777777" w:rsidR="00890EE4" w:rsidRPr="00B73209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1CBFB772" w:rsidR="00890EE4" w:rsidRPr="00C80CDD" w:rsidRDefault="00890EE4" w:rsidP="0089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C80C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0EE4" w:rsidRPr="00B73209" w14:paraId="4FF0817E" w14:textId="77777777" w:rsidTr="001B6AAD">
        <w:trPr>
          <w:trHeight w:val="428"/>
        </w:trPr>
        <w:tc>
          <w:tcPr>
            <w:tcW w:w="2647" w:type="pct"/>
          </w:tcPr>
          <w:p w14:paraId="722B40BD" w14:textId="77777777" w:rsidR="00890EE4" w:rsidRPr="00B73209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0E5A1B90" w:rsidR="00890EE4" w:rsidRPr="00890EE4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E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7,718 </w:t>
            </w:r>
          </w:p>
        </w:tc>
        <w:tc>
          <w:tcPr>
            <w:tcW w:w="143" w:type="pct"/>
          </w:tcPr>
          <w:p w14:paraId="6DF97560" w14:textId="77777777" w:rsidR="00890EE4" w:rsidRPr="00B73209" w:rsidRDefault="00890EE4" w:rsidP="0089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01ED40AC" w:rsidR="00890EE4" w:rsidRPr="009E347A" w:rsidRDefault="00890EE4" w:rsidP="0089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424F5" w:rsidRPr="00B73209" w14:paraId="24B7C519" w14:textId="77777777" w:rsidTr="001B6AAD">
        <w:trPr>
          <w:trHeight w:val="336"/>
        </w:trPr>
        <w:tc>
          <w:tcPr>
            <w:tcW w:w="2647" w:type="pct"/>
          </w:tcPr>
          <w:p w14:paraId="58A4A0C7" w14:textId="77777777" w:rsidR="000424F5" w:rsidRPr="00500545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424F5" w:rsidRPr="00500545" w:rsidRDefault="000424F5" w:rsidP="00C8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pct"/>
          </w:tcPr>
          <w:p w14:paraId="55DA5F3A" w14:textId="77777777" w:rsidR="000424F5" w:rsidRPr="00500545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424F5" w:rsidRPr="00500545" w:rsidRDefault="000424F5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</w:rPr>
            </w:pPr>
          </w:p>
        </w:tc>
      </w:tr>
      <w:tr w:rsidR="000424F5" w:rsidRPr="00B73209" w14:paraId="6F2F2127" w14:textId="77777777" w:rsidTr="004B7F3A">
        <w:trPr>
          <w:trHeight w:val="440"/>
        </w:trPr>
        <w:tc>
          <w:tcPr>
            <w:tcW w:w="2647" w:type="pct"/>
          </w:tcPr>
          <w:p w14:paraId="39110728" w14:textId="51909C41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3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424F5" w:rsidRPr="00B73209" w:rsidRDefault="000424F5" w:rsidP="00C8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424F5" w:rsidRPr="00B73209" w:rsidRDefault="000424F5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24F5" w:rsidRPr="00B73209" w14:paraId="005BC1BB" w14:textId="77777777" w:rsidTr="004B7F3A">
        <w:trPr>
          <w:trHeight w:val="418"/>
        </w:trPr>
        <w:tc>
          <w:tcPr>
            <w:tcW w:w="2647" w:type="pct"/>
          </w:tcPr>
          <w:p w14:paraId="7E17CFF9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7DE40D51" w:rsidR="000424F5" w:rsidRPr="00B73209" w:rsidRDefault="00B57564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564">
              <w:rPr>
                <w:rFonts w:ascii="Angsana New" w:hAnsi="Angsana New"/>
                <w:sz w:val="30"/>
                <w:szCs w:val="30"/>
              </w:rPr>
              <w:t>80,466</w:t>
            </w:r>
          </w:p>
        </w:tc>
        <w:tc>
          <w:tcPr>
            <w:tcW w:w="143" w:type="pct"/>
          </w:tcPr>
          <w:p w14:paraId="78284F47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69023D1B" w:rsidR="000424F5" w:rsidRPr="00B73209" w:rsidRDefault="00D230E3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0E3">
              <w:rPr>
                <w:rFonts w:ascii="Angsana New" w:hAnsi="Angsana New"/>
                <w:sz w:val="30"/>
                <w:szCs w:val="30"/>
              </w:rPr>
              <w:t>70,199</w:t>
            </w:r>
          </w:p>
        </w:tc>
      </w:tr>
      <w:tr w:rsidR="000424F5" w:rsidRPr="00B73209" w14:paraId="05AC6AA0" w14:textId="77777777" w:rsidTr="006962E5">
        <w:trPr>
          <w:trHeight w:val="418"/>
        </w:trPr>
        <w:tc>
          <w:tcPr>
            <w:tcW w:w="2647" w:type="pct"/>
          </w:tcPr>
          <w:p w14:paraId="5B23E206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1C89CD25" w:rsidR="000424F5" w:rsidRPr="00B73209" w:rsidRDefault="000424F5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2E5" w:rsidRPr="00B73209" w14:paraId="5E05DCDE" w14:textId="77777777" w:rsidTr="006962E5">
        <w:trPr>
          <w:trHeight w:val="423"/>
        </w:trPr>
        <w:tc>
          <w:tcPr>
            <w:tcW w:w="2647" w:type="pct"/>
          </w:tcPr>
          <w:p w14:paraId="428339A4" w14:textId="77777777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5F244187" w:rsidR="006962E5" w:rsidRPr="00C84A7A" w:rsidRDefault="00B21724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724">
              <w:rPr>
                <w:rFonts w:ascii="Angsana New" w:hAnsi="Angsana New"/>
                <w:sz w:val="30"/>
                <w:szCs w:val="30"/>
              </w:rPr>
              <w:t>3,</w:t>
            </w:r>
            <w:r w:rsidR="000365B0" w:rsidRPr="000365B0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3" w:type="pct"/>
          </w:tcPr>
          <w:p w14:paraId="27BB0C23" w14:textId="77777777" w:rsidR="006962E5" w:rsidRPr="00CC6F3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0" w:type="pct"/>
          </w:tcPr>
          <w:p w14:paraId="4DCD74C7" w14:textId="4FFEC43B" w:rsidR="006962E5" w:rsidRPr="00CC6F39" w:rsidRDefault="00570A78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0A78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</w:tr>
      <w:tr w:rsidR="000424F5" w:rsidRPr="00B73209" w14:paraId="15A3DE47" w14:textId="77777777" w:rsidTr="004B7F3A">
        <w:trPr>
          <w:trHeight w:val="467"/>
        </w:trPr>
        <w:tc>
          <w:tcPr>
            <w:tcW w:w="2647" w:type="pct"/>
          </w:tcPr>
          <w:p w14:paraId="3D818BE8" w14:textId="30E628A3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เลตเตอร์ออฟเครดิตและสินเชื่อเพื่อการนำเข้า</w:t>
            </w:r>
            <w:r w:rsidRPr="00B732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49B04EA5" w:rsidR="000424F5" w:rsidRPr="00B73209" w:rsidRDefault="001D5E4A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5E4A">
              <w:rPr>
                <w:rFonts w:ascii="Angsana New" w:hAnsi="Angsana New"/>
                <w:sz w:val="30"/>
                <w:szCs w:val="30"/>
              </w:rPr>
              <w:t>17,306</w:t>
            </w:r>
          </w:p>
        </w:tc>
        <w:tc>
          <w:tcPr>
            <w:tcW w:w="143" w:type="pct"/>
          </w:tcPr>
          <w:p w14:paraId="2DFF18C4" w14:textId="77777777" w:rsidR="000424F5" w:rsidRPr="00B73209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vAlign w:val="bottom"/>
          </w:tcPr>
          <w:p w14:paraId="2E65E235" w14:textId="08161C22" w:rsidR="001C57F1" w:rsidRPr="00CC6F39" w:rsidRDefault="00570A78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0A78">
              <w:rPr>
                <w:rFonts w:ascii="Angsana New" w:hAnsi="Angsana New"/>
                <w:sz w:val="30"/>
                <w:szCs w:val="30"/>
              </w:rPr>
              <w:t>11,777</w:t>
            </w:r>
          </w:p>
        </w:tc>
      </w:tr>
      <w:tr w:rsidR="006962E5" w:rsidRPr="00B73209" w14:paraId="5369A73D" w14:textId="77777777" w:rsidTr="006962E5">
        <w:trPr>
          <w:trHeight w:val="467"/>
        </w:trPr>
        <w:tc>
          <w:tcPr>
            <w:tcW w:w="2647" w:type="pct"/>
          </w:tcPr>
          <w:p w14:paraId="5FE96292" w14:textId="78D41A26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</w:tcPr>
          <w:p w14:paraId="17777699" w14:textId="17B78DD7" w:rsidR="006962E5" w:rsidRPr="00E03BA3" w:rsidRDefault="00F25922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922">
              <w:rPr>
                <w:rFonts w:ascii="Angsana New" w:hAnsi="Angsana New"/>
                <w:sz w:val="30"/>
                <w:szCs w:val="30"/>
              </w:rPr>
              <w:t>19,735</w:t>
            </w:r>
          </w:p>
        </w:tc>
        <w:tc>
          <w:tcPr>
            <w:tcW w:w="143" w:type="pct"/>
          </w:tcPr>
          <w:p w14:paraId="5D0D9336" w14:textId="77777777" w:rsidR="006962E5" w:rsidRPr="00CC6F3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6CD57154" w14:textId="474836DB" w:rsidR="006962E5" w:rsidRPr="00CC6F39" w:rsidRDefault="00C80CDD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CDD">
              <w:rPr>
                <w:rFonts w:ascii="Angsana New" w:hAnsi="Angsana New"/>
                <w:sz w:val="30"/>
                <w:szCs w:val="30"/>
              </w:rPr>
              <w:t>18,692</w:t>
            </w:r>
          </w:p>
        </w:tc>
      </w:tr>
      <w:tr w:rsidR="006962E5" w:rsidRPr="00B73209" w14:paraId="3F953A93" w14:textId="77777777" w:rsidTr="006962E5">
        <w:trPr>
          <w:trHeight w:val="467"/>
        </w:trPr>
        <w:tc>
          <w:tcPr>
            <w:tcW w:w="2647" w:type="pct"/>
          </w:tcPr>
          <w:p w14:paraId="0708062B" w14:textId="427F356E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2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3BCDA6AC" w:rsidR="006962E5" w:rsidRPr="00B73209" w:rsidRDefault="00522707" w:rsidP="00C84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707">
              <w:rPr>
                <w:rFonts w:ascii="Angsana New" w:hAnsi="Angsana New"/>
                <w:b/>
                <w:bCs/>
                <w:sz w:val="30"/>
                <w:szCs w:val="30"/>
              </w:rPr>
              <w:t>120,629</w:t>
            </w:r>
          </w:p>
        </w:tc>
        <w:tc>
          <w:tcPr>
            <w:tcW w:w="143" w:type="pct"/>
          </w:tcPr>
          <w:p w14:paraId="33C4FD30" w14:textId="77777777" w:rsidR="006962E5" w:rsidRPr="00B73209" w:rsidRDefault="006962E5" w:rsidP="00696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163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33F08398" w:rsidR="006962E5" w:rsidRPr="00B73209" w:rsidRDefault="00C80CDD" w:rsidP="00C8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CDD">
              <w:rPr>
                <w:rFonts w:ascii="Angsana New" w:hAnsi="Angsana New"/>
                <w:b/>
                <w:bCs/>
                <w:sz w:val="30"/>
                <w:szCs w:val="30"/>
              </w:rPr>
              <w:t>102,753</w:t>
            </w:r>
          </w:p>
        </w:tc>
      </w:tr>
    </w:tbl>
    <w:p w14:paraId="5B52FBB0" w14:textId="77777777" w:rsidR="00CD5AFA" w:rsidRPr="00B73209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18C2B581" w14:textId="77777777" w:rsidR="001D0BF2" w:rsidRPr="00B7320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320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00B9D2EF" w14:textId="77777777" w:rsidR="001D0BF2" w:rsidRPr="00B7320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73209">
        <w:rPr>
          <w:rFonts w:asciiTheme="majorBidi" w:hAnsiTheme="majorBidi" w:cstheme="majorBidi"/>
          <w:cs/>
        </w:rPr>
        <w:t xml:space="preserve"> </w:t>
      </w:r>
    </w:p>
    <w:p w14:paraId="6BD5BFEA" w14:textId="012CB14E" w:rsidR="001D0BF2" w:rsidRPr="00B73209" w:rsidRDefault="001D0BF2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20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</w:t>
      </w:r>
      <w:r w:rsidR="003D6EAC" w:rsidRPr="00B73209">
        <w:rPr>
          <w:rFonts w:asciiTheme="majorBidi" w:hAnsiTheme="majorBidi"/>
          <w:sz w:val="30"/>
          <w:szCs w:val="30"/>
        </w:rPr>
        <w:br/>
      </w:r>
      <w:r w:rsidRPr="00B73209">
        <w:rPr>
          <w:rFonts w:asciiTheme="majorBidi" w:hAnsiTheme="majorBidi"/>
          <w:sz w:val="30"/>
          <w:szCs w:val="30"/>
          <w:cs/>
        </w:rPr>
        <w:t xml:space="preserve">โดยมีระยะเวลาสัญญา </w:t>
      </w:r>
      <w:r w:rsidR="00DA6A47" w:rsidRPr="00B73209">
        <w:rPr>
          <w:rFonts w:asciiTheme="majorBidi" w:hAnsiTheme="majorBidi"/>
          <w:sz w:val="30"/>
          <w:szCs w:val="30"/>
        </w:rPr>
        <w:t xml:space="preserve">1 - </w:t>
      </w:r>
      <w:r w:rsidRPr="00B73209">
        <w:rPr>
          <w:rFonts w:asciiTheme="majorBidi" w:hAnsiTheme="majorBidi"/>
          <w:sz w:val="30"/>
          <w:szCs w:val="30"/>
        </w:rPr>
        <w:t>3</w:t>
      </w:r>
      <w:r w:rsidRPr="00B7320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178DF14D" w14:textId="77777777" w:rsidR="001D0BF2" w:rsidRPr="00B73209" w:rsidRDefault="001D0BF2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  <w:cs/>
        </w:rPr>
      </w:pPr>
    </w:p>
    <w:p w14:paraId="6FC08755" w14:textId="5279DFB6" w:rsidR="0068783E" w:rsidRPr="00B73209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85009B" w:rsidRPr="00B73209">
        <w:rPr>
          <w:rFonts w:ascii="Angsana New" w:hAnsi="Angsana New"/>
          <w:sz w:val="30"/>
          <w:szCs w:val="30"/>
        </w:rPr>
        <w:t>3</w:t>
      </w:r>
      <w:r w:rsidR="00B2471B">
        <w:rPr>
          <w:rFonts w:ascii="Angsana New" w:hAnsi="Angsana New"/>
          <w:sz w:val="30"/>
          <w:szCs w:val="30"/>
        </w:rPr>
        <w:t xml:space="preserve">0 </w:t>
      </w:r>
      <w:r w:rsidR="00B2471B">
        <w:rPr>
          <w:rFonts w:ascii="Angsana New" w:hAnsi="Angsana New" w:hint="cs"/>
          <w:sz w:val="30"/>
          <w:szCs w:val="30"/>
          <w:cs/>
        </w:rPr>
        <w:t>มิถุนายน</w:t>
      </w:r>
      <w:r w:rsidR="0085009B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BF1F42" w:rsidRPr="00B73209">
        <w:rPr>
          <w:rFonts w:ascii="Angsana New" w:hAnsi="Angsana New"/>
          <w:sz w:val="30"/>
          <w:szCs w:val="30"/>
        </w:rPr>
        <w:t>256</w:t>
      </w:r>
      <w:r w:rsidR="0085009B" w:rsidRPr="00B73209">
        <w:rPr>
          <w:rFonts w:ascii="Angsana New" w:hAnsi="Angsana New"/>
          <w:sz w:val="30"/>
          <w:szCs w:val="30"/>
        </w:rPr>
        <w:t>9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73209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73209">
        <w:rPr>
          <w:rFonts w:ascii="Angsana New" w:hAnsi="Angsana New"/>
          <w:sz w:val="30"/>
          <w:szCs w:val="30"/>
          <w:cs/>
        </w:rPr>
        <w:t>แห่ง</w:t>
      </w:r>
      <w:r w:rsidR="001F2A00" w:rsidRPr="00B73209">
        <w:rPr>
          <w:rFonts w:ascii="Angsana New" w:hAnsi="Angsana New"/>
          <w:sz w:val="30"/>
          <w:szCs w:val="30"/>
        </w:rPr>
        <w:br/>
      </w:r>
      <w:r w:rsidR="00523E37" w:rsidRPr="00B73209">
        <w:rPr>
          <w:rFonts w:ascii="Angsana New" w:hAnsi="Angsana New"/>
          <w:spacing w:val="-4"/>
          <w:sz w:val="30"/>
          <w:szCs w:val="30"/>
          <w:cs/>
        </w:rPr>
        <w:t>เพื่อการใช้ไฟฟ้าเป็นจำนวนเงิน</w:t>
      </w:r>
      <w:r w:rsidR="00A75352" w:rsidRPr="00B73209">
        <w:rPr>
          <w:rFonts w:ascii="Angsana New" w:hAnsi="Angsana New"/>
          <w:spacing w:val="-4"/>
          <w:sz w:val="30"/>
          <w:szCs w:val="30"/>
        </w:rPr>
        <w:t xml:space="preserve"> </w:t>
      </w:r>
      <w:r w:rsidR="00712D49">
        <w:rPr>
          <w:rFonts w:ascii="Angsana New" w:hAnsi="Angsana New"/>
          <w:spacing w:val="-4"/>
          <w:sz w:val="30"/>
          <w:szCs w:val="30"/>
        </w:rPr>
        <w:t>2.7</w:t>
      </w:r>
      <w:r w:rsidR="004C5743" w:rsidRPr="00B73209">
        <w:rPr>
          <w:rFonts w:ascii="Angsana New" w:hAnsi="Angsana New"/>
          <w:spacing w:val="-4"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23E37" w:rsidRPr="00B73209">
        <w:rPr>
          <w:rFonts w:ascii="Angsana New" w:hAnsi="Angsana New"/>
          <w:spacing w:val="-4"/>
          <w:sz w:val="30"/>
          <w:szCs w:val="30"/>
        </w:rPr>
        <w:t> 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523E37" w:rsidRPr="00B7320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34A98" w:rsidRPr="00B7320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F1F42" w:rsidRPr="00B73209">
        <w:rPr>
          <w:rFonts w:ascii="Angsana New" w:hAnsi="Angsana New"/>
          <w:i/>
          <w:iCs/>
          <w:spacing w:val="-4"/>
          <w:sz w:val="30"/>
          <w:szCs w:val="30"/>
        </w:rPr>
        <w:t xml:space="preserve">2.7 </w:t>
      </w:r>
      <w:r w:rsidR="00523E37" w:rsidRPr="00B7320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46306" w:rsidRPr="00B7320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6E08" w:rsidRPr="00B73209">
        <w:rPr>
          <w:rFonts w:ascii="Angsana New" w:hAnsi="Angsana New" w:hint="cs"/>
          <w:spacing w:val="-4"/>
          <w:sz w:val="30"/>
          <w:szCs w:val="30"/>
          <w:cs/>
        </w:rPr>
        <w:t>เพื่อ</w:t>
      </w:r>
      <w:r w:rsidR="00523E37" w:rsidRPr="00B73209">
        <w:rPr>
          <w:rFonts w:ascii="Angsana New" w:hAnsi="Angsana New" w:hint="cs"/>
          <w:spacing w:val="-4"/>
          <w:sz w:val="30"/>
          <w:szCs w:val="30"/>
          <w:cs/>
        </w:rPr>
        <w:t>ค้ำประกันผลงานเป็นจำนวนเงิน</w:t>
      </w:r>
      <w:r w:rsidR="00A75352">
        <w:rPr>
          <w:rFonts w:ascii="Angsana New" w:hAnsi="Angsana New"/>
          <w:spacing w:val="-4"/>
          <w:sz w:val="30"/>
          <w:szCs w:val="30"/>
        </w:rPr>
        <w:t xml:space="preserve"> </w:t>
      </w:r>
      <w:r w:rsidR="00712D49">
        <w:rPr>
          <w:rFonts w:ascii="Angsana New" w:hAnsi="Angsana New"/>
          <w:sz w:val="30"/>
          <w:szCs w:val="30"/>
        </w:rPr>
        <w:t>70.6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78.8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>และค้ำประกันการประกวดราคา</w:t>
      </w:r>
      <w:r w:rsidR="0039432A" w:rsidRPr="00B73209">
        <w:rPr>
          <w:rFonts w:ascii="Angsana New" w:hAnsi="Angsana New" w:hint="cs"/>
          <w:sz w:val="30"/>
          <w:szCs w:val="30"/>
          <w:cs/>
        </w:rPr>
        <w:t>เ</w:t>
      </w:r>
      <w:r w:rsidR="00246306" w:rsidRPr="00B73209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 w:rsidRPr="00B73209">
        <w:rPr>
          <w:rFonts w:ascii="Angsana New" w:hAnsi="Angsana New"/>
          <w:sz w:val="30"/>
          <w:szCs w:val="30"/>
        </w:rPr>
        <w:t xml:space="preserve"> </w:t>
      </w:r>
      <w:r w:rsidR="006F32F3">
        <w:rPr>
          <w:rFonts w:ascii="Angsana New" w:hAnsi="Angsana New"/>
          <w:sz w:val="30"/>
          <w:szCs w:val="30"/>
        </w:rPr>
        <w:t>7.2</w:t>
      </w:r>
      <w:r w:rsidR="0085009B" w:rsidRPr="00B73209">
        <w:rPr>
          <w:rFonts w:ascii="Angsana New" w:hAnsi="Angsana New"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 w:rsidRPr="00B73209">
        <w:rPr>
          <w:rFonts w:ascii="Angsana New" w:hAnsi="Angsana New"/>
          <w:sz w:val="30"/>
          <w:szCs w:val="30"/>
        </w:rPr>
        <w:br/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256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8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85009B" w:rsidRPr="00B73209">
        <w:rPr>
          <w:rFonts w:ascii="Angsana New" w:hAnsi="Angsana New"/>
          <w:i/>
          <w:iCs/>
          <w:sz w:val="30"/>
          <w:szCs w:val="30"/>
        </w:rPr>
        <w:t>6.1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6A5E5DC3" w14:textId="523DC896" w:rsidR="001D0BF2" w:rsidRPr="00B73209" w:rsidRDefault="00FC687C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B2471B">
        <w:rPr>
          <w:rFonts w:ascii="Angsana New" w:hAnsi="Angsana New"/>
          <w:sz w:val="30"/>
          <w:szCs w:val="30"/>
        </w:rPr>
        <w:t>30</w:t>
      </w:r>
      <w:r w:rsidR="00A37347" w:rsidRPr="00B73209">
        <w:rPr>
          <w:rFonts w:ascii="Angsana New" w:hAnsi="Angsana New"/>
          <w:sz w:val="30"/>
          <w:szCs w:val="30"/>
        </w:rPr>
        <w:t xml:space="preserve"> </w:t>
      </w:r>
      <w:r w:rsidR="00A37347" w:rsidRPr="00B73209">
        <w:rPr>
          <w:rFonts w:ascii="Angsana New" w:hAnsi="Angsana New" w:hint="cs"/>
          <w:sz w:val="30"/>
          <w:szCs w:val="30"/>
          <w:cs/>
        </w:rPr>
        <w:t>ม</w:t>
      </w:r>
      <w:r w:rsidR="00B2471B">
        <w:rPr>
          <w:rFonts w:ascii="Angsana New" w:hAnsi="Angsana New" w:hint="cs"/>
          <w:sz w:val="30"/>
          <w:szCs w:val="30"/>
          <w:cs/>
        </w:rPr>
        <w:t>ิถุนายน</w:t>
      </w:r>
      <w:r w:rsidR="00A37347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A37347" w:rsidRPr="00B73209">
        <w:rPr>
          <w:rFonts w:ascii="Angsana New" w:hAnsi="Angsana New"/>
          <w:sz w:val="30"/>
          <w:szCs w:val="30"/>
        </w:rPr>
        <w:t>2569</w:t>
      </w:r>
      <w:r w:rsidR="00A37347" w:rsidRPr="00B73209">
        <w:rPr>
          <w:rFonts w:ascii="Angsana New" w:hAnsi="Angsana New"/>
          <w:sz w:val="30"/>
          <w:szCs w:val="30"/>
          <w:cs/>
        </w:rPr>
        <w:t xml:space="preserve"> </w:t>
      </w:r>
      <w:r w:rsidR="00523E37" w:rsidRPr="00B73209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73209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73209">
        <w:rPr>
          <w:rFonts w:ascii="Angsana New" w:hAnsi="Angsana New"/>
          <w:sz w:val="30"/>
          <w:szCs w:val="30"/>
          <w:cs/>
        </w:rPr>
        <w:t>แ</w:t>
      </w:r>
      <w:r w:rsidR="00523E37" w:rsidRPr="00B73209">
        <w:rPr>
          <w:rFonts w:ascii="Angsana New" w:hAnsi="Angsana New" w:hint="cs"/>
          <w:sz w:val="30"/>
          <w:szCs w:val="30"/>
          <w:cs/>
        </w:rPr>
        <w:t>ห่</w:t>
      </w:r>
      <w:r w:rsidR="00523E37" w:rsidRPr="00B73209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73209">
        <w:rPr>
          <w:rFonts w:ascii="Angsana New" w:hAnsi="Angsana New" w:hint="cs"/>
          <w:sz w:val="30"/>
          <w:szCs w:val="30"/>
          <w:cs/>
        </w:rPr>
        <w:t>เ</w:t>
      </w:r>
      <w:r w:rsidR="00523E37" w:rsidRPr="00B73209">
        <w:rPr>
          <w:rFonts w:ascii="Angsana New" w:hAnsi="Angsana New"/>
          <w:sz w:val="30"/>
          <w:szCs w:val="30"/>
          <w:cs/>
        </w:rPr>
        <w:t>ป็นจำนวนเงิน</w:t>
      </w:r>
      <w:bookmarkStart w:id="1" w:name="_Hlk15140909"/>
      <w:r w:rsidR="00982677" w:rsidRPr="00B73209">
        <w:rPr>
          <w:rFonts w:ascii="Angsana New" w:hAnsi="Angsana New"/>
          <w:sz w:val="30"/>
          <w:szCs w:val="30"/>
        </w:rPr>
        <w:t xml:space="preserve"> </w:t>
      </w:r>
      <w:bookmarkEnd w:id="1"/>
      <w:r w:rsidR="003E320E">
        <w:rPr>
          <w:rFonts w:ascii="Angsana New" w:hAnsi="Angsana New"/>
          <w:sz w:val="30"/>
          <w:szCs w:val="30"/>
        </w:rPr>
        <w:t>1.0</w:t>
      </w:r>
      <w:r w:rsidR="00BF1F42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sz w:val="30"/>
          <w:szCs w:val="30"/>
          <w:cs/>
        </w:rPr>
        <w:t>ล้านบาท</w:t>
      </w:r>
      <w:r w:rsidR="00523E37" w:rsidRPr="00B73209">
        <w:rPr>
          <w:rFonts w:ascii="Angsana New" w:hAnsi="Angsana New"/>
          <w:sz w:val="30"/>
          <w:szCs w:val="30"/>
        </w:rPr>
        <w:t> 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(31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:</w:t>
      </w:r>
      <w:r w:rsidR="00A34A98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03F4E" w:rsidRPr="00B73209">
        <w:rPr>
          <w:rFonts w:ascii="Angsana New" w:hAnsi="Angsana New"/>
          <w:i/>
          <w:iCs/>
          <w:sz w:val="30"/>
          <w:szCs w:val="30"/>
        </w:rPr>
        <w:t xml:space="preserve">1.0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73209">
        <w:rPr>
          <w:rFonts w:ascii="Angsana New" w:hAnsi="Angsana New"/>
          <w:sz w:val="30"/>
          <w:szCs w:val="30"/>
          <w:cs/>
        </w:rPr>
        <w:t xml:space="preserve"> </w:t>
      </w:r>
      <w:r w:rsidR="00156E08" w:rsidRPr="00B73209">
        <w:rPr>
          <w:rFonts w:ascii="Angsana New" w:hAnsi="Angsana New" w:hint="cs"/>
          <w:sz w:val="30"/>
          <w:szCs w:val="30"/>
          <w:cs/>
        </w:rPr>
        <w:t>เพื่อค้ำประกันผลงานเป็นจำนวนเงิน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F937BF" w:rsidRPr="00B73209">
        <w:rPr>
          <w:rFonts w:ascii="Angsana New" w:hAnsi="Angsana New"/>
          <w:sz w:val="30"/>
          <w:szCs w:val="30"/>
        </w:rPr>
        <w:br/>
      </w:r>
      <w:r w:rsidR="003E320E">
        <w:rPr>
          <w:rFonts w:ascii="Angsana New" w:hAnsi="Angsana New"/>
          <w:sz w:val="30"/>
          <w:szCs w:val="30"/>
        </w:rPr>
        <w:t>62.</w:t>
      </w:r>
      <w:r w:rsidR="00E238FE">
        <w:rPr>
          <w:rFonts w:ascii="Angsana New" w:hAnsi="Angsana New"/>
          <w:sz w:val="30"/>
          <w:szCs w:val="30"/>
        </w:rPr>
        <w:t>0</w:t>
      </w:r>
      <w:r w:rsidR="00BF1F42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73209">
        <w:rPr>
          <w:rFonts w:ascii="Angsana New" w:hAnsi="Angsana New"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523E37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903F4E" w:rsidRPr="00B73209">
        <w:rPr>
          <w:rFonts w:ascii="Angsana New" w:hAnsi="Angsana New"/>
          <w:i/>
          <w:iCs/>
          <w:sz w:val="30"/>
          <w:szCs w:val="30"/>
        </w:rPr>
        <w:t>72.5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73209">
        <w:rPr>
          <w:rFonts w:ascii="Angsana New" w:hAnsi="Angsana New" w:hint="cs"/>
          <w:sz w:val="30"/>
          <w:szCs w:val="30"/>
          <w:cs/>
        </w:rPr>
        <w:t>และค้ำประกันการประกวดราคา</w:t>
      </w:r>
      <w:r w:rsidR="003D6EAC" w:rsidRPr="00B73209">
        <w:rPr>
          <w:rFonts w:ascii="Angsana New" w:hAnsi="Angsana New" w:hint="cs"/>
          <w:sz w:val="30"/>
          <w:szCs w:val="30"/>
          <w:cs/>
        </w:rPr>
        <w:t>เ</w:t>
      </w:r>
      <w:r w:rsidR="00156E08" w:rsidRPr="00B73209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 w:rsidRPr="00B73209">
        <w:rPr>
          <w:rFonts w:ascii="Angsana New" w:hAnsi="Angsana New"/>
          <w:sz w:val="30"/>
          <w:szCs w:val="30"/>
        </w:rPr>
        <w:t xml:space="preserve"> </w:t>
      </w:r>
      <w:r w:rsidR="00DE0C7A">
        <w:rPr>
          <w:rFonts w:ascii="Angsana New" w:hAnsi="Angsana New"/>
          <w:sz w:val="30"/>
          <w:szCs w:val="30"/>
        </w:rPr>
        <w:t>7.2</w:t>
      </w:r>
      <w:r w:rsidR="0002631F" w:rsidRPr="00B73209">
        <w:rPr>
          <w:rFonts w:ascii="Angsana New" w:hAnsi="Angsana New"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 w:rsidRPr="00B73209">
        <w:rPr>
          <w:rFonts w:ascii="Angsana New" w:hAnsi="Angsana New"/>
          <w:sz w:val="30"/>
          <w:szCs w:val="30"/>
        </w:rPr>
        <w:br/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256</w:t>
      </w:r>
      <w:r w:rsidR="00A37347" w:rsidRPr="00B73209">
        <w:rPr>
          <w:rFonts w:ascii="Angsana New" w:hAnsi="Angsana New"/>
          <w:i/>
          <w:iCs/>
          <w:sz w:val="30"/>
          <w:szCs w:val="30"/>
        </w:rPr>
        <w:t>8</w:t>
      </w:r>
      <w:r w:rsidR="00246306" w:rsidRPr="00B73209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 w:rsidRPr="00B73209">
        <w:rPr>
          <w:rFonts w:ascii="Angsana New" w:hAnsi="Angsana New"/>
          <w:i/>
          <w:iCs/>
          <w:sz w:val="30"/>
          <w:szCs w:val="30"/>
        </w:rPr>
        <w:t>3.9</w:t>
      </w:r>
      <w:r w:rsidR="00BF1F42" w:rsidRPr="00B73209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B73209">
        <w:rPr>
          <w:rFonts w:ascii="Angsana New" w:hAnsi="Angsana New"/>
          <w:i/>
          <w:iCs/>
          <w:sz w:val="30"/>
          <w:szCs w:val="30"/>
        </w:rPr>
        <w:t>)</w:t>
      </w:r>
    </w:p>
    <w:p w14:paraId="4B8F63B4" w14:textId="77777777" w:rsidR="00906BE5" w:rsidRPr="00B73209" w:rsidRDefault="00906BE5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Cs w:val="18"/>
        </w:rPr>
      </w:pPr>
    </w:p>
    <w:p w14:paraId="2B4DCDBF" w14:textId="26C031FE" w:rsidR="00EF6BAD" w:rsidRPr="00D832CE" w:rsidRDefault="00D44097" w:rsidP="00D832CE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209">
        <w:rPr>
          <w:rFonts w:ascii="Angsana New" w:hAnsi="Angsana New" w:hint="cs"/>
          <w:sz w:val="30"/>
          <w:szCs w:val="30"/>
          <w:cs/>
        </w:rPr>
        <w:t>ณ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วันที่</w:t>
      </w:r>
      <w:r w:rsidRPr="00B73209">
        <w:rPr>
          <w:rFonts w:ascii="Angsana New" w:hAnsi="Angsana New"/>
          <w:sz w:val="30"/>
          <w:szCs w:val="30"/>
          <w:cs/>
        </w:rPr>
        <w:t xml:space="preserve"> </w:t>
      </w:r>
      <w:r w:rsidR="006757E1" w:rsidRPr="006757E1">
        <w:rPr>
          <w:rFonts w:ascii="Angsana New" w:hAnsi="Angsana New"/>
          <w:sz w:val="30"/>
          <w:szCs w:val="30"/>
        </w:rPr>
        <w:t>30</w:t>
      </w:r>
      <w:r w:rsidR="00A37347" w:rsidRPr="00B73209">
        <w:rPr>
          <w:rFonts w:ascii="Angsana New" w:hAnsi="Angsana New"/>
          <w:sz w:val="30"/>
          <w:szCs w:val="30"/>
          <w:cs/>
        </w:rPr>
        <w:t xml:space="preserve"> </w:t>
      </w:r>
      <w:r w:rsidR="00A37347" w:rsidRPr="00B73209">
        <w:rPr>
          <w:rFonts w:ascii="Angsana New" w:hAnsi="Angsana New" w:hint="cs"/>
          <w:sz w:val="30"/>
          <w:szCs w:val="30"/>
          <w:cs/>
        </w:rPr>
        <w:t>ม</w:t>
      </w:r>
      <w:r w:rsidR="00B2471B">
        <w:rPr>
          <w:rFonts w:ascii="Angsana New" w:hAnsi="Angsana New" w:hint="cs"/>
          <w:sz w:val="30"/>
          <w:szCs w:val="30"/>
          <w:cs/>
        </w:rPr>
        <w:t>ิถุนายน</w:t>
      </w:r>
      <w:r w:rsidR="00A37347" w:rsidRPr="00B73209">
        <w:rPr>
          <w:rFonts w:ascii="Angsana New" w:hAnsi="Angsana New" w:hint="cs"/>
          <w:sz w:val="30"/>
          <w:szCs w:val="30"/>
          <w:cs/>
        </w:rPr>
        <w:t xml:space="preserve"> </w:t>
      </w:r>
      <w:r w:rsidR="006757E1" w:rsidRPr="006757E1">
        <w:rPr>
          <w:rFonts w:ascii="Angsana New" w:hAnsi="Angsana New"/>
          <w:sz w:val="30"/>
          <w:szCs w:val="30"/>
        </w:rPr>
        <w:t>2569</w:t>
      </w:r>
      <w:r w:rsidR="00BF1F42"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 w:rsidRPr="00B73209">
        <w:rPr>
          <w:rFonts w:ascii="Angsana New" w:hAnsi="Angsana New"/>
          <w:sz w:val="30"/>
          <w:szCs w:val="30"/>
          <w:cs/>
        </w:rPr>
        <w:t xml:space="preserve"> </w:t>
      </w:r>
      <w:r w:rsidR="006757E1" w:rsidRPr="006757E1">
        <w:rPr>
          <w:rFonts w:ascii="Angsana New" w:hAnsi="Angsana New"/>
          <w:sz w:val="30"/>
          <w:szCs w:val="30"/>
        </w:rPr>
        <w:t>293</w:t>
      </w:r>
      <w:r w:rsidR="005D485D">
        <w:rPr>
          <w:rFonts w:ascii="Angsana New" w:hAnsi="Angsana New"/>
          <w:sz w:val="30"/>
          <w:szCs w:val="30"/>
          <w:cs/>
        </w:rPr>
        <w:t>.</w:t>
      </w:r>
      <w:r w:rsidR="006757E1" w:rsidRPr="006757E1">
        <w:rPr>
          <w:rFonts w:ascii="Angsana New" w:hAnsi="Angsana New"/>
          <w:sz w:val="30"/>
          <w:szCs w:val="30"/>
        </w:rPr>
        <w:t>0</w:t>
      </w:r>
      <w:r w:rsidR="00BF1F42" w:rsidRPr="00B73209">
        <w:rPr>
          <w:rFonts w:ascii="Angsana New" w:hAnsi="Angsana New"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73209">
        <w:rPr>
          <w:rFonts w:ascii="Angsana New" w:hAnsi="Angsana New"/>
          <w:i/>
          <w:iCs/>
          <w:sz w:val="30"/>
          <w:szCs w:val="30"/>
        </w:rPr>
        <w:br/>
      </w:r>
      <w:r w:rsidRPr="00B73209">
        <w:rPr>
          <w:rFonts w:ascii="Angsana New" w:hAnsi="Angsana New"/>
          <w:i/>
          <w:iCs/>
          <w:sz w:val="30"/>
          <w:szCs w:val="30"/>
          <w:cs/>
        </w:rPr>
        <w:t>(</w:t>
      </w:r>
      <w:r w:rsidR="006757E1" w:rsidRPr="006757E1">
        <w:rPr>
          <w:rFonts w:ascii="Angsana New" w:hAnsi="Angsana New"/>
          <w:i/>
          <w:iCs/>
          <w:sz w:val="30"/>
          <w:szCs w:val="30"/>
        </w:rPr>
        <w:t>31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757E1" w:rsidRPr="006757E1">
        <w:rPr>
          <w:rFonts w:ascii="Angsana New" w:hAnsi="Angsana New"/>
          <w:i/>
          <w:iCs/>
          <w:sz w:val="30"/>
          <w:szCs w:val="30"/>
        </w:rPr>
        <w:t>2568</w:t>
      </w:r>
      <w:r w:rsidRPr="00B732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757E1" w:rsidRPr="006757E1">
        <w:rPr>
          <w:rFonts w:ascii="Angsana New" w:hAnsi="Angsana New"/>
          <w:i/>
          <w:iCs/>
          <w:sz w:val="30"/>
          <w:szCs w:val="30"/>
        </w:rPr>
        <w:t>280</w:t>
      </w:r>
      <w:r w:rsidR="00A37347" w:rsidRPr="00B73209">
        <w:rPr>
          <w:rFonts w:ascii="Angsana New" w:hAnsi="Angsana New"/>
          <w:i/>
          <w:iCs/>
          <w:sz w:val="30"/>
          <w:szCs w:val="30"/>
          <w:cs/>
        </w:rPr>
        <w:t>.</w:t>
      </w:r>
      <w:r w:rsidR="006757E1" w:rsidRPr="006757E1">
        <w:rPr>
          <w:rFonts w:ascii="Angsana New" w:hAnsi="Angsana New"/>
          <w:i/>
          <w:iCs/>
          <w:sz w:val="30"/>
          <w:szCs w:val="30"/>
        </w:rPr>
        <w:t>5</w:t>
      </w:r>
      <w:r w:rsidR="00BF1F42" w:rsidRPr="00B732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320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7320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D9E4984" w14:textId="77777777" w:rsidR="006B4006" w:rsidRPr="0026051A" w:rsidRDefault="006B4006" w:rsidP="006B4006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6051A">
        <w:rPr>
          <w:rFonts w:ascii="Angsana New" w:hAnsi="Angsana New"/>
          <w:sz w:val="30"/>
          <w:szCs w:val="30"/>
          <w:cs/>
          <w:lang w:val="en-US"/>
        </w:rPr>
        <w:lastRenderedPageBreak/>
        <w:t>มาตรฐานการรายงานทางการเงินที่ยังไม่ได้ใช้</w:t>
      </w:r>
    </w:p>
    <w:p w14:paraId="5C770273" w14:textId="77777777" w:rsidR="006B4006" w:rsidRPr="005F0A67" w:rsidRDefault="006B4006" w:rsidP="006B4006">
      <w:pPr>
        <w:rPr>
          <w:rFonts w:ascii="Angsana New" w:hAnsi="Angsana New"/>
          <w:lang w:eastAsia="x-none"/>
        </w:rPr>
      </w:pPr>
    </w:p>
    <w:p w14:paraId="5CA5EA24" w14:textId="77777777" w:rsidR="006B4006" w:rsidRPr="00AF2903" w:rsidRDefault="006B4006" w:rsidP="006B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051A">
        <w:rPr>
          <w:rFonts w:ascii="Angsana New" w:hAnsi="Angsana New"/>
          <w:sz w:val="30"/>
          <w:szCs w:val="30"/>
          <w:cs/>
        </w:rPr>
        <w:t>มาตรฐานการรายงานทางก</w:t>
      </w:r>
      <w:r w:rsidRPr="00C158C2">
        <w:rPr>
          <w:rFonts w:ascii="Angsana New" w:hAnsi="Angsana New"/>
          <w:sz w:val="30"/>
          <w:szCs w:val="30"/>
          <w:cs/>
        </w:rPr>
        <w:t>ารเงินที่ออกและปรับปรุงใหม่ซึ่งเกี่ยวกับการดำเนินงานของ</w:t>
      </w:r>
      <w:r w:rsidRPr="00AF2903">
        <w:rPr>
          <w:rFonts w:ascii="Angsana New" w:hAnsi="Angsana New"/>
          <w:sz w:val="30"/>
          <w:szCs w:val="30"/>
          <w:cs/>
        </w:rPr>
        <w:t>กลุ่มบริษัท</w:t>
      </w:r>
      <w:r w:rsidRPr="00C158C2">
        <w:rPr>
          <w:rFonts w:ascii="Angsana New" w:hAnsi="Angsana New"/>
          <w:sz w:val="30"/>
          <w:szCs w:val="30"/>
          <w:cs/>
        </w:rPr>
        <w:t xml:space="preserve"> และคาดว่าจะมี</w:t>
      </w:r>
      <w:r w:rsidRPr="00AF2903">
        <w:rPr>
          <w:rFonts w:ascii="Angsana New" w:hAnsi="Angsana New"/>
          <w:sz w:val="30"/>
          <w:szCs w:val="30"/>
          <w:cs/>
        </w:rPr>
        <w:t xml:space="preserve">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AF2903">
        <w:rPr>
          <w:rFonts w:ascii="Angsana New" w:hAnsi="Angsana New"/>
          <w:sz w:val="30"/>
          <w:szCs w:val="30"/>
        </w:rPr>
        <w:t xml:space="preserve">1 </w:t>
      </w:r>
      <w:r w:rsidRPr="00AF2903">
        <w:rPr>
          <w:rFonts w:ascii="Angsana New" w:hAnsi="Angsana New"/>
          <w:sz w:val="30"/>
          <w:szCs w:val="30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4144449" w14:textId="77777777" w:rsidR="006B4006" w:rsidRPr="005F0A67" w:rsidRDefault="006B4006" w:rsidP="006B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3780"/>
        <w:gridCol w:w="1620"/>
      </w:tblGrid>
      <w:tr w:rsidR="006B4006" w:rsidRPr="00C158C2" w14:paraId="402776E6" w14:textId="77777777" w:rsidTr="00633F4F">
        <w:trPr>
          <w:tblHeader/>
        </w:trPr>
        <w:tc>
          <w:tcPr>
            <w:tcW w:w="3870" w:type="dxa"/>
            <w:vAlign w:val="bottom"/>
          </w:tcPr>
          <w:p w14:paraId="788CA338" w14:textId="77777777" w:rsidR="006B4006" w:rsidRPr="00580BE2" w:rsidRDefault="006B4006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580B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580B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780" w:type="dxa"/>
            <w:vAlign w:val="bottom"/>
          </w:tcPr>
          <w:p w14:paraId="465EA177" w14:textId="77777777" w:rsidR="006B4006" w:rsidRPr="00C158C2" w:rsidRDefault="006B4006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158C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620" w:type="dxa"/>
            <w:vAlign w:val="bottom"/>
          </w:tcPr>
          <w:p w14:paraId="37653177" w14:textId="77777777" w:rsidR="006B4006" w:rsidRPr="00C158C2" w:rsidRDefault="006B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158C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B4006" w:rsidRPr="00C158C2" w14:paraId="23B30120" w14:textId="77777777" w:rsidTr="00633F4F">
        <w:tc>
          <w:tcPr>
            <w:tcW w:w="3870" w:type="dxa"/>
          </w:tcPr>
          <w:p w14:paraId="45093922" w14:textId="77777777" w:rsidR="006B4006" w:rsidRPr="00C158C2" w:rsidRDefault="006B4006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158C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158C2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3780" w:type="dxa"/>
          </w:tcPr>
          <w:p w14:paraId="0DE1B68E" w14:textId="77777777" w:rsidR="006B4006" w:rsidRPr="00C158C2" w:rsidRDefault="006B4006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58C2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</w:t>
            </w:r>
          </w:p>
          <w:p w14:paraId="272519F6" w14:textId="77777777" w:rsidR="006B4006" w:rsidRPr="00C158C2" w:rsidRDefault="006B4006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8C2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</w:t>
            </w:r>
          </w:p>
        </w:tc>
        <w:tc>
          <w:tcPr>
            <w:tcW w:w="1620" w:type="dxa"/>
          </w:tcPr>
          <w:p w14:paraId="5561CAEE" w14:textId="77777777" w:rsidR="006B4006" w:rsidRPr="00C158C2" w:rsidRDefault="006B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158C2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955670" w:rsidRPr="00C158C2" w14:paraId="66D1B09C" w14:textId="77777777" w:rsidTr="00633F4F">
        <w:tc>
          <w:tcPr>
            <w:tcW w:w="3870" w:type="dxa"/>
          </w:tcPr>
          <w:p w14:paraId="316C8939" w14:textId="76381BA0" w:rsidR="00955670" w:rsidRPr="00C158C2" w:rsidRDefault="004D5EFB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5EFB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D5EFB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780" w:type="dxa"/>
          </w:tcPr>
          <w:p w14:paraId="2BD90EF3" w14:textId="37452C6F" w:rsidR="00955670" w:rsidRPr="00C158C2" w:rsidRDefault="00F90DAA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DAA">
              <w:rPr>
                <w:rFonts w:asciiTheme="majorBidi" w:hAnsi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620" w:type="dxa"/>
          </w:tcPr>
          <w:p w14:paraId="411F3F71" w14:textId="3C0FE7E9" w:rsidR="00955670" w:rsidRPr="00C158C2" w:rsidRDefault="00F9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0DA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53EFB59" w14:textId="77777777" w:rsidR="006B4006" w:rsidRPr="005F0A67" w:rsidRDefault="006B4006" w:rsidP="006B400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</w:rPr>
      </w:pPr>
    </w:p>
    <w:p w14:paraId="7C3D4D2F" w14:textId="77777777" w:rsidR="006B4006" w:rsidRPr="00A6600C" w:rsidRDefault="006B4006" w:rsidP="00236C5E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600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600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A6600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56C70BB2" w14:textId="77777777" w:rsidR="006B4006" w:rsidRPr="005F0A67" w:rsidRDefault="006B4006" w:rsidP="006B40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Cs w:val="18"/>
          <w:cs/>
        </w:rPr>
      </w:pPr>
    </w:p>
    <w:p w14:paraId="2D187CD0" w14:textId="6DB0F2C9" w:rsidR="006B4006" w:rsidRPr="00C158C2" w:rsidRDefault="006B4006" w:rsidP="006B40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6757E1" w:rsidRPr="006757E1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จะมาแทนมาตรฐานการบัญชี </w:t>
      </w:r>
      <w:r w:rsidRPr="00BF5FE6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ฉบับที่ </w:t>
      </w:r>
      <w:r w:rsidR="006757E1" w:rsidRPr="006757E1">
        <w:rPr>
          <w:rFonts w:asciiTheme="majorBidi" w:hAnsiTheme="majorBidi" w:cstheme="majorBidi"/>
          <w:color w:val="000000"/>
          <w:spacing w:val="-10"/>
          <w:sz w:val="30"/>
          <w:szCs w:val="30"/>
        </w:rPr>
        <w:t>1</w:t>
      </w:r>
      <w:r w:rsidRPr="00BF5FE6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เรื่อง </w:t>
      </w:r>
      <w:r w:rsidRPr="00BF5FE6">
        <w:rPr>
          <w:rFonts w:asciiTheme="majorBidi" w:hAnsiTheme="majorBidi" w:cstheme="majorBidi"/>
          <w:i/>
          <w:iCs/>
          <w:color w:val="000000"/>
          <w:spacing w:val="-10"/>
          <w:sz w:val="30"/>
          <w:szCs w:val="30"/>
          <w:cs/>
        </w:rPr>
        <w:t>การนำเสนองบการเงิน</w:t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และนำเสนอข้อกำหนดที่สำคัญใหม่ดังต่อไปนี้</w:t>
      </w:r>
    </w:p>
    <w:p w14:paraId="1F79068A" w14:textId="77777777" w:rsidR="006B4006" w:rsidRPr="005F0A67" w:rsidRDefault="006B4006" w:rsidP="006B40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00FCA0D9" w14:textId="410ABA27" w:rsidR="006B4006" w:rsidRPr="00C158C2" w:rsidRDefault="006B4006" w:rsidP="006B4006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C158C2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</w:t>
      </w:r>
      <w:r w:rsidR="00B5647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จากการดำเนินงาน” ทั้งนี้</w:t>
      </w:r>
      <w:r w:rsidRPr="00C158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6B34799" w14:textId="77777777" w:rsidR="006B4006" w:rsidRPr="00C158C2" w:rsidRDefault="006B4006" w:rsidP="006B4006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C158C2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56CE9D36" w14:textId="77777777" w:rsidR="006B4006" w:rsidRDefault="006B4006" w:rsidP="006B4006">
      <w:pPr>
        <w:pStyle w:val="ListParagraph"/>
        <w:numPr>
          <w:ilvl w:val="0"/>
          <w:numId w:val="2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58C2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82FE3EF" w14:textId="77777777" w:rsidR="0063744D" w:rsidRPr="004D386D" w:rsidRDefault="0063744D" w:rsidP="004D386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34033C" w14:textId="3948AC43" w:rsidR="00954BA3" w:rsidRDefault="00954BA3" w:rsidP="004D386D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D386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63744D" w:rsidRPr="004D386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D386D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54093D7A" w14:textId="77777777" w:rsidR="005D0D98" w:rsidRDefault="005D0D98" w:rsidP="004D386D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7705F8" w14:textId="35050D96" w:rsidR="005D0D98" w:rsidRPr="005D0D98" w:rsidRDefault="005D0D98" w:rsidP="005D0D9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D0D9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636504D3" w14:textId="77777777" w:rsidR="005D0D98" w:rsidRPr="004D386D" w:rsidRDefault="005D0D98" w:rsidP="004D386D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5D0D98" w:rsidRPr="004D386D" w:rsidSect="00747CDD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9171" w14:textId="77777777" w:rsidR="008E0087" w:rsidRDefault="008E0087" w:rsidP="00FC04D5">
      <w:r>
        <w:separator/>
      </w:r>
    </w:p>
  </w:endnote>
  <w:endnote w:type="continuationSeparator" w:id="0">
    <w:p w14:paraId="291365C3" w14:textId="77777777" w:rsidR="008E0087" w:rsidRDefault="008E008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2F249" w14:textId="77777777" w:rsidR="008E0087" w:rsidRDefault="008E0087" w:rsidP="00FC04D5">
      <w:r>
        <w:separator/>
      </w:r>
    </w:p>
  </w:footnote>
  <w:footnote w:type="continuationSeparator" w:id="0">
    <w:p w14:paraId="7D1CA52E" w14:textId="77777777" w:rsidR="008E0087" w:rsidRDefault="008E008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76403C" w14:textId="4EFB3E69" w:rsidR="007C7F66" w:rsidRDefault="007C7F66" w:rsidP="007C7F6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B1962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47CD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4B1962"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="004B1962"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="004B1962" w:rsidRPr="003B5EBA">
      <w:rPr>
        <w:rFonts w:ascii="Angsana New" w:hAnsi="Angsana New"/>
        <w:b/>
        <w:bCs/>
        <w:sz w:val="32"/>
        <w:szCs w:val="32"/>
      </w:rPr>
      <w:t xml:space="preserve"> </w:t>
    </w:r>
    <w:r w:rsidR="00747CDD">
      <w:rPr>
        <w:rFonts w:ascii="Angsana New" w:hAnsi="Angsana New"/>
        <w:b/>
        <w:bCs/>
        <w:sz w:val="32"/>
        <w:szCs w:val="32"/>
      </w:rPr>
      <w:t xml:space="preserve">30 </w:t>
    </w:r>
    <w:r w:rsidR="00747CDD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747CDD">
      <w:rPr>
        <w:rFonts w:ascii="Angsana New" w:hAnsi="Angsana New"/>
        <w:b/>
        <w:bCs/>
        <w:sz w:val="32"/>
        <w:szCs w:val="32"/>
      </w:rPr>
      <w:t>2569</w:t>
    </w:r>
    <w:r w:rsidR="004B1962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B33638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BF82805"/>
    <w:multiLevelType w:val="hybridMultilevel"/>
    <w:tmpl w:val="4462D41A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6"/>
  </w:num>
  <w:num w:numId="12" w16cid:durableId="1338076766">
    <w:abstractNumId w:val="14"/>
  </w:num>
  <w:num w:numId="13" w16cid:durableId="1755734970">
    <w:abstractNumId w:val="21"/>
  </w:num>
  <w:num w:numId="14" w16cid:durableId="960574881">
    <w:abstractNumId w:val="15"/>
  </w:num>
  <w:num w:numId="15" w16cid:durableId="141428454">
    <w:abstractNumId w:val="18"/>
  </w:num>
  <w:num w:numId="16" w16cid:durableId="1575166250">
    <w:abstractNumId w:val="22"/>
  </w:num>
  <w:num w:numId="17" w16cid:durableId="871654528">
    <w:abstractNumId w:val="12"/>
  </w:num>
  <w:num w:numId="18" w16cid:durableId="2069062661">
    <w:abstractNumId w:val="20"/>
  </w:num>
  <w:num w:numId="19" w16cid:durableId="312273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1"/>
  </w:num>
  <w:num w:numId="21" w16cid:durableId="303197586">
    <w:abstractNumId w:val="19"/>
  </w:num>
  <w:num w:numId="22" w16cid:durableId="433282297">
    <w:abstractNumId w:val="10"/>
  </w:num>
  <w:num w:numId="23" w16cid:durableId="657731334">
    <w:abstractNumId w:val="17"/>
  </w:num>
  <w:num w:numId="24" w16cid:durableId="97402260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2FB7"/>
    <w:rsid w:val="00003415"/>
    <w:rsid w:val="0000387E"/>
    <w:rsid w:val="000039D2"/>
    <w:rsid w:val="000045AE"/>
    <w:rsid w:val="000049F5"/>
    <w:rsid w:val="00004D45"/>
    <w:rsid w:val="00004DAA"/>
    <w:rsid w:val="000051B5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892"/>
    <w:rsid w:val="00011A11"/>
    <w:rsid w:val="00011B0E"/>
    <w:rsid w:val="00011B60"/>
    <w:rsid w:val="00011DE5"/>
    <w:rsid w:val="0001204A"/>
    <w:rsid w:val="0001208E"/>
    <w:rsid w:val="0001222E"/>
    <w:rsid w:val="00012251"/>
    <w:rsid w:val="00012C2A"/>
    <w:rsid w:val="00012E89"/>
    <w:rsid w:val="000133C2"/>
    <w:rsid w:val="000135F4"/>
    <w:rsid w:val="00013C90"/>
    <w:rsid w:val="00013D69"/>
    <w:rsid w:val="00014D44"/>
    <w:rsid w:val="00014E37"/>
    <w:rsid w:val="00014F80"/>
    <w:rsid w:val="000151EC"/>
    <w:rsid w:val="00015358"/>
    <w:rsid w:val="000155AA"/>
    <w:rsid w:val="00015D1B"/>
    <w:rsid w:val="00015F3D"/>
    <w:rsid w:val="0001625B"/>
    <w:rsid w:val="0001639C"/>
    <w:rsid w:val="000163E8"/>
    <w:rsid w:val="00016872"/>
    <w:rsid w:val="00016DE8"/>
    <w:rsid w:val="000170F1"/>
    <w:rsid w:val="0001725C"/>
    <w:rsid w:val="00017290"/>
    <w:rsid w:val="0001774E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01D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1F"/>
    <w:rsid w:val="000265F3"/>
    <w:rsid w:val="000266C8"/>
    <w:rsid w:val="00026AFD"/>
    <w:rsid w:val="00027E0D"/>
    <w:rsid w:val="00027EE0"/>
    <w:rsid w:val="00027FAB"/>
    <w:rsid w:val="00030044"/>
    <w:rsid w:val="0003009C"/>
    <w:rsid w:val="00030198"/>
    <w:rsid w:val="00030960"/>
    <w:rsid w:val="00030FE8"/>
    <w:rsid w:val="00030FF8"/>
    <w:rsid w:val="00031EDC"/>
    <w:rsid w:val="00031F59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4925"/>
    <w:rsid w:val="0003507F"/>
    <w:rsid w:val="000352C7"/>
    <w:rsid w:val="00035891"/>
    <w:rsid w:val="00035B49"/>
    <w:rsid w:val="00036597"/>
    <w:rsid w:val="000365B0"/>
    <w:rsid w:val="00036D78"/>
    <w:rsid w:val="00037360"/>
    <w:rsid w:val="00037A19"/>
    <w:rsid w:val="00037B8B"/>
    <w:rsid w:val="00040321"/>
    <w:rsid w:val="00040E04"/>
    <w:rsid w:val="00041BBD"/>
    <w:rsid w:val="000424E5"/>
    <w:rsid w:val="000424F5"/>
    <w:rsid w:val="000427C8"/>
    <w:rsid w:val="00042945"/>
    <w:rsid w:val="00042981"/>
    <w:rsid w:val="00043176"/>
    <w:rsid w:val="00043241"/>
    <w:rsid w:val="0004372F"/>
    <w:rsid w:val="000447DF"/>
    <w:rsid w:val="000448BA"/>
    <w:rsid w:val="00044A1D"/>
    <w:rsid w:val="00044FB0"/>
    <w:rsid w:val="00045B2C"/>
    <w:rsid w:val="00045C1E"/>
    <w:rsid w:val="00045E37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731"/>
    <w:rsid w:val="000509F3"/>
    <w:rsid w:val="000517E2"/>
    <w:rsid w:val="00051978"/>
    <w:rsid w:val="00051B9E"/>
    <w:rsid w:val="00051BEC"/>
    <w:rsid w:val="00051F12"/>
    <w:rsid w:val="00052250"/>
    <w:rsid w:val="00052334"/>
    <w:rsid w:val="000524F2"/>
    <w:rsid w:val="0005255E"/>
    <w:rsid w:val="000527E9"/>
    <w:rsid w:val="00052887"/>
    <w:rsid w:val="00052A7D"/>
    <w:rsid w:val="00052CDA"/>
    <w:rsid w:val="00052E37"/>
    <w:rsid w:val="000533FF"/>
    <w:rsid w:val="0005347F"/>
    <w:rsid w:val="0005370C"/>
    <w:rsid w:val="00053875"/>
    <w:rsid w:val="000539F4"/>
    <w:rsid w:val="00053FCD"/>
    <w:rsid w:val="00054143"/>
    <w:rsid w:val="00054417"/>
    <w:rsid w:val="000548A3"/>
    <w:rsid w:val="00054A14"/>
    <w:rsid w:val="00054A6F"/>
    <w:rsid w:val="00055263"/>
    <w:rsid w:val="0005527C"/>
    <w:rsid w:val="000554A1"/>
    <w:rsid w:val="00055C43"/>
    <w:rsid w:val="00055C7A"/>
    <w:rsid w:val="000560F0"/>
    <w:rsid w:val="00056697"/>
    <w:rsid w:val="00056885"/>
    <w:rsid w:val="00056D41"/>
    <w:rsid w:val="000571CC"/>
    <w:rsid w:val="0005737A"/>
    <w:rsid w:val="00057399"/>
    <w:rsid w:val="000574B6"/>
    <w:rsid w:val="00057BB5"/>
    <w:rsid w:val="00057CF9"/>
    <w:rsid w:val="00057EA6"/>
    <w:rsid w:val="00057F75"/>
    <w:rsid w:val="000601B2"/>
    <w:rsid w:val="000602BF"/>
    <w:rsid w:val="00060338"/>
    <w:rsid w:val="0006074D"/>
    <w:rsid w:val="000607E9"/>
    <w:rsid w:val="00060856"/>
    <w:rsid w:val="000608FC"/>
    <w:rsid w:val="00060B30"/>
    <w:rsid w:val="000610AF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160"/>
    <w:rsid w:val="00066750"/>
    <w:rsid w:val="00066F96"/>
    <w:rsid w:val="00066FC2"/>
    <w:rsid w:val="000671D3"/>
    <w:rsid w:val="000672AE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1E8B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338"/>
    <w:rsid w:val="000744F2"/>
    <w:rsid w:val="00074536"/>
    <w:rsid w:val="0007454C"/>
    <w:rsid w:val="00074A2B"/>
    <w:rsid w:val="00074ABC"/>
    <w:rsid w:val="000750F6"/>
    <w:rsid w:val="00075B2C"/>
    <w:rsid w:val="00075E1C"/>
    <w:rsid w:val="00076132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425"/>
    <w:rsid w:val="00083C60"/>
    <w:rsid w:val="00083D52"/>
    <w:rsid w:val="00083F26"/>
    <w:rsid w:val="0008418B"/>
    <w:rsid w:val="00084343"/>
    <w:rsid w:val="000843DE"/>
    <w:rsid w:val="000847DC"/>
    <w:rsid w:val="000848EF"/>
    <w:rsid w:val="00084AAE"/>
    <w:rsid w:val="000856C4"/>
    <w:rsid w:val="000859AB"/>
    <w:rsid w:val="000859B9"/>
    <w:rsid w:val="00085CED"/>
    <w:rsid w:val="0008626C"/>
    <w:rsid w:val="000862F6"/>
    <w:rsid w:val="000866AB"/>
    <w:rsid w:val="0008676A"/>
    <w:rsid w:val="00086BDC"/>
    <w:rsid w:val="0008701B"/>
    <w:rsid w:val="000878C3"/>
    <w:rsid w:val="00087A5A"/>
    <w:rsid w:val="000901EA"/>
    <w:rsid w:val="000906D3"/>
    <w:rsid w:val="00090702"/>
    <w:rsid w:val="0009074D"/>
    <w:rsid w:val="00090856"/>
    <w:rsid w:val="00090979"/>
    <w:rsid w:val="00090F16"/>
    <w:rsid w:val="000910B4"/>
    <w:rsid w:val="00091A11"/>
    <w:rsid w:val="00091BEF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5EC2"/>
    <w:rsid w:val="00095F9C"/>
    <w:rsid w:val="00096AFB"/>
    <w:rsid w:val="00097243"/>
    <w:rsid w:val="00097294"/>
    <w:rsid w:val="000979C5"/>
    <w:rsid w:val="00097A75"/>
    <w:rsid w:val="00097C99"/>
    <w:rsid w:val="000A0193"/>
    <w:rsid w:val="000A02FD"/>
    <w:rsid w:val="000A0DA5"/>
    <w:rsid w:val="000A0F27"/>
    <w:rsid w:val="000A1025"/>
    <w:rsid w:val="000A153B"/>
    <w:rsid w:val="000A222A"/>
    <w:rsid w:val="000A2427"/>
    <w:rsid w:val="000A2779"/>
    <w:rsid w:val="000A28DD"/>
    <w:rsid w:val="000A2BBE"/>
    <w:rsid w:val="000A2BCD"/>
    <w:rsid w:val="000A2CEC"/>
    <w:rsid w:val="000A2F38"/>
    <w:rsid w:val="000A2F93"/>
    <w:rsid w:val="000A2FD6"/>
    <w:rsid w:val="000A3448"/>
    <w:rsid w:val="000A3561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5FC1"/>
    <w:rsid w:val="000A6024"/>
    <w:rsid w:val="000A623E"/>
    <w:rsid w:val="000A650D"/>
    <w:rsid w:val="000A66A3"/>
    <w:rsid w:val="000A679F"/>
    <w:rsid w:val="000A6A24"/>
    <w:rsid w:val="000A7073"/>
    <w:rsid w:val="000A713D"/>
    <w:rsid w:val="000A7385"/>
    <w:rsid w:val="000A7609"/>
    <w:rsid w:val="000A7F22"/>
    <w:rsid w:val="000B06B5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6C0"/>
    <w:rsid w:val="000B5A80"/>
    <w:rsid w:val="000B5C68"/>
    <w:rsid w:val="000B5C85"/>
    <w:rsid w:val="000B5CEA"/>
    <w:rsid w:val="000B5E50"/>
    <w:rsid w:val="000B60B8"/>
    <w:rsid w:val="000B6421"/>
    <w:rsid w:val="000B6540"/>
    <w:rsid w:val="000B677C"/>
    <w:rsid w:val="000B6805"/>
    <w:rsid w:val="000B7067"/>
    <w:rsid w:val="000B70BA"/>
    <w:rsid w:val="000B71BA"/>
    <w:rsid w:val="000B7229"/>
    <w:rsid w:val="000B72AA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1D54"/>
    <w:rsid w:val="000C228F"/>
    <w:rsid w:val="000C2699"/>
    <w:rsid w:val="000C2944"/>
    <w:rsid w:val="000C2F27"/>
    <w:rsid w:val="000C3025"/>
    <w:rsid w:val="000C304C"/>
    <w:rsid w:val="000C3332"/>
    <w:rsid w:val="000C366E"/>
    <w:rsid w:val="000C37C4"/>
    <w:rsid w:val="000C3874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AB0"/>
    <w:rsid w:val="000C6DFB"/>
    <w:rsid w:val="000C7216"/>
    <w:rsid w:val="000C73F5"/>
    <w:rsid w:val="000C77F2"/>
    <w:rsid w:val="000C7D57"/>
    <w:rsid w:val="000C7DC8"/>
    <w:rsid w:val="000D06AF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5FCB"/>
    <w:rsid w:val="000D653B"/>
    <w:rsid w:val="000D6775"/>
    <w:rsid w:val="000D6C57"/>
    <w:rsid w:val="000D6D41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593"/>
    <w:rsid w:val="000E16C6"/>
    <w:rsid w:val="000E18E1"/>
    <w:rsid w:val="000E1AA6"/>
    <w:rsid w:val="000E23A6"/>
    <w:rsid w:val="000E242F"/>
    <w:rsid w:val="000E297D"/>
    <w:rsid w:val="000E302F"/>
    <w:rsid w:val="000E37C0"/>
    <w:rsid w:val="000E3FA7"/>
    <w:rsid w:val="000E406E"/>
    <w:rsid w:val="000E414E"/>
    <w:rsid w:val="000E419D"/>
    <w:rsid w:val="000E4B01"/>
    <w:rsid w:val="000E4D8E"/>
    <w:rsid w:val="000E52DE"/>
    <w:rsid w:val="000E53C3"/>
    <w:rsid w:val="000E5518"/>
    <w:rsid w:val="000E56C0"/>
    <w:rsid w:val="000E5B08"/>
    <w:rsid w:val="000E5DA0"/>
    <w:rsid w:val="000E5F39"/>
    <w:rsid w:val="000E60CB"/>
    <w:rsid w:val="000E6735"/>
    <w:rsid w:val="000E6849"/>
    <w:rsid w:val="000E7143"/>
    <w:rsid w:val="000E74CA"/>
    <w:rsid w:val="000E76B7"/>
    <w:rsid w:val="000E7A6B"/>
    <w:rsid w:val="000E7F82"/>
    <w:rsid w:val="000E7FCF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494"/>
    <w:rsid w:val="000F3746"/>
    <w:rsid w:val="000F3F60"/>
    <w:rsid w:val="000F4727"/>
    <w:rsid w:val="000F4828"/>
    <w:rsid w:val="000F4CBB"/>
    <w:rsid w:val="000F50B1"/>
    <w:rsid w:val="000F56B9"/>
    <w:rsid w:val="000F5755"/>
    <w:rsid w:val="000F5A25"/>
    <w:rsid w:val="000F5A2C"/>
    <w:rsid w:val="000F609A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6FEA"/>
    <w:rsid w:val="001072B5"/>
    <w:rsid w:val="00107EA3"/>
    <w:rsid w:val="0011002C"/>
    <w:rsid w:val="00110A80"/>
    <w:rsid w:val="00110EF0"/>
    <w:rsid w:val="0011100A"/>
    <w:rsid w:val="00111062"/>
    <w:rsid w:val="001113BB"/>
    <w:rsid w:val="001122B6"/>
    <w:rsid w:val="00112755"/>
    <w:rsid w:val="00112C97"/>
    <w:rsid w:val="00112DAA"/>
    <w:rsid w:val="00112FA9"/>
    <w:rsid w:val="001134D2"/>
    <w:rsid w:val="00113ABA"/>
    <w:rsid w:val="00113E19"/>
    <w:rsid w:val="00114633"/>
    <w:rsid w:val="00114AB7"/>
    <w:rsid w:val="00114D3B"/>
    <w:rsid w:val="00115778"/>
    <w:rsid w:val="00115D9F"/>
    <w:rsid w:val="00115EFB"/>
    <w:rsid w:val="00116094"/>
    <w:rsid w:val="001163ED"/>
    <w:rsid w:val="001166CA"/>
    <w:rsid w:val="001168CD"/>
    <w:rsid w:val="001169F5"/>
    <w:rsid w:val="00116C69"/>
    <w:rsid w:val="00116D6C"/>
    <w:rsid w:val="00116F04"/>
    <w:rsid w:val="00117191"/>
    <w:rsid w:val="001177AE"/>
    <w:rsid w:val="001179A6"/>
    <w:rsid w:val="00117C30"/>
    <w:rsid w:val="00120A8F"/>
    <w:rsid w:val="00120EC3"/>
    <w:rsid w:val="001211AF"/>
    <w:rsid w:val="001213F2"/>
    <w:rsid w:val="001214AB"/>
    <w:rsid w:val="00121BA2"/>
    <w:rsid w:val="00122106"/>
    <w:rsid w:val="00122405"/>
    <w:rsid w:val="0012242F"/>
    <w:rsid w:val="00122431"/>
    <w:rsid w:val="00122766"/>
    <w:rsid w:val="001227FF"/>
    <w:rsid w:val="0012281E"/>
    <w:rsid w:val="0012292B"/>
    <w:rsid w:val="00122A96"/>
    <w:rsid w:val="00122DD8"/>
    <w:rsid w:val="00122F0B"/>
    <w:rsid w:val="001236E1"/>
    <w:rsid w:val="00123917"/>
    <w:rsid w:val="00123D2A"/>
    <w:rsid w:val="00124375"/>
    <w:rsid w:val="00124AB8"/>
    <w:rsid w:val="00124EE0"/>
    <w:rsid w:val="001252FB"/>
    <w:rsid w:val="00125CCF"/>
    <w:rsid w:val="00125FB9"/>
    <w:rsid w:val="00126275"/>
    <w:rsid w:val="0012666D"/>
    <w:rsid w:val="00126AB9"/>
    <w:rsid w:val="00126CBD"/>
    <w:rsid w:val="00126FE0"/>
    <w:rsid w:val="00127659"/>
    <w:rsid w:val="0012768E"/>
    <w:rsid w:val="00127818"/>
    <w:rsid w:val="00127917"/>
    <w:rsid w:val="00130683"/>
    <w:rsid w:val="00130AAD"/>
    <w:rsid w:val="00130DF7"/>
    <w:rsid w:val="00130E32"/>
    <w:rsid w:val="001313E8"/>
    <w:rsid w:val="0013147E"/>
    <w:rsid w:val="00131729"/>
    <w:rsid w:val="00131F7B"/>
    <w:rsid w:val="00132159"/>
    <w:rsid w:val="0013247B"/>
    <w:rsid w:val="00132897"/>
    <w:rsid w:val="0013339E"/>
    <w:rsid w:val="001341FB"/>
    <w:rsid w:val="0013420E"/>
    <w:rsid w:val="001347F7"/>
    <w:rsid w:val="001357BC"/>
    <w:rsid w:val="00135C1C"/>
    <w:rsid w:val="00135FC7"/>
    <w:rsid w:val="0013622B"/>
    <w:rsid w:val="00136255"/>
    <w:rsid w:val="001362FC"/>
    <w:rsid w:val="0013728E"/>
    <w:rsid w:val="001378DA"/>
    <w:rsid w:val="00137AC6"/>
    <w:rsid w:val="00137CA7"/>
    <w:rsid w:val="00137D86"/>
    <w:rsid w:val="00140B82"/>
    <w:rsid w:val="00140CA1"/>
    <w:rsid w:val="00140E31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5F78"/>
    <w:rsid w:val="00146666"/>
    <w:rsid w:val="00146736"/>
    <w:rsid w:val="00146B56"/>
    <w:rsid w:val="00146BFA"/>
    <w:rsid w:val="00146C15"/>
    <w:rsid w:val="00146D41"/>
    <w:rsid w:val="00146DE5"/>
    <w:rsid w:val="0014730D"/>
    <w:rsid w:val="001476EC"/>
    <w:rsid w:val="00147C6C"/>
    <w:rsid w:val="001506DD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0C0"/>
    <w:rsid w:val="0015515F"/>
    <w:rsid w:val="0015528E"/>
    <w:rsid w:val="001555AE"/>
    <w:rsid w:val="001556EB"/>
    <w:rsid w:val="00155A92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57DB5"/>
    <w:rsid w:val="00157DFB"/>
    <w:rsid w:val="001604AD"/>
    <w:rsid w:val="001608A4"/>
    <w:rsid w:val="00160BA7"/>
    <w:rsid w:val="00160F20"/>
    <w:rsid w:val="001611AD"/>
    <w:rsid w:val="00161495"/>
    <w:rsid w:val="00161900"/>
    <w:rsid w:val="00161C8B"/>
    <w:rsid w:val="00161CBA"/>
    <w:rsid w:val="00162ED1"/>
    <w:rsid w:val="00163171"/>
    <w:rsid w:val="001633F6"/>
    <w:rsid w:val="001648CC"/>
    <w:rsid w:val="00164E6E"/>
    <w:rsid w:val="0016501E"/>
    <w:rsid w:val="001650FE"/>
    <w:rsid w:val="00165215"/>
    <w:rsid w:val="001652B9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9B3"/>
    <w:rsid w:val="00167F6C"/>
    <w:rsid w:val="001703E0"/>
    <w:rsid w:val="001705EB"/>
    <w:rsid w:val="00170782"/>
    <w:rsid w:val="001708C9"/>
    <w:rsid w:val="00171566"/>
    <w:rsid w:val="00171F22"/>
    <w:rsid w:val="001721D3"/>
    <w:rsid w:val="0017251D"/>
    <w:rsid w:val="00172729"/>
    <w:rsid w:val="00172D6D"/>
    <w:rsid w:val="00172E9B"/>
    <w:rsid w:val="00172FAF"/>
    <w:rsid w:val="001735F4"/>
    <w:rsid w:val="001736AA"/>
    <w:rsid w:val="001739DA"/>
    <w:rsid w:val="00173B83"/>
    <w:rsid w:val="00173B86"/>
    <w:rsid w:val="00173B8E"/>
    <w:rsid w:val="0017401A"/>
    <w:rsid w:val="0017449F"/>
    <w:rsid w:val="001747D6"/>
    <w:rsid w:val="00174829"/>
    <w:rsid w:val="00174C35"/>
    <w:rsid w:val="00174C7C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82C"/>
    <w:rsid w:val="0017691E"/>
    <w:rsid w:val="00176F07"/>
    <w:rsid w:val="0017709F"/>
    <w:rsid w:val="00177381"/>
    <w:rsid w:val="001774BF"/>
    <w:rsid w:val="00177900"/>
    <w:rsid w:val="00177912"/>
    <w:rsid w:val="00177A58"/>
    <w:rsid w:val="0018092C"/>
    <w:rsid w:val="00180F6A"/>
    <w:rsid w:val="001814B3"/>
    <w:rsid w:val="00181911"/>
    <w:rsid w:val="001824BD"/>
    <w:rsid w:val="00182556"/>
    <w:rsid w:val="00182596"/>
    <w:rsid w:val="001835CA"/>
    <w:rsid w:val="0018382F"/>
    <w:rsid w:val="001838B9"/>
    <w:rsid w:val="00183BB8"/>
    <w:rsid w:val="00184087"/>
    <w:rsid w:val="001841E3"/>
    <w:rsid w:val="001844D9"/>
    <w:rsid w:val="0018454A"/>
    <w:rsid w:val="001846F5"/>
    <w:rsid w:val="00185426"/>
    <w:rsid w:val="001856B9"/>
    <w:rsid w:val="00186413"/>
    <w:rsid w:val="00186959"/>
    <w:rsid w:val="00186B0F"/>
    <w:rsid w:val="00186B1E"/>
    <w:rsid w:val="00186B9A"/>
    <w:rsid w:val="00186BE7"/>
    <w:rsid w:val="00186C00"/>
    <w:rsid w:val="00186CE8"/>
    <w:rsid w:val="00186FA7"/>
    <w:rsid w:val="001872E2"/>
    <w:rsid w:val="001878AD"/>
    <w:rsid w:val="00187C19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1C5"/>
    <w:rsid w:val="00192249"/>
    <w:rsid w:val="001927FA"/>
    <w:rsid w:val="0019357F"/>
    <w:rsid w:val="001937EA"/>
    <w:rsid w:val="00193AD7"/>
    <w:rsid w:val="00193CC1"/>
    <w:rsid w:val="00193F21"/>
    <w:rsid w:val="001941A8"/>
    <w:rsid w:val="0019465C"/>
    <w:rsid w:val="001947CE"/>
    <w:rsid w:val="001948A9"/>
    <w:rsid w:val="00194996"/>
    <w:rsid w:val="00194A63"/>
    <w:rsid w:val="00194B12"/>
    <w:rsid w:val="00194D3C"/>
    <w:rsid w:val="0019508F"/>
    <w:rsid w:val="00195389"/>
    <w:rsid w:val="0019623F"/>
    <w:rsid w:val="001965DB"/>
    <w:rsid w:val="0019660E"/>
    <w:rsid w:val="00196630"/>
    <w:rsid w:val="001966F9"/>
    <w:rsid w:val="0019673B"/>
    <w:rsid w:val="00196782"/>
    <w:rsid w:val="00197011"/>
    <w:rsid w:val="00197216"/>
    <w:rsid w:val="00197261"/>
    <w:rsid w:val="00197361"/>
    <w:rsid w:val="001973BB"/>
    <w:rsid w:val="0019748C"/>
    <w:rsid w:val="001974BE"/>
    <w:rsid w:val="0019782B"/>
    <w:rsid w:val="001A00E1"/>
    <w:rsid w:val="001A05C1"/>
    <w:rsid w:val="001A0CFB"/>
    <w:rsid w:val="001A0FC6"/>
    <w:rsid w:val="001A1202"/>
    <w:rsid w:val="001A16BA"/>
    <w:rsid w:val="001A196E"/>
    <w:rsid w:val="001A1B56"/>
    <w:rsid w:val="001A1D99"/>
    <w:rsid w:val="001A202B"/>
    <w:rsid w:val="001A21D5"/>
    <w:rsid w:val="001A2265"/>
    <w:rsid w:val="001A2677"/>
    <w:rsid w:val="001A279C"/>
    <w:rsid w:val="001A2A57"/>
    <w:rsid w:val="001A30FC"/>
    <w:rsid w:val="001A3309"/>
    <w:rsid w:val="001A3CDE"/>
    <w:rsid w:val="001A458F"/>
    <w:rsid w:val="001A46E8"/>
    <w:rsid w:val="001A47BB"/>
    <w:rsid w:val="001A4811"/>
    <w:rsid w:val="001A4D9C"/>
    <w:rsid w:val="001A4D9F"/>
    <w:rsid w:val="001A4E0A"/>
    <w:rsid w:val="001A5388"/>
    <w:rsid w:val="001A5416"/>
    <w:rsid w:val="001A566B"/>
    <w:rsid w:val="001A56B6"/>
    <w:rsid w:val="001A5788"/>
    <w:rsid w:val="001A58E8"/>
    <w:rsid w:val="001A5907"/>
    <w:rsid w:val="001A5BB2"/>
    <w:rsid w:val="001A5FF5"/>
    <w:rsid w:val="001A611E"/>
    <w:rsid w:val="001A6880"/>
    <w:rsid w:val="001A69ED"/>
    <w:rsid w:val="001A6B7C"/>
    <w:rsid w:val="001A6C77"/>
    <w:rsid w:val="001A6CCD"/>
    <w:rsid w:val="001A6E13"/>
    <w:rsid w:val="001B01BA"/>
    <w:rsid w:val="001B0A86"/>
    <w:rsid w:val="001B0B91"/>
    <w:rsid w:val="001B0ED8"/>
    <w:rsid w:val="001B1067"/>
    <w:rsid w:val="001B10BD"/>
    <w:rsid w:val="001B11DF"/>
    <w:rsid w:val="001B237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25"/>
    <w:rsid w:val="001B52C9"/>
    <w:rsid w:val="001B52E9"/>
    <w:rsid w:val="001B5FD9"/>
    <w:rsid w:val="001B62AE"/>
    <w:rsid w:val="001B6AAD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99"/>
    <w:rsid w:val="001C13E3"/>
    <w:rsid w:val="001C1494"/>
    <w:rsid w:val="001C14E9"/>
    <w:rsid w:val="001C1559"/>
    <w:rsid w:val="001C1664"/>
    <w:rsid w:val="001C18C1"/>
    <w:rsid w:val="001C1FA5"/>
    <w:rsid w:val="001C2688"/>
    <w:rsid w:val="001C2908"/>
    <w:rsid w:val="001C2E39"/>
    <w:rsid w:val="001C30CF"/>
    <w:rsid w:val="001C3739"/>
    <w:rsid w:val="001C39D0"/>
    <w:rsid w:val="001C3E44"/>
    <w:rsid w:val="001C40DD"/>
    <w:rsid w:val="001C4F8F"/>
    <w:rsid w:val="001C53A4"/>
    <w:rsid w:val="001C57F1"/>
    <w:rsid w:val="001C58D8"/>
    <w:rsid w:val="001C59A8"/>
    <w:rsid w:val="001C6F88"/>
    <w:rsid w:val="001C7240"/>
    <w:rsid w:val="001C7685"/>
    <w:rsid w:val="001C76D4"/>
    <w:rsid w:val="001C7B80"/>
    <w:rsid w:val="001D0278"/>
    <w:rsid w:val="001D0368"/>
    <w:rsid w:val="001D0497"/>
    <w:rsid w:val="001D097C"/>
    <w:rsid w:val="001D0BF2"/>
    <w:rsid w:val="001D0F82"/>
    <w:rsid w:val="001D1050"/>
    <w:rsid w:val="001D1195"/>
    <w:rsid w:val="001D168A"/>
    <w:rsid w:val="001D1B7E"/>
    <w:rsid w:val="001D1BC4"/>
    <w:rsid w:val="001D23BA"/>
    <w:rsid w:val="001D2DE0"/>
    <w:rsid w:val="001D30EB"/>
    <w:rsid w:val="001D3149"/>
    <w:rsid w:val="001D345A"/>
    <w:rsid w:val="001D38AD"/>
    <w:rsid w:val="001D3923"/>
    <w:rsid w:val="001D3DE3"/>
    <w:rsid w:val="001D40FE"/>
    <w:rsid w:val="001D410D"/>
    <w:rsid w:val="001D43D5"/>
    <w:rsid w:val="001D4892"/>
    <w:rsid w:val="001D53FB"/>
    <w:rsid w:val="001D57D4"/>
    <w:rsid w:val="001D5868"/>
    <w:rsid w:val="001D58AC"/>
    <w:rsid w:val="001D5CB3"/>
    <w:rsid w:val="001D5E4A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2BE6"/>
    <w:rsid w:val="001E302F"/>
    <w:rsid w:val="001E3784"/>
    <w:rsid w:val="001E3845"/>
    <w:rsid w:val="001E452C"/>
    <w:rsid w:val="001E48D6"/>
    <w:rsid w:val="001E492B"/>
    <w:rsid w:val="001E4ED3"/>
    <w:rsid w:val="001E4FFB"/>
    <w:rsid w:val="001E5223"/>
    <w:rsid w:val="001E5824"/>
    <w:rsid w:val="001E6018"/>
    <w:rsid w:val="001E60AF"/>
    <w:rsid w:val="001E644C"/>
    <w:rsid w:val="001E6650"/>
    <w:rsid w:val="001E6C14"/>
    <w:rsid w:val="001E6C2C"/>
    <w:rsid w:val="001E6DDC"/>
    <w:rsid w:val="001E6F44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B1B"/>
    <w:rsid w:val="001F1CA9"/>
    <w:rsid w:val="001F1CCF"/>
    <w:rsid w:val="001F1DBF"/>
    <w:rsid w:val="001F1EC5"/>
    <w:rsid w:val="001F2251"/>
    <w:rsid w:val="001F23A4"/>
    <w:rsid w:val="001F2A00"/>
    <w:rsid w:val="001F330C"/>
    <w:rsid w:val="001F3818"/>
    <w:rsid w:val="001F401F"/>
    <w:rsid w:val="001F48D1"/>
    <w:rsid w:val="001F4C11"/>
    <w:rsid w:val="001F52B6"/>
    <w:rsid w:val="001F52F1"/>
    <w:rsid w:val="001F538F"/>
    <w:rsid w:val="001F544F"/>
    <w:rsid w:val="001F57F5"/>
    <w:rsid w:val="001F5906"/>
    <w:rsid w:val="001F596A"/>
    <w:rsid w:val="001F5D25"/>
    <w:rsid w:val="001F622E"/>
    <w:rsid w:val="001F63E7"/>
    <w:rsid w:val="001F6667"/>
    <w:rsid w:val="001F66DC"/>
    <w:rsid w:val="001F6796"/>
    <w:rsid w:val="001F6A3F"/>
    <w:rsid w:val="001F6B29"/>
    <w:rsid w:val="001F6E18"/>
    <w:rsid w:val="001F6EB9"/>
    <w:rsid w:val="001F7B41"/>
    <w:rsid w:val="001F7F83"/>
    <w:rsid w:val="00200218"/>
    <w:rsid w:val="00200497"/>
    <w:rsid w:val="002006C6"/>
    <w:rsid w:val="00200E07"/>
    <w:rsid w:val="0020136E"/>
    <w:rsid w:val="00201954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3D10"/>
    <w:rsid w:val="002040E4"/>
    <w:rsid w:val="00204847"/>
    <w:rsid w:val="00204D48"/>
    <w:rsid w:val="0020501F"/>
    <w:rsid w:val="00205079"/>
    <w:rsid w:val="00205831"/>
    <w:rsid w:val="00205A03"/>
    <w:rsid w:val="00205BB0"/>
    <w:rsid w:val="00205C60"/>
    <w:rsid w:val="00206034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BD0"/>
    <w:rsid w:val="00210CD4"/>
    <w:rsid w:val="00210D72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2EFD"/>
    <w:rsid w:val="002130AA"/>
    <w:rsid w:val="00213CB6"/>
    <w:rsid w:val="00214684"/>
    <w:rsid w:val="00214958"/>
    <w:rsid w:val="00214AA2"/>
    <w:rsid w:val="00214C9C"/>
    <w:rsid w:val="0021537C"/>
    <w:rsid w:val="0021561A"/>
    <w:rsid w:val="00215904"/>
    <w:rsid w:val="00215AD5"/>
    <w:rsid w:val="00215C1A"/>
    <w:rsid w:val="00215D07"/>
    <w:rsid w:val="00215E6C"/>
    <w:rsid w:val="00215E92"/>
    <w:rsid w:val="00216026"/>
    <w:rsid w:val="00216085"/>
    <w:rsid w:val="00216232"/>
    <w:rsid w:val="00216611"/>
    <w:rsid w:val="00216B04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B71"/>
    <w:rsid w:val="00221D78"/>
    <w:rsid w:val="00222497"/>
    <w:rsid w:val="00222C99"/>
    <w:rsid w:val="00223032"/>
    <w:rsid w:val="002238C7"/>
    <w:rsid w:val="00223908"/>
    <w:rsid w:val="00223989"/>
    <w:rsid w:val="002239FF"/>
    <w:rsid w:val="00223C06"/>
    <w:rsid w:val="00223CD1"/>
    <w:rsid w:val="00223D27"/>
    <w:rsid w:val="00224361"/>
    <w:rsid w:val="00224A69"/>
    <w:rsid w:val="00224FE5"/>
    <w:rsid w:val="0022563D"/>
    <w:rsid w:val="00225640"/>
    <w:rsid w:val="00225E8B"/>
    <w:rsid w:val="002260E7"/>
    <w:rsid w:val="00226967"/>
    <w:rsid w:val="00226B42"/>
    <w:rsid w:val="00226B5E"/>
    <w:rsid w:val="00226F23"/>
    <w:rsid w:val="002270DB"/>
    <w:rsid w:val="00227552"/>
    <w:rsid w:val="00230271"/>
    <w:rsid w:val="0023058F"/>
    <w:rsid w:val="002309B1"/>
    <w:rsid w:val="00230BC9"/>
    <w:rsid w:val="002314E3"/>
    <w:rsid w:val="00231705"/>
    <w:rsid w:val="002318B7"/>
    <w:rsid w:val="002318D1"/>
    <w:rsid w:val="00231F94"/>
    <w:rsid w:val="00232A10"/>
    <w:rsid w:val="00232A51"/>
    <w:rsid w:val="002332B4"/>
    <w:rsid w:val="0023356C"/>
    <w:rsid w:val="00233908"/>
    <w:rsid w:val="00233C02"/>
    <w:rsid w:val="002349C3"/>
    <w:rsid w:val="00234C9D"/>
    <w:rsid w:val="0023547E"/>
    <w:rsid w:val="00235704"/>
    <w:rsid w:val="00235A31"/>
    <w:rsid w:val="00235D24"/>
    <w:rsid w:val="0023684F"/>
    <w:rsid w:val="002369D9"/>
    <w:rsid w:val="00236C3D"/>
    <w:rsid w:val="00236C5E"/>
    <w:rsid w:val="00236D80"/>
    <w:rsid w:val="00237254"/>
    <w:rsid w:val="002376C4"/>
    <w:rsid w:val="0023775C"/>
    <w:rsid w:val="00237908"/>
    <w:rsid w:val="00237930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61C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260"/>
    <w:rsid w:val="00246306"/>
    <w:rsid w:val="002465E9"/>
    <w:rsid w:val="0024660C"/>
    <w:rsid w:val="002467D9"/>
    <w:rsid w:val="00246AB1"/>
    <w:rsid w:val="00246CA6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3E4"/>
    <w:rsid w:val="0025255A"/>
    <w:rsid w:val="002528F7"/>
    <w:rsid w:val="00252F0A"/>
    <w:rsid w:val="00252F7F"/>
    <w:rsid w:val="00253504"/>
    <w:rsid w:val="002535FA"/>
    <w:rsid w:val="002537E0"/>
    <w:rsid w:val="00253864"/>
    <w:rsid w:val="00253C0D"/>
    <w:rsid w:val="002541CD"/>
    <w:rsid w:val="00254240"/>
    <w:rsid w:val="002542C4"/>
    <w:rsid w:val="00254AE1"/>
    <w:rsid w:val="00255417"/>
    <w:rsid w:val="0025550B"/>
    <w:rsid w:val="00256520"/>
    <w:rsid w:val="00256F42"/>
    <w:rsid w:val="00257284"/>
    <w:rsid w:val="00257486"/>
    <w:rsid w:val="00257C8B"/>
    <w:rsid w:val="0026037F"/>
    <w:rsid w:val="0026051A"/>
    <w:rsid w:val="002606F0"/>
    <w:rsid w:val="002609A8"/>
    <w:rsid w:val="002613C5"/>
    <w:rsid w:val="0026198D"/>
    <w:rsid w:val="00261DCA"/>
    <w:rsid w:val="002621D9"/>
    <w:rsid w:val="002627B6"/>
    <w:rsid w:val="002628E2"/>
    <w:rsid w:val="00262C99"/>
    <w:rsid w:val="00263A47"/>
    <w:rsid w:val="00263F40"/>
    <w:rsid w:val="002642D4"/>
    <w:rsid w:val="0026474B"/>
    <w:rsid w:val="0026478A"/>
    <w:rsid w:val="00264B53"/>
    <w:rsid w:val="00264B59"/>
    <w:rsid w:val="00264CA6"/>
    <w:rsid w:val="00265175"/>
    <w:rsid w:val="002652FA"/>
    <w:rsid w:val="002657D7"/>
    <w:rsid w:val="00265AFF"/>
    <w:rsid w:val="00265B0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9EF"/>
    <w:rsid w:val="00271B47"/>
    <w:rsid w:val="00271B8A"/>
    <w:rsid w:val="00271FED"/>
    <w:rsid w:val="002726F7"/>
    <w:rsid w:val="00272809"/>
    <w:rsid w:val="00272827"/>
    <w:rsid w:val="00272A1E"/>
    <w:rsid w:val="00272A2C"/>
    <w:rsid w:val="00272E3E"/>
    <w:rsid w:val="00272E9B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022"/>
    <w:rsid w:val="002756C7"/>
    <w:rsid w:val="002758A9"/>
    <w:rsid w:val="00275FC4"/>
    <w:rsid w:val="00276012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4F7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1FEF"/>
    <w:rsid w:val="0028224F"/>
    <w:rsid w:val="00282782"/>
    <w:rsid w:val="0028287C"/>
    <w:rsid w:val="00282A00"/>
    <w:rsid w:val="00282DB2"/>
    <w:rsid w:val="00282E59"/>
    <w:rsid w:val="0028326A"/>
    <w:rsid w:val="00283490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5E39"/>
    <w:rsid w:val="00285EED"/>
    <w:rsid w:val="0028629C"/>
    <w:rsid w:val="002862FF"/>
    <w:rsid w:val="002869FA"/>
    <w:rsid w:val="0028718B"/>
    <w:rsid w:val="002871E4"/>
    <w:rsid w:val="002879FE"/>
    <w:rsid w:val="00287AE4"/>
    <w:rsid w:val="00287B86"/>
    <w:rsid w:val="00290099"/>
    <w:rsid w:val="002903A2"/>
    <w:rsid w:val="00290824"/>
    <w:rsid w:val="00290EF1"/>
    <w:rsid w:val="002912DB"/>
    <w:rsid w:val="00291498"/>
    <w:rsid w:val="00291CC1"/>
    <w:rsid w:val="00292A13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5ADD"/>
    <w:rsid w:val="00296723"/>
    <w:rsid w:val="00296887"/>
    <w:rsid w:val="0029774E"/>
    <w:rsid w:val="00297B6C"/>
    <w:rsid w:val="00297C89"/>
    <w:rsid w:val="00297F08"/>
    <w:rsid w:val="002A0432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B1A"/>
    <w:rsid w:val="002A1C9E"/>
    <w:rsid w:val="002A1E98"/>
    <w:rsid w:val="002A2760"/>
    <w:rsid w:val="002A30B7"/>
    <w:rsid w:val="002A3815"/>
    <w:rsid w:val="002A3AEF"/>
    <w:rsid w:val="002A3C40"/>
    <w:rsid w:val="002A3D75"/>
    <w:rsid w:val="002A3FA2"/>
    <w:rsid w:val="002A40F6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A1F"/>
    <w:rsid w:val="002B0BA7"/>
    <w:rsid w:val="002B0C57"/>
    <w:rsid w:val="002B0DB2"/>
    <w:rsid w:val="002B0E34"/>
    <w:rsid w:val="002B120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68C"/>
    <w:rsid w:val="002B4AF6"/>
    <w:rsid w:val="002B4CDB"/>
    <w:rsid w:val="002B5147"/>
    <w:rsid w:val="002B541D"/>
    <w:rsid w:val="002B5564"/>
    <w:rsid w:val="002B5899"/>
    <w:rsid w:val="002B58E7"/>
    <w:rsid w:val="002B5D3C"/>
    <w:rsid w:val="002B5F1F"/>
    <w:rsid w:val="002B6149"/>
    <w:rsid w:val="002B645C"/>
    <w:rsid w:val="002B6AC4"/>
    <w:rsid w:val="002B6E11"/>
    <w:rsid w:val="002B783E"/>
    <w:rsid w:val="002B7B38"/>
    <w:rsid w:val="002B7CB2"/>
    <w:rsid w:val="002C019D"/>
    <w:rsid w:val="002C0C44"/>
    <w:rsid w:val="002C1451"/>
    <w:rsid w:val="002C16C4"/>
    <w:rsid w:val="002C22D1"/>
    <w:rsid w:val="002C22E5"/>
    <w:rsid w:val="002C361D"/>
    <w:rsid w:val="002C3BBF"/>
    <w:rsid w:val="002C4260"/>
    <w:rsid w:val="002C42A2"/>
    <w:rsid w:val="002C4300"/>
    <w:rsid w:val="002C518B"/>
    <w:rsid w:val="002C554E"/>
    <w:rsid w:val="002C58C4"/>
    <w:rsid w:val="002C5A27"/>
    <w:rsid w:val="002C60F3"/>
    <w:rsid w:val="002C6580"/>
    <w:rsid w:val="002C670A"/>
    <w:rsid w:val="002C6AAD"/>
    <w:rsid w:val="002C6DDE"/>
    <w:rsid w:val="002C6FAF"/>
    <w:rsid w:val="002C7101"/>
    <w:rsid w:val="002C71C3"/>
    <w:rsid w:val="002C725B"/>
    <w:rsid w:val="002C7968"/>
    <w:rsid w:val="002C7D7C"/>
    <w:rsid w:val="002C7FED"/>
    <w:rsid w:val="002D00E4"/>
    <w:rsid w:val="002D1214"/>
    <w:rsid w:val="002D17FF"/>
    <w:rsid w:val="002D1CC9"/>
    <w:rsid w:val="002D2036"/>
    <w:rsid w:val="002D2575"/>
    <w:rsid w:val="002D298A"/>
    <w:rsid w:val="002D3315"/>
    <w:rsid w:val="002D3F71"/>
    <w:rsid w:val="002D4C3C"/>
    <w:rsid w:val="002D4C94"/>
    <w:rsid w:val="002D4D24"/>
    <w:rsid w:val="002D4E40"/>
    <w:rsid w:val="002D580F"/>
    <w:rsid w:val="002D585C"/>
    <w:rsid w:val="002D5B0C"/>
    <w:rsid w:val="002D5F2B"/>
    <w:rsid w:val="002D5FBC"/>
    <w:rsid w:val="002D61AB"/>
    <w:rsid w:val="002D66C9"/>
    <w:rsid w:val="002D6A19"/>
    <w:rsid w:val="002D6FC7"/>
    <w:rsid w:val="002D7760"/>
    <w:rsid w:val="002D7CC3"/>
    <w:rsid w:val="002D7D30"/>
    <w:rsid w:val="002D7D53"/>
    <w:rsid w:val="002E01D9"/>
    <w:rsid w:val="002E05CE"/>
    <w:rsid w:val="002E0822"/>
    <w:rsid w:val="002E13F9"/>
    <w:rsid w:val="002E174A"/>
    <w:rsid w:val="002E191E"/>
    <w:rsid w:val="002E1D3B"/>
    <w:rsid w:val="002E205E"/>
    <w:rsid w:val="002E25F9"/>
    <w:rsid w:val="002E2AD0"/>
    <w:rsid w:val="002E2FA8"/>
    <w:rsid w:val="002E30E3"/>
    <w:rsid w:val="002E3481"/>
    <w:rsid w:val="002E3564"/>
    <w:rsid w:val="002E3C69"/>
    <w:rsid w:val="002E3CC1"/>
    <w:rsid w:val="002E3D12"/>
    <w:rsid w:val="002E40DA"/>
    <w:rsid w:val="002E4474"/>
    <w:rsid w:val="002E460D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037"/>
    <w:rsid w:val="002F1429"/>
    <w:rsid w:val="002F1A6E"/>
    <w:rsid w:val="002F2779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06"/>
    <w:rsid w:val="002F54D1"/>
    <w:rsid w:val="002F559A"/>
    <w:rsid w:val="002F57B8"/>
    <w:rsid w:val="002F59F9"/>
    <w:rsid w:val="002F6057"/>
    <w:rsid w:val="002F67CD"/>
    <w:rsid w:val="002F687A"/>
    <w:rsid w:val="002F69C2"/>
    <w:rsid w:val="002F7773"/>
    <w:rsid w:val="002F77BD"/>
    <w:rsid w:val="002F78A0"/>
    <w:rsid w:val="002F7CCD"/>
    <w:rsid w:val="003003CC"/>
    <w:rsid w:val="00300489"/>
    <w:rsid w:val="003008BD"/>
    <w:rsid w:val="00300B4C"/>
    <w:rsid w:val="00300EC8"/>
    <w:rsid w:val="00300F73"/>
    <w:rsid w:val="0030109D"/>
    <w:rsid w:val="003011FE"/>
    <w:rsid w:val="00301558"/>
    <w:rsid w:val="00301A31"/>
    <w:rsid w:val="00301A33"/>
    <w:rsid w:val="00301C66"/>
    <w:rsid w:val="0030259E"/>
    <w:rsid w:val="00302734"/>
    <w:rsid w:val="00303538"/>
    <w:rsid w:val="00303694"/>
    <w:rsid w:val="0030374B"/>
    <w:rsid w:val="003037D7"/>
    <w:rsid w:val="00303C6A"/>
    <w:rsid w:val="00303F63"/>
    <w:rsid w:val="00304512"/>
    <w:rsid w:val="00304532"/>
    <w:rsid w:val="00304B76"/>
    <w:rsid w:val="00304C15"/>
    <w:rsid w:val="00304F01"/>
    <w:rsid w:val="00304FDB"/>
    <w:rsid w:val="003051A9"/>
    <w:rsid w:val="00305400"/>
    <w:rsid w:val="00305713"/>
    <w:rsid w:val="0030588B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0F1D"/>
    <w:rsid w:val="00311002"/>
    <w:rsid w:val="0031108F"/>
    <w:rsid w:val="003110A0"/>
    <w:rsid w:val="003111C0"/>
    <w:rsid w:val="003114DD"/>
    <w:rsid w:val="003117F7"/>
    <w:rsid w:val="00311A29"/>
    <w:rsid w:val="00311C57"/>
    <w:rsid w:val="00311F4F"/>
    <w:rsid w:val="00312455"/>
    <w:rsid w:val="0031246D"/>
    <w:rsid w:val="00312569"/>
    <w:rsid w:val="003132C6"/>
    <w:rsid w:val="00313A16"/>
    <w:rsid w:val="00313A78"/>
    <w:rsid w:val="00313C55"/>
    <w:rsid w:val="00313FA1"/>
    <w:rsid w:val="0031416B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34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07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5E93"/>
    <w:rsid w:val="00326178"/>
    <w:rsid w:val="003263DE"/>
    <w:rsid w:val="0032764D"/>
    <w:rsid w:val="00327E55"/>
    <w:rsid w:val="003303F7"/>
    <w:rsid w:val="00330441"/>
    <w:rsid w:val="00330844"/>
    <w:rsid w:val="00330FD7"/>
    <w:rsid w:val="00331865"/>
    <w:rsid w:val="0033190B"/>
    <w:rsid w:val="00331CCC"/>
    <w:rsid w:val="00331DED"/>
    <w:rsid w:val="00331FDF"/>
    <w:rsid w:val="003320BB"/>
    <w:rsid w:val="00332BC9"/>
    <w:rsid w:val="00332F5A"/>
    <w:rsid w:val="003330C9"/>
    <w:rsid w:val="00333238"/>
    <w:rsid w:val="0033342D"/>
    <w:rsid w:val="00333BFF"/>
    <w:rsid w:val="003341DD"/>
    <w:rsid w:val="00334457"/>
    <w:rsid w:val="00334727"/>
    <w:rsid w:val="0033475D"/>
    <w:rsid w:val="00334E1F"/>
    <w:rsid w:val="00334FE6"/>
    <w:rsid w:val="00335178"/>
    <w:rsid w:val="003353B8"/>
    <w:rsid w:val="00335927"/>
    <w:rsid w:val="003359DC"/>
    <w:rsid w:val="00335A66"/>
    <w:rsid w:val="00335B4B"/>
    <w:rsid w:val="00335B85"/>
    <w:rsid w:val="00336133"/>
    <w:rsid w:val="003364E1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0F34"/>
    <w:rsid w:val="0034112F"/>
    <w:rsid w:val="0034117D"/>
    <w:rsid w:val="003411E1"/>
    <w:rsid w:val="00341736"/>
    <w:rsid w:val="00341964"/>
    <w:rsid w:val="00341D3E"/>
    <w:rsid w:val="00341D7F"/>
    <w:rsid w:val="0034224D"/>
    <w:rsid w:val="0034231D"/>
    <w:rsid w:val="003428C0"/>
    <w:rsid w:val="00342B1F"/>
    <w:rsid w:val="00342D3C"/>
    <w:rsid w:val="0034308F"/>
    <w:rsid w:val="00343143"/>
    <w:rsid w:val="00343408"/>
    <w:rsid w:val="00343712"/>
    <w:rsid w:val="003437E1"/>
    <w:rsid w:val="00343E39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683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24"/>
    <w:rsid w:val="00352932"/>
    <w:rsid w:val="00352998"/>
    <w:rsid w:val="00352F65"/>
    <w:rsid w:val="0035326F"/>
    <w:rsid w:val="003535B6"/>
    <w:rsid w:val="00353D26"/>
    <w:rsid w:val="00354073"/>
    <w:rsid w:val="00354125"/>
    <w:rsid w:val="0035458F"/>
    <w:rsid w:val="00354A85"/>
    <w:rsid w:val="00354EE2"/>
    <w:rsid w:val="00355C43"/>
    <w:rsid w:val="003565BE"/>
    <w:rsid w:val="00356E26"/>
    <w:rsid w:val="003572D2"/>
    <w:rsid w:val="00357366"/>
    <w:rsid w:val="00357638"/>
    <w:rsid w:val="00357839"/>
    <w:rsid w:val="00360267"/>
    <w:rsid w:val="0036064E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6FDD"/>
    <w:rsid w:val="00367145"/>
    <w:rsid w:val="00367373"/>
    <w:rsid w:val="0036752E"/>
    <w:rsid w:val="0036776C"/>
    <w:rsid w:val="00370665"/>
    <w:rsid w:val="0037119F"/>
    <w:rsid w:val="0037132E"/>
    <w:rsid w:val="003717D5"/>
    <w:rsid w:val="003719F2"/>
    <w:rsid w:val="00372779"/>
    <w:rsid w:val="00372C28"/>
    <w:rsid w:val="00372CE1"/>
    <w:rsid w:val="00372D4B"/>
    <w:rsid w:val="003730F9"/>
    <w:rsid w:val="00373263"/>
    <w:rsid w:val="00373AD4"/>
    <w:rsid w:val="00373CBE"/>
    <w:rsid w:val="0037454A"/>
    <w:rsid w:val="00374681"/>
    <w:rsid w:val="00374752"/>
    <w:rsid w:val="003749C2"/>
    <w:rsid w:val="00374C6B"/>
    <w:rsid w:val="0037523D"/>
    <w:rsid w:val="0037531B"/>
    <w:rsid w:val="0037532E"/>
    <w:rsid w:val="00375567"/>
    <w:rsid w:val="00375ECF"/>
    <w:rsid w:val="00376084"/>
    <w:rsid w:val="00376718"/>
    <w:rsid w:val="00376A45"/>
    <w:rsid w:val="00376C1D"/>
    <w:rsid w:val="00376CE1"/>
    <w:rsid w:val="00376D94"/>
    <w:rsid w:val="00376F50"/>
    <w:rsid w:val="00376FF9"/>
    <w:rsid w:val="003770AC"/>
    <w:rsid w:val="003773EF"/>
    <w:rsid w:val="0037742B"/>
    <w:rsid w:val="00377B1A"/>
    <w:rsid w:val="0038031C"/>
    <w:rsid w:val="00380850"/>
    <w:rsid w:val="0038088A"/>
    <w:rsid w:val="00380946"/>
    <w:rsid w:val="00380C62"/>
    <w:rsid w:val="00380DC0"/>
    <w:rsid w:val="00381331"/>
    <w:rsid w:val="00381CE0"/>
    <w:rsid w:val="00382145"/>
    <w:rsid w:val="003824FC"/>
    <w:rsid w:val="003825E6"/>
    <w:rsid w:val="00382876"/>
    <w:rsid w:val="003832E3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B24"/>
    <w:rsid w:val="00392E25"/>
    <w:rsid w:val="00392EC6"/>
    <w:rsid w:val="00393103"/>
    <w:rsid w:val="00393131"/>
    <w:rsid w:val="0039365B"/>
    <w:rsid w:val="00393AA9"/>
    <w:rsid w:val="00393C12"/>
    <w:rsid w:val="00393C3D"/>
    <w:rsid w:val="00393F4D"/>
    <w:rsid w:val="0039412C"/>
    <w:rsid w:val="0039432A"/>
    <w:rsid w:val="00394577"/>
    <w:rsid w:val="0039487D"/>
    <w:rsid w:val="00394F5D"/>
    <w:rsid w:val="00395C75"/>
    <w:rsid w:val="00395E24"/>
    <w:rsid w:val="0039673C"/>
    <w:rsid w:val="00396A55"/>
    <w:rsid w:val="0039703B"/>
    <w:rsid w:val="0039756F"/>
    <w:rsid w:val="00397AF1"/>
    <w:rsid w:val="00397C82"/>
    <w:rsid w:val="003A039E"/>
    <w:rsid w:val="003A07BE"/>
    <w:rsid w:val="003A0CDD"/>
    <w:rsid w:val="003A1159"/>
    <w:rsid w:val="003A177F"/>
    <w:rsid w:val="003A18D9"/>
    <w:rsid w:val="003A18FD"/>
    <w:rsid w:val="003A1A98"/>
    <w:rsid w:val="003A2286"/>
    <w:rsid w:val="003A2855"/>
    <w:rsid w:val="003A28AB"/>
    <w:rsid w:val="003A2B40"/>
    <w:rsid w:val="003A33B3"/>
    <w:rsid w:val="003A3621"/>
    <w:rsid w:val="003A4A9D"/>
    <w:rsid w:val="003A4DF5"/>
    <w:rsid w:val="003A4FEE"/>
    <w:rsid w:val="003A52F3"/>
    <w:rsid w:val="003A562B"/>
    <w:rsid w:val="003A5B81"/>
    <w:rsid w:val="003A6113"/>
    <w:rsid w:val="003A61C9"/>
    <w:rsid w:val="003A63CD"/>
    <w:rsid w:val="003A64A5"/>
    <w:rsid w:val="003A6E5A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0DD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AC1"/>
    <w:rsid w:val="003C1F51"/>
    <w:rsid w:val="003C212A"/>
    <w:rsid w:val="003C2439"/>
    <w:rsid w:val="003C2A5D"/>
    <w:rsid w:val="003C2D75"/>
    <w:rsid w:val="003C2E60"/>
    <w:rsid w:val="003C34C7"/>
    <w:rsid w:val="003C35DB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4EA3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9AE"/>
    <w:rsid w:val="003C7ADE"/>
    <w:rsid w:val="003D09AB"/>
    <w:rsid w:val="003D0A9F"/>
    <w:rsid w:val="003D0F8E"/>
    <w:rsid w:val="003D1B06"/>
    <w:rsid w:val="003D1BE3"/>
    <w:rsid w:val="003D1D13"/>
    <w:rsid w:val="003D21B1"/>
    <w:rsid w:val="003D21EB"/>
    <w:rsid w:val="003D296E"/>
    <w:rsid w:val="003D2A41"/>
    <w:rsid w:val="003D2B61"/>
    <w:rsid w:val="003D2ECA"/>
    <w:rsid w:val="003D3313"/>
    <w:rsid w:val="003D3554"/>
    <w:rsid w:val="003D3F93"/>
    <w:rsid w:val="003D3FAB"/>
    <w:rsid w:val="003D4E4C"/>
    <w:rsid w:val="003D5345"/>
    <w:rsid w:val="003D69E6"/>
    <w:rsid w:val="003D6BED"/>
    <w:rsid w:val="003D6EAC"/>
    <w:rsid w:val="003D7622"/>
    <w:rsid w:val="003D7BCA"/>
    <w:rsid w:val="003D7E3B"/>
    <w:rsid w:val="003E05AE"/>
    <w:rsid w:val="003E06B0"/>
    <w:rsid w:val="003E0844"/>
    <w:rsid w:val="003E091C"/>
    <w:rsid w:val="003E0EE1"/>
    <w:rsid w:val="003E0F72"/>
    <w:rsid w:val="003E107D"/>
    <w:rsid w:val="003E195F"/>
    <w:rsid w:val="003E19FB"/>
    <w:rsid w:val="003E2309"/>
    <w:rsid w:val="003E2593"/>
    <w:rsid w:val="003E282E"/>
    <w:rsid w:val="003E2BE0"/>
    <w:rsid w:val="003E2DA4"/>
    <w:rsid w:val="003E320E"/>
    <w:rsid w:val="003E35DF"/>
    <w:rsid w:val="003E3602"/>
    <w:rsid w:val="003E4384"/>
    <w:rsid w:val="003E43DE"/>
    <w:rsid w:val="003E4782"/>
    <w:rsid w:val="003E49DC"/>
    <w:rsid w:val="003E4ABB"/>
    <w:rsid w:val="003E4DB3"/>
    <w:rsid w:val="003E50E6"/>
    <w:rsid w:val="003E5660"/>
    <w:rsid w:val="003E5C6D"/>
    <w:rsid w:val="003E5F88"/>
    <w:rsid w:val="003E6472"/>
    <w:rsid w:val="003E6479"/>
    <w:rsid w:val="003E65B3"/>
    <w:rsid w:val="003E680A"/>
    <w:rsid w:val="003E6BE3"/>
    <w:rsid w:val="003E6FD3"/>
    <w:rsid w:val="003E70D0"/>
    <w:rsid w:val="003E70F6"/>
    <w:rsid w:val="003E71F9"/>
    <w:rsid w:val="003E74AE"/>
    <w:rsid w:val="003E77F8"/>
    <w:rsid w:val="003E7DE8"/>
    <w:rsid w:val="003F0005"/>
    <w:rsid w:val="003F0253"/>
    <w:rsid w:val="003F0404"/>
    <w:rsid w:val="003F051A"/>
    <w:rsid w:val="003F0719"/>
    <w:rsid w:val="003F0BA5"/>
    <w:rsid w:val="003F0CFA"/>
    <w:rsid w:val="003F1129"/>
    <w:rsid w:val="003F16D8"/>
    <w:rsid w:val="003F19FF"/>
    <w:rsid w:val="003F1B10"/>
    <w:rsid w:val="003F1B2F"/>
    <w:rsid w:val="003F2582"/>
    <w:rsid w:val="003F2B81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7C0"/>
    <w:rsid w:val="003F6BF5"/>
    <w:rsid w:val="003F6DC6"/>
    <w:rsid w:val="003F71BD"/>
    <w:rsid w:val="003F792F"/>
    <w:rsid w:val="003F7959"/>
    <w:rsid w:val="003F7A54"/>
    <w:rsid w:val="003F7C17"/>
    <w:rsid w:val="003F7E19"/>
    <w:rsid w:val="003F7F1B"/>
    <w:rsid w:val="003F7FA6"/>
    <w:rsid w:val="0040013A"/>
    <w:rsid w:val="004001CC"/>
    <w:rsid w:val="004001CF"/>
    <w:rsid w:val="004001E2"/>
    <w:rsid w:val="00400420"/>
    <w:rsid w:val="00400A23"/>
    <w:rsid w:val="00400CED"/>
    <w:rsid w:val="00401292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3E28"/>
    <w:rsid w:val="004048E8"/>
    <w:rsid w:val="00405426"/>
    <w:rsid w:val="00405A05"/>
    <w:rsid w:val="00405CD3"/>
    <w:rsid w:val="00405D8A"/>
    <w:rsid w:val="00405FB1"/>
    <w:rsid w:val="00406275"/>
    <w:rsid w:val="004065C4"/>
    <w:rsid w:val="00406786"/>
    <w:rsid w:val="00406820"/>
    <w:rsid w:val="00407262"/>
    <w:rsid w:val="004073E2"/>
    <w:rsid w:val="00407456"/>
    <w:rsid w:val="004076C8"/>
    <w:rsid w:val="00407769"/>
    <w:rsid w:val="00407904"/>
    <w:rsid w:val="00407C24"/>
    <w:rsid w:val="00407EFE"/>
    <w:rsid w:val="0041034A"/>
    <w:rsid w:val="0041043C"/>
    <w:rsid w:val="00410910"/>
    <w:rsid w:val="0041097F"/>
    <w:rsid w:val="004109DC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3A5"/>
    <w:rsid w:val="00414EB9"/>
    <w:rsid w:val="00414ECE"/>
    <w:rsid w:val="004150F5"/>
    <w:rsid w:val="004151B3"/>
    <w:rsid w:val="0041555F"/>
    <w:rsid w:val="00415BCA"/>
    <w:rsid w:val="004160B8"/>
    <w:rsid w:val="00416933"/>
    <w:rsid w:val="004169AA"/>
    <w:rsid w:val="00416DB5"/>
    <w:rsid w:val="00417164"/>
    <w:rsid w:val="00417A02"/>
    <w:rsid w:val="00417A54"/>
    <w:rsid w:val="00417B0A"/>
    <w:rsid w:val="00417E2C"/>
    <w:rsid w:val="00417EB5"/>
    <w:rsid w:val="00420901"/>
    <w:rsid w:val="0042099D"/>
    <w:rsid w:val="00420BCE"/>
    <w:rsid w:val="00421490"/>
    <w:rsid w:val="004216A5"/>
    <w:rsid w:val="00421B27"/>
    <w:rsid w:val="00421E00"/>
    <w:rsid w:val="00421E68"/>
    <w:rsid w:val="0042266A"/>
    <w:rsid w:val="00422E29"/>
    <w:rsid w:val="00423E09"/>
    <w:rsid w:val="00423F48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0C7"/>
    <w:rsid w:val="00427241"/>
    <w:rsid w:val="004276B0"/>
    <w:rsid w:val="004278E3"/>
    <w:rsid w:val="00427921"/>
    <w:rsid w:val="00430625"/>
    <w:rsid w:val="0043078D"/>
    <w:rsid w:val="004309CC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2FC7"/>
    <w:rsid w:val="0043311A"/>
    <w:rsid w:val="004334DB"/>
    <w:rsid w:val="00433B55"/>
    <w:rsid w:val="00433D10"/>
    <w:rsid w:val="00433E10"/>
    <w:rsid w:val="004340F2"/>
    <w:rsid w:val="004340FF"/>
    <w:rsid w:val="0043485A"/>
    <w:rsid w:val="00434878"/>
    <w:rsid w:val="00434ADD"/>
    <w:rsid w:val="00434E0D"/>
    <w:rsid w:val="00435094"/>
    <w:rsid w:val="00435247"/>
    <w:rsid w:val="00435564"/>
    <w:rsid w:val="00435B4B"/>
    <w:rsid w:val="00436039"/>
    <w:rsid w:val="00436347"/>
    <w:rsid w:val="00436B66"/>
    <w:rsid w:val="00436F53"/>
    <w:rsid w:val="00437155"/>
    <w:rsid w:val="0043736E"/>
    <w:rsid w:val="00437625"/>
    <w:rsid w:val="00437797"/>
    <w:rsid w:val="00437FE4"/>
    <w:rsid w:val="00440486"/>
    <w:rsid w:val="00440831"/>
    <w:rsid w:val="0044095F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16"/>
    <w:rsid w:val="004448F6"/>
    <w:rsid w:val="00444C00"/>
    <w:rsid w:val="00444F81"/>
    <w:rsid w:val="0044511A"/>
    <w:rsid w:val="004455EA"/>
    <w:rsid w:val="004455F2"/>
    <w:rsid w:val="0044589F"/>
    <w:rsid w:val="004463E8"/>
    <w:rsid w:val="004466F3"/>
    <w:rsid w:val="004468E1"/>
    <w:rsid w:val="00446A2F"/>
    <w:rsid w:val="00446C02"/>
    <w:rsid w:val="00446D34"/>
    <w:rsid w:val="00447003"/>
    <w:rsid w:val="0044707A"/>
    <w:rsid w:val="004470B8"/>
    <w:rsid w:val="0044720D"/>
    <w:rsid w:val="00447483"/>
    <w:rsid w:val="004474F1"/>
    <w:rsid w:val="00447985"/>
    <w:rsid w:val="004479C8"/>
    <w:rsid w:val="00447F31"/>
    <w:rsid w:val="004500BB"/>
    <w:rsid w:val="004500D8"/>
    <w:rsid w:val="00450896"/>
    <w:rsid w:val="00450906"/>
    <w:rsid w:val="00450E1F"/>
    <w:rsid w:val="0045152C"/>
    <w:rsid w:val="004516C2"/>
    <w:rsid w:val="00451CAE"/>
    <w:rsid w:val="00451ED3"/>
    <w:rsid w:val="004522B0"/>
    <w:rsid w:val="00452320"/>
    <w:rsid w:val="0045241C"/>
    <w:rsid w:val="00452EEE"/>
    <w:rsid w:val="004531FA"/>
    <w:rsid w:val="00453203"/>
    <w:rsid w:val="0045349D"/>
    <w:rsid w:val="004536FD"/>
    <w:rsid w:val="00453947"/>
    <w:rsid w:val="00454083"/>
    <w:rsid w:val="004540E4"/>
    <w:rsid w:val="00454874"/>
    <w:rsid w:val="00454D50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0B1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4F2A"/>
    <w:rsid w:val="004654BD"/>
    <w:rsid w:val="00465B68"/>
    <w:rsid w:val="00465F96"/>
    <w:rsid w:val="0046634E"/>
    <w:rsid w:val="004665CF"/>
    <w:rsid w:val="004668A5"/>
    <w:rsid w:val="004669A3"/>
    <w:rsid w:val="00466C86"/>
    <w:rsid w:val="00466CFE"/>
    <w:rsid w:val="004671CF"/>
    <w:rsid w:val="0046763A"/>
    <w:rsid w:val="004700B0"/>
    <w:rsid w:val="0047025B"/>
    <w:rsid w:val="0047061E"/>
    <w:rsid w:val="004709C1"/>
    <w:rsid w:val="00470C49"/>
    <w:rsid w:val="00470E5D"/>
    <w:rsid w:val="00470EB9"/>
    <w:rsid w:val="00470FDA"/>
    <w:rsid w:val="00471350"/>
    <w:rsid w:val="00471951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4AF5"/>
    <w:rsid w:val="004752BE"/>
    <w:rsid w:val="004753E8"/>
    <w:rsid w:val="004760E3"/>
    <w:rsid w:val="00476AF6"/>
    <w:rsid w:val="004773EB"/>
    <w:rsid w:val="00477A02"/>
    <w:rsid w:val="00477BEC"/>
    <w:rsid w:val="0048022C"/>
    <w:rsid w:val="00480562"/>
    <w:rsid w:val="00480D22"/>
    <w:rsid w:val="00481182"/>
    <w:rsid w:val="00481568"/>
    <w:rsid w:val="00481979"/>
    <w:rsid w:val="00482869"/>
    <w:rsid w:val="00483133"/>
    <w:rsid w:val="00483538"/>
    <w:rsid w:val="00483BCB"/>
    <w:rsid w:val="00483D60"/>
    <w:rsid w:val="004849DE"/>
    <w:rsid w:val="00484B90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6EC7"/>
    <w:rsid w:val="0048751A"/>
    <w:rsid w:val="00487FDB"/>
    <w:rsid w:val="0049014C"/>
    <w:rsid w:val="004901EF"/>
    <w:rsid w:val="0049034F"/>
    <w:rsid w:val="004903B9"/>
    <w:rsid w:val="004904A8"/>
    <w:rsid w:val="00490BF7"/>
    <w:rsid w:val="00490D7A"/>
    <w:rsid w:val="00490FCE"/>
    <w:rsid w:val="004911CE"/>
    <w:rsid w:val="00491C53"/>
    <w:rsid w:val="00492AD0"/>
    <w:rsid w:val="00492B04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7F5"/>
    <w:rsid w:val="004A0F94"/>
    <w:rsid w:val="004A1BC1"/>
    <w:rsid w:val="004A1D96"/>
    <w:rsid w:val="004A1F27"/>
    <w:rsid w:val="004A1F2C"/>
    <w:rsid w:val="004A2538"/>
    <w:rsid w:val="004A2885"/>
    <w:rsid w:val="004A3246"/>
    <w:rsid w:val="004A32E2"/>
    <w:rsid w:val="004A34A0"/>
    <w:rsid w:val="004A3534"/>
    <w:rsid w:val="004A35D1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536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962"/>
    <w:rsid w:val="004B1A06"/>
    <w:rsid w:val="004B1CE2"/>
    <w:rsid w:val="004B23BF"/>
    <w:rsid w:val="004B26CB"/>
    <w:rsid w:val="004B28C6"/>
    <w:rsid w:val="004B3228"/>
    <w:rsid w:val="004B4272"/>
    <w:rsid w:val="004B4290"/>
    <w:rsid w:val="004B46DB"/>
    <w:rsid w:val="004B48EA"/>
    <w:rsid w:val="004B5567"/>
    <w:rsid w:val="004B5B61"/>
    <w:rsid w:val="004B6372"/>
    <w:rsid w:val="004B6D36"/>
    <w:rsid w:val="004B6E6B"/>
    <w:rsid w:val="004B71BE"/>
    <w:rsid w:val="004B7F3A"/>
    <w:rsid w:val="004C03BE"/>
    <w:rsid w:val="004C03C2"/>
    <w:rsid w:val="004C086B"/>
    <w:rsid w:val="004C0A09"/>
    <w:rsid w:val="004C0A72"/>
    <w:rsid w:val="004C1062"/>
    <w:rsid w:val="004C1322"/>
    <w:rsid w:val="004C1946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58"/>
    <w:rsid w:val="004C397C"/>
    <w:rsid w:val="004C43CF"/>
    <w:rsid w:val="004C51F5"/>
    <w:rsid w:val="004C557D"/>
    <w:rsid w:val="004C5743"/>
    <w:rsid w:val="004C582F"/>
    <w:rsid w:val="004C595D"/>
    <w:rsid w:val="004C5A38"/>
    <w:rsid w:val="004C5C98"/>
    <w:rsid w:val="004C656E"/>
    <w:rsid w:val="004C6922"/>
    <w:rsid w:val="004C6A9D"/>
    <w:rsid w:val="004C6D86"/>
    <w:rsid w:val="004C703B"/>
    <w:rsid w:val="004C7581"/>
    <w:rsid w:val="004C7AE1"/>
    <w:rsid w:val="004C7AF0"/>
    <w:rsid w:val="004C7DC7"/>
    <w:rsid w:val="004D02B8"/>
    <w:rsid w:val="004D126C"/>
    <w:rsid w:val="004D15B5"/>
    <w:rsid w:val="004D1A27"/>
    <w:rsid w:val="004D1AD5"/>
    <w:rsid w:val="004D1CAC"/>
    <w:rsid w:val="004D2114"/>
    <w:rsid w:val="004D22B0"/>
    <w:rsid w:val="004D26C9"/>
    <w:rsid w:val="004D2770"/>
    <w:rsid w:val="004D29B7"/>
    <w:rsid w:val="004D2B33"/>
    <w:rsid w:val="004D30D3"/>
    <w:rsid w:val="004D36F2"/>
    <w:rsid w:val="004D386D"/>
    <w:rsid w:val="004D3E62"/>
    <w:rsid w:val="004D3FD9"/>
    <w:rsid w:val="004D3FF9"/>
    <w:rsid w:val="004D46BE"/>
    <w:rsid w:val="004D470E"/>
    <w:rsid w:val="004D4AB1"/>
    <w:rsid w:val="004D4AC4"/>
    <w:rsid w:val="004D4FA6"/>
    <w:rsid w:val="004D50FB"/>
    <w:rsid w:val="004D5115"/>
    <w:rsid w:val="004D518C"/>
    <w:rsid w:val="004D5269"/>
    <w:rsid w:val="004D53E5"/>
    <w:rsid w:val="004D53F9"/>
    <w:rsid w:val="004D5CB3"/>
    <w:rsid w:val="004D5EB4"/>
    <w:rsid w:val="004D5EFB"/>
    <w:rsid w:val="004D618E"/>
    <w:rsid w:val="004D6259"/>
    <w:rsid w:val="004D6386"/>
    <w:rsid w:val="004D656D"/>
    <w:rsid w:val="004D66E4"/>
    <w:rsid w:val="004D6728"/>
    <w:rsid w:val="004D6E57"/>
    <w:rsid w:val="004D6F4F"/>
    <w:rsid w:val="004D6FCA"/>
    <w:rsid w:val="004D71FF"/>
    <w:rsid w:val="004D72E9"/>
    <w:rsid w:val="004D7375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4356"/>
    <w:rsid w:val="004E48EF"/>
    <w:rsid w:val="004E4B41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375"/>
    <w:rsid w:val="004E63D3"/>
    <w:rsid w:val="004E666F"/>
    <w:rsid w:val="004E687A"/>
    <w:rsid w:val="004E6CE8"/>
    <w:rsid w:val="004E701E"/>
    <w:rsid w:val="004E7078"/>
    <w:rsid w:val="004E73EF"/>
    <w:rsid w:val="004E7751"/>
    <w:rsid w:val="004E7D40"/>
    <w:rsid w:val="004F00DF"/>
    <w:rsid w:val="004F0119"/>
    <w:rsid w:val="004F03C1"/>
    <w:rsid w:val="004F041E"/>
    <w:rsid w:val="004F0C15"/>
    <w:rsid w:val="004F139B"/>
    <w:rsid w:val="004F1425"/>
    <w:rsid w:val="004F16EA"/>
    <w:rsid w:val="004F172D"/>
    <w:rsid w:val="004F206D"/>
    <w:rsid w:val="004F2118"/>
    <w:rsid w:val="004F2180"/>
    <w:rsid w:val="004F21E9"/>
    <w:rsid w:val="004F2270"/>
    <w:rsid w:val="004F37C1"/>
    <w:rsid w:val="004F422F"/>
    <w:rsid w:val="004F42E8"/>
    <w:rsid w:val="004F4550"/>
    <w:rsid w:val="004F48E3"/>
    <w:rsid w:val="004F4B80"/>
    <w:rsid w:val="004F4BDC"/>
    <w:rsid w:val="004F58B0"/>
    <w:rsid w:val="004F5C93"/>
    <w:rsid w:val="004F5D34"/>
    <w:rsid w:val="004F5EB0"/>
    <w:rsid w:val="004F61C1"/>
    <w:rsid w:val="004F63B7"/>
    <w:rsid w:val="004F647A"/>
    <w:rsid w:val="004F673F"/>
    <w:rsid w:val="004F68F0"/>
    <w:rsid w:val="004F7020"/>
    <w:rsid w:val="004F72D3"/>
    <w:rsid w:val="004F7463"/>
    <w:rsid w:val="004F756A"/>
    <w:rsid w:val="004F7793"/>
    <w:rsid w:val="004F785F"/>
    <w:rsid w:val="004F7FB5"/>
    <w:rsid w:val="005002CC"/>
    <w:rsid w:val="0050052E"/>
    <w:rsid w:val="00500545"/>
    <w:rsid w:val="00500C91"/>
    <w:rsid w:val="00500DD2"/>
    <w:rsid w:val="00500E6E"/>
    <w:rsid w:val="005010FA"/>
    <w:rsid w:val="00501220"/>
    <w:rsid w:val="005017CE"/>
    <w:rsid w:val="00501841"/>
    <w:rsid w:val="00502251"/>
    <w:rsid w:val="00502335"/>
    <w:rsid w:val="005023A0"/>
    <w:rsid w:val="0050257B"/>
    <w:rsid w:val="005026D6"/>
    <w:rsid w:val="00502EB8"/>
    <w:rsid w:val="00502F94"/>
    <w:rsid w:val="00503009"/>
    <w:rsid w:val="005031CB"/>
    <w:rsid w:val="00503204"/>
    <w:rsid w:val="0050335F"/>
    <w:rsid w:val="00503450"/>
    <w:rsid w:val="00503A29"/>
    <w:rsid w:val="00503C30"/>
    <w:rsid w:val="00503EB6"/>
    <w:rsid w:val="00504105"/>
    <w:rsid w:val="0050454D"/>
    <w:rsid w:val="00504793"/>
    <w:rsid w:val="00504D92"/>
    <w:rsid w:val="00504EFF"/>
    <w:rsid w:val="00505315"/>
    <w:rsid w:val="00505358"/>
    <w:rsid w:val="00505F4D"/>
    <w:rsid w:val="005061DE"/>
    <w:rsid w:val="00506279"/>
    <w:rsid w:val="005066C1"/>
    <w:rsid w:val="00506816"/>
    <w:rsid w:val="00507672"/>
    <w:rsid w:val="005077DC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1C"/>
    <w:rsid w:val="00512B45"/>
    <w:rsid w:val="00513B3E"/>
    <w:rsid w:val="00514051"/>
    <w:rsid w:val="00514453"/>
    <w:rsid w:val="005148B2"/>
    <w:rsid w:val="005149E0"/>
    <w:rsid w:val="00514E9D"/>
    <w:rsid w:val="005154CE"/>
    <w:rsid w:val="00515B57"/>
    <w:rsid w:val="00515FE7"/>
    <w:rsid w:val="0051616C"/>
    <w:rsid w:val="005167EF"/>
    <w:rsid w:val="005167F7"/>
    <w:rsid w:val="005168D8"/>
    <w:rsid w:val="005168DC"/>
    <w:rsid w:val="00516C87"/>
    <w:rsid w:val="0051701B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2AE"/>
    <w:rsid w:val="00521330"/>
    <w:rsid w:val="005214DC"/>
    <w:rsid w:val="00521DF0"/>
    <w:rsid w:val="00521EC3"/>
    <w:rsid w:val="00521FA2"/>
    <w:rsid w:val="00522707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9CC"/>
    <w:rsid w:val="00530E04"/>
    <w:rsid w:val="00530E88"/>
    <w:rsid w:val="00531665"/>
    <w:rsid w:val="00531B37"/>
    <w:rsid w:val="00532246"/>
    <w:rsid w:val="005325EA"/>
    <w:rsid w:val="00532DAD"/>
    <w:rsid w:val="00533136"/>
    <w:rsid w:val="00533245"/>
    <w:rsid w:val="00533683"/>
    <w:rsid w:val="0053403B"/>
    <w:rsid w:val="005347D9"/>
    <w:rsid w:val="00534BDA"/>
    <w:rsid w:val="00534F43"/>
    <w:rsid w:val="005351BE"/>
    <w:rsid w:val="00535A18"/>
    <w:rsid w:val="00535AFB"/>
    <w:rsid w:val="00535C8F"/>
    <w:rsid w:val="00535D88"/>
    <w:rsid w:val="00535E09"/>
    <w:rsid w:val="00535E6E"/>
    <w:rsid w:val="00535F73"/>
    <w:rsid w:val="0053627C"/>
    <w:rsid w:val="00536B2B"/>
    <w:rsid w:val="00536F1F"/>
    <w:rsid w:val="00537111"/>
    <w:rsid w:val="00540382"/>
    <w:rsid w:val="0054092A"/>
    <w:rsid w:val="00540A8E"/>
    <w:rsid w:val="00540E07"/>
    <w:rsid w:val="00540EF7"/>
    <w:rsid w:val="0054161F"/>
    <w:rsid w:val="00541D09"/>
    <w:rsid w:val="00541D24"/>
    <w:rsid w:val="005427F5"/>
    <w:rsid w:val="00542B72"/>
    <w:rsid w:val="0054302C"/>
    <w:rsid w:val="0054323D"/>
    <w:rsid w:val="005434A2"/>
    <w:rsid w:val="005434A4"/>
    <w:rsid w:val="0054369D"/>
    <w:rsid w:val="005440BC"/>
    <w:rsid w:val="00544FD0"/>
    <w:rsid w:val="00545007"/>
    <w:rsid w:val="00545119"/>
    <w:rsid w:val="005455BD"/>
    <w:rsid w:val="0054590D"/>
    <w:rsid w:val="00545B2B"/>
    <w:rsid w:val="00546058"/>
    <w:rsid w:val="005463BA"/>
    <w:rsid w:val="00546440"/>
    <w:rsid w:val="00546C85"/>
    <w:rsid w:val="00546FC4"/>
    <w:rsid w:val="00547167"/>
    <w:rsid w:val="00547389"/>
    <w:rsid w:val="00547870"/>
    <w:rsid w:val="0055005E"/>
    <w:rsid w:val="005500FF"/>
    <w:rsid w:val="005501A4"/>
    <w:rsid w:val="00550258"/>
    <w:rsid w:val="005503D9"/>
    <w:rsid w:val="00550893"/>
    <w:rsid w:val="00550AEF"/>
    <w:rsid w:val="00550E63"/>
    <w:rsid w:val="00550EA7"/>
    <w:rsid w:val="00550F5A"/>
    <w:rsid w:val="005510D4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1EF"/>
    <w:rsid w:val="005535DF"/>
    <w:rsid w:val="00553633"/>
    <w:rsid w:val="005538D0"/>
    <w:rsid w:val="00553D32"/>
    <w:rsid w:val="00553FDF"/>
    <w:rsid w:val="00554140"/>
    <w:rsid w:val="005543A1"/>
    <w:rsid w:val="0055485B"/>
    <w:rsid w:val="00554DB8"/>
    <w:rsid w:val="0055504F"/>
    <w:rsid w:val="005554C0"/>
    <w:rsid w:val="005556B0"/>
    <w:rsid w:val="0055595F"/>
    <w:rsid w:val="00555A95"/>
    <w:rsid w:val="00555B8F"/>
    <w:rsid w:val="00555F89"/>
    <w:rsid w:val="005563C2"/>
    <w:rsid w:val="005565AE"/>
    <w:rsid w:val="00556AE5"/>
    <w:rsid w:val="00556BBD"/>
    <w:rsid w:val="00556F20"/>
    <w:rsid w:val="005573D7"/>
    <w:rsid w:val="005573E2"/>
    <w:rsid w:val="005574E4"/>
    <w:rsid w:val="005579EF"/>
    <w:rsid w:val="005602D9"/>
    <w:rsid w:val="00560671"/>
    <w:rsid w:val="00560708"/>
    <w:rsid w:val="00560942"/>
    <w:rsid w:val="00560B36"/>
    <w:rsid w:val="00560B42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5AE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52D"/>
    <w:rsid w:val="005706B2"/>
    <w:rsid w:val="0057070A"/>
    <w:rsid w:val="00570866"/>
    <w:rsid w:val="005708B9"/>
    <w:rsid w:val="005709AA"/>
    <w:rsid w:val="00570A78"/>
    <w:rsid w:val="00570E3B"/>
    <w:rsid w:val="005711B5"/>
    <w:rsid w:val="00571774"/>
    <w:rsid w:val="005717F9"/>
    <w:rsid w:val="005723CB"/>
    <w:rsid w:val="00572639"/>
    <w:rsid w:val="00572A28"/>
    <w:rsid w:val="00572B82"/>
    <w:rsid w:val="00572C39"/>
    <w:rsid w:val="00572E7C"/>
    <w:rsid w:val="00572FB7"/>
    <w:rsid w:val="00573045"/>
    <w:rsid w:val="005731A9"/>
    <w:rsid w:val="005731F0"/>
    <w:rsid w:val="0057368C"/>
    <w:rsid w:val="00573719"/>
    <w:rsid w:val="00573ACC"/>
    <w:rsid w:val="00573B68"/>
    <w:rsid w:val="00573D39"/>
    <w:rsid w:val="00573E6D"/>
    <w:rsid w:val="00574267"/>
    <w:rsid w:val="00574364"/>
    <w:rsid w:val="0057441A"/>
    <w:rsid w:val="00574528"/>
    <w:rsid w:val="005748EA"/>
    <w:rsid w:val="00574B42"/>
    <w:rsid w:val="00574C53"/>
    <w:rsid w:val="00574E06"/>
    <w:rsid w:val="00574FD7"/>
    <w:rsid w:val="00575534"/>
    <w:rsid w:val="0057581D"/>
    <w:rsid w:val="005759D7"/>
    <w:rsid w:val="00576057"/>
    <w:rsid w:val="0057607F"/>
    <w:rsid w:val="00576325"/>
    <w:rsid w:val="00577976"/>
    <w:rsid w:val="00577A80"/>
    <w:rsid w:val="00577A8D"/>
    <w:rsid w:val="00577BB6"/>
    <w:rsid w:val="00577C6A"/>
    <w:rsid w:val="00577F53"/>
    <w:rsid w:val="005800C2"/>
    <w:rsid w:val="00580285"/>
    <w:rsid w:val="00580563"/>
    <w:rsid w:val="00580612"/>
    <w:rsid w:val="00580861"/>
    <w:rsid w:val="00580A46"/>
    <w:rsid w:val="00580BE2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7A0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122"/>
    <w:rsid w:val="005902CF"/>
    <w:rsid w:val="005902ED"/>
    <w:rsid w:val="005904ED"/>
    <w:rsid w:val="0059081E"/>
    <w:rsid w:val="0059095A"/>
    <w:rsid w:val="00590B70"/>
    <w:rsid w:val="0059125B"/>
    <w:rsid w:val="0059160B"/>
    <w:rsid w:val="00591A42"/>
    <w:rsid w:val="0059237A"/>
    <w:rsid w:val="0059243F"/>
    <w:rsid w:val="005924E0"/>
    <w:rsid w:val="005925BB"/>
    <w:rsid w:val="00592BF4"/>
    <w:rsid w:val="00592D32"/>
    <w:rsid w:val="0059316B"/>
    <w:rsid w:val="00593384"/>
    <w:rsid w:val="00593394"/>
    <w:rsid w:val="0059343D"/>
    <w:rsid w:val="0059379A"/>
    <w:rsid w:val="0059389C"/>
    <w:rsid w:val="00593BF0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97DD2"/>
    <w:rsid w:val="00597EEA"/>
    <w:rsid w:val="005A0333"/>
    <w:rsid w:val="005A0830"/>
    <w:rsid w:val="005A0A8C"/>
    <w:rsid w:val="005A0FFC"/>
    <w:rsid w:val="005A10D5"/>
    <w:rsid w:val="005A13EC"/>
    <w:rsid w:val="005A1AED"/>
    <w:rsid w:val="005A2338"/>
    <w:rsid w:val="005A239B"/>
    <w:rsid w:val="005A2F52"/>
    <w:rsid w:val="005A2FC3"/>
    <w:rsid w:val="005A3529"/>
    <w:rsid w:val="005A3577"/>
    <w:rsid w:val="005A3624"/>
    <w:rsid w:val="005A376B"/>
    <w:rsid w:val="005A3903"/>
    <w:rsid w:val="005A3B14"/>
    <w:rsid w:val="005A3BF3"/>
    <w:rsid w:val="005A3F45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459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2B8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EA5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01F"/>
    <w:rsid w:val="005B54A7"/>
    <w:rsid w:val="005B615E"/>
    <w:rsid w:val="005B6C37"/>
    <w:rsid w:val="005B70A7"/>
    <w:rsid w:val="005B7407"/>
    <w:rsid w:val="005B7B0B"/>
    <w:rsid w:val="005B7BEA"/>
    <w:rsid w:val="005B7EAF"/>
    <w:rsid w:val="005C006B"/>
    <w:rsid w:val="005C02E5"/>
    <w:rsid w:val="005C04F3"/>
    <w:rsid w:val="005C0904"/>
    <w:rsid w:val="005C0D58"/>
    <w:rsid w:val="005C0F73"/>
    <w:rsid w:val="005C15BB"/>
    <w:rsid w:val="005C16D3"/>
    <w:rsid w:val="005C1B0F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497A"/>
    <w:rsid w:val="005C505B"/>
    <w:rsid w:val="005C64C1"/>
    <w:rsid w:val="005C6CF1"/>
    <w:rsid w:val="005C72D8"/>
    <w:rsid w:val="005C7B59"/>
    <w:rsid w:val="005D08FA"/>
    <w:rsid w:val="005D0D98"/>
    <w:rsid w:val="005D0E61"/>
    <w:rsid w:val="005D188D"/>
    <w:rsid w:val="005D1A27"/>
    <w:rsid w:val="005D1D86"/>
    <w:rsid w:val="005D28A2"/>
    <w:rsid w:val="005D2BDA"/>
    <w:rsid w:val="005D2D6E"/>
    <w:rsid w:val="005D3209"/>
    <w:rsid w:val="005D3727"/>
    <w:rsid w:val="005D399B"/>
    <w:rsid w:val="005D3F9C"/>
    <w:rsid w:val="005D413C"/>
    <w:rsid w:val="005D41E6"/>
    <w:rsid w:val="005D445C"/>
    <w:rsid w:val="005D44B3"/>
    <w:rsid w:val="005D47C7"/>
    <w:rsid w:val="005D485D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B02"/>
    <w:rsid w:val="005E0C40"/>
    <w:rsid w:val="005E0F41"/>
    <w:rsid w:val="005E107B"/>
    <w:rsid w:val="005E11B5"/>
    <w:rsid w:val="005E15BA"/>
    <w:rsid w:val="005E1CFA"/>
    <w:rsid w:val="005E20C8"/>
    <w:rsid w:val="005E2115"/>
    <w:rsid w:val="005E22B3"/>
    <w:rsid w:val="005E2868"/>
    <w:rsid w:val="005E3111"/>
    <w:rsid w:val="005E31B8"/>
    <w:rsid w:val="005E364B"/>
    <w:rsid w:val="005E38C1"/>
    <w:rsid w:val="005E3B76"/>
    <w:rsid w:val="005E3B96"/>
    <w:rsid w:val="005E4252"/>
    <w:rsid w:val="005E4457"/>
    <w:rsid w:val="005E45A2"/>
    <w:rsid w:val="005E55B9"/>
    <w:rsid w:val="005E56A8"/>
    <w:rsid w:val="005E57DD"/>
    <w:rsid w:val="005E5C35"/>
    <w:rsid w:val="005E5E9C"/>
    <w:rsid w:val="005E5F8F"/>
    <w:rsid w:val="005E6052"/>
    <w:rsid w:val="005E6306"/>
    <w:rsid w:val="005E65BB"/>
    <w:rsid w:val="005E67A9"/>
    <w:rsid w:val="005E6909"/>
    <w:rsid w:val="005E6D0E"/>
    <w:rsid w:val="005E7575"/>
    <w:rsid w:val="005E7A7E"/>
    <w:rsid w:val="005F01AB"/>
    <w:rsid w:val="005F0582"/>
    <w:rsid w:val="005F06AA"/>
    <w:rsid w:val="005F0792"/>
    <w:rsid w:val="005F0A67"/>
    <w:rsid w:val="005F0B7A"/>
    <w:rsid w:val="005F0E00"/>
    <w:rsid w:val="005F1183"/>
    <w:rsid w:val="005F118D"/>
    <w:rsid w:val="005F1258"/>
    <w:rsid w:val="005F194C"/>
    <w:rsid w:val="005F1B0E"/>
    <w:rsid w:val="005F1CEC"/>
    <w:rsid w:val="005F2409"/>
    <w:rsid w:val="005F24F4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C03"/>
    <w:rsid w:val="005F5C5E"/>
    <w:rsid w:val="005F5DBB"/>
    <w:rsid w:val="005F6965"/>
    <w:rsid w:val="005F6CAF"/>
    <w:rsid w:val="005F6F01"/>
    <w:rsid w:val="005F736F"/>
    <w:rsid w:val="005F7D8E"/>
    <w:rsid w:val="006001C9"/>
    <w:rsid w:val="00600A8C"/>
    <w:rsid w:val="00600D13"/>
    <w:rsid w:val="006010DE"/>
    <w:rsid w:val="0060186E"/>
    <w:rsid w:val="00601885"/>
    <w:rsid w:val="00601A22"/>
    <w:rsid w:val="00601B4A"/>
    <w:rsid w:val="00601E9F"/>
    <w:rsid w:val="0060241F"/>
    <w:rsid w:val="00602F53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07975"/>
    <w:rsid w:val="006106B6"/>
    <w:rsid w:val="0061094B"/>
    <w:rsid w:val="00610FEF"/>
    <w:rsid w:val="006116B9"/>
    <w:rsid w:val="00611B0E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2FB3"/>
    <w:rsid w:val="00613871"/>
    <w:rsid w:val="006138B3"/>
    <w:rsid w:val="00613B32"/>
    <w:rsid w:val="006140B4"/>
    <w:rsid w:val="0061435E"/>
    <w:rsid w:val="006143B7"/>
    <w:rsid w:val="00614877"/>
    <w:rsid w:val="00614DA0"/>
    <w:rsid w:val="00614E23"/>
    <w:rsid w:val="006150E1"/>
    <w:rsid w:val="00615A35"/>
    <w:rsid w:val="00615B95"/>
    <w:rsid w:val="00615C06"/>
    <w:rsid w:val="006160C0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0712"/>
    <w:rsid w:val="006222E0"/>
    <w:rsid w:val="00622448"/>
    <w:rsid w:val="006229CE"/>
    <w:rsid w:val="00622B96"/>
    <w:rsid w:val="00622C88"/>
    <w:rsid w:val="00624B17"/>
    <w:rsid w:val="00624B27"/>
    <w:rsid w:val="00624BFF"/>
    <w:rsid w:val="00624CC6"/>
    <w:rsid w:val="00625164"/>
    <w:rsid w:val="00625416"/>
    <w:rsid w:val="00625608"/>
    <w:rsid w:val="0062589E"/>
    <w:rsid w:val="00625B0F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26B7"/>
    <w:rsid w:val="00632CDE"/>
    <w:rsid w:val="0063303B"/>
    <w:rsid w:val="00633603"/>
    <w:rsid w:val="00633BE6"/>
    <w:rsid w:val="00633F4F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6FD2"/>
    <w:rsid w:val="006372DC"/>
    <w:rsid w:val="00637411"/>
    <w:rsid w:val="0063741B"/>
    <w:rsid w:val="0063744D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33A"/>
    <w:rsid w:val="006474EA"/>
    <w:rsid w:val="00647610"/>
    <w:rsid w:val="00647721"/>
    <w:rsid w:val="0064787E"/>
    <w:rsid w:val="00647984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2A"/>
    <w:rsid w:val="00653E46"/>
    <w:rsid w:val="006540F0"/>
    <w:rsid w:val="006544B3"/>
    <w:rsid w:val="006547F3"/>
    <w:rsid w:val="00654B5E"/>
    <w:rsid w:val="006555FA"/>
    <w:rsid w:val="006556A7"/>
    <w:rsid w:val="0065592D"/>
    <w:rsid w:val="00655B99"/>
    <w:rsid w:val="00655C5A"/>
    <w:rsid w:val="0065641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2FE1"/>
    <w:rsid w:val="006635CE"/>
    <w:rsid w:val="00664584"/>
    <w:rsid w:val="006645D2"/>
    <w:rsid w:val="006647F2"/>
    <w:rsid w:val="00664B22"/>
    <w:rsid w:val="00665050"/>
    <w:rsid w:val="0066508D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172"/>
    <w:rsid w:val="00666219"/>
    <w:rsid w:val="00666680"/>
    <w:rsid w:val="00666CAF"/>
    <w:rsid w:val="00666F47"/>
    <w:rsid w:val="00667BC7"/>
    <w:rsid w:val="0067013E"/>
    <w:rsid w:val="006701EE"/>
    <w:rsid w:val="00670866"/>
    <w:rsid w:val="00670952"/>
    <w:rsid w:val="00670B0C"/>
    <w:rsid w:val="00670F0C"/>
    <w:rsid w:val="00670F95"/>
    <w:rsid w:val="006712C8"/>
    <w:rsid w:val="0067157C"/>
    <w:rsid w:val="006717E6"/>
    <w:rsid w:val="006718B3"/>
    <w:rsid w:val="006730E4"/>
    <w:rsid w:val="00673504"/>
    <w:rsid w:val="006746D0"/>
    <w:rsid w:val="006747BD"/>
    <w:rsid w:val="00674C33"/>
    <w:rsid w:val="00674FAD"/>
    <w:rsid w:val="006757E1"/>
    <w:rsid w:val="0067587C"/>
    <w:rsid w:val="00675906"/>
    <w:rsid w:val="00675909"/>
    <w:rsid w:val="00675A0D"/>
    <w:rsid w:val="00675A4E"/>
    <w:rsid w:val="00675C9A"/>
    <w:rsid w:val="00675F19"/>
    <w:rsid w:val="006763E2"/>
    <w:rsid w:val="006765E6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051"/>
    <w:rsid w:val="00681106"/>
    <w:rsid w:val="00681293"/>
    <w:rsid w:val="00681809"/>
    <w:rsid w:val="00681AC8"/>
    <w:rsid w:val="00681AF4"/>
    <w:rsid w:val="00681D97"/>
    <w:rsid w:val="00682131"/>
    <w:rsid w:val="00682266"/>
    <w:rsid w:val="00682A58"/>
    <w:rsid w:val="00682A5F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273"/>
    <w:rsid w:val="0068783E"/>
    <w:rsid w:val="00687855"/>
    <w:rsid w:val="006878BD"/>
    <w:rsid w:val="006879E8"/>
    <w:rsid w:val="00687F34"/>
    <w:rsid w:val="00690245"/>
    <w:rsid w:val="0069077C"/>
    <w:rsid w:val="00690D94"/>
    <w:rsid w:val="00690EE2"/>
    <w:rsid w:val="00690F69"/>
    <w:rsid w:val="00690F98"/>
    <w:rsid w:val="00691042"/>
    <w:rsid w:val="006913CD"/>
    <w:rsid w:val="00691758"/>
    <w:rsid w:val="00691C75"/>
    <w:rsid w:val="00691C8D"/>
    <w:rsid w:val="00691CEA"/>
    <w:rsid w:val="00691F25"/>
    <w:rsid w:val="00692009"/>
    <w:rsid w:val="00692104"/>
    <w:rsid w:val="006921E2"/>
    <w:rsid w:val="00692659"/>
    <w:rsid w:val="00692BE0"/>
    <w:rsid w:val="00692C9B"/>
    <w:rsid w:val="00692CE7"/>
    <w:rsid w:val="0069333C"/>
    <w:rsid w:val="0069349F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B45"/>
    <w:rsid w:val="00695C69"/>
    <w:rsid w:val="00695DF2"/>
    <w:rsid w:val="006961FF"/>
    <w:rsid w:val="006962E5"/>
    <w:rsid w:val="00696962"/>
    <w:rsid w:val="00696D89"/>
    <w:rsid w:val="00696EF0"/>
    <w:rsid w:val="00697428"/>
    <w:rsid w:val="0069757B"/>
    <w:rsid w:val="006976A3"/>
    <w:rsid w:val="006979B3"/>
    <w:rsid w:val="00697E46"/>
    <w:rsid w:val="006A01A1"/>
    <w:rsid w:val="006A074E"/>
    <w:rsid w:val="006A07B2"/>
    <w:rsid w:val="006A0CFB"/>
    <w:rsid w:val="006A0E7B"/>
    <w:rsid w:val="006A0E83"/>
    <w:rsid w:val="006A0F87"/>
    <w:rsid w:val="006A1012"/>
    <w:rsid w:val="006A1601"/>
    <w:rsid w:val="006A2876"/>
    <w:rsid w:val="006A34DA"/>
    <w:rsid w:val="006A3730"/>
    <w:rsid w:val="006A3D91"/>
    <w:rsid w:val="006A3F0B"/>
    <w:rsid w:val="006A42F0"/>
    <w:rsid w:val="006A4344"/>
    <w:rsid w:val="006A49DB"/>
    <w:rsid w:val="006A4B50"/>
    <w:rsid w:val="006A4C4E"/>
    <w:rsid w:val="006A4F71"/>
    <w:rsid w:val="006A5075"/>
    <w:rsid w:val="006A582F"/>
    <w:rsid w:val="006A5950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AC1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006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0DF"/>
    <w:rsid w:val="006B7813"/>
    <w:rsid w:val="006B78EB"/>
    <w:rsid w:val="006B79AA"/>
    <w:rsid w:val="006B7ABD"/>
    <w:rsid w:val="006C012E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2A06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BCF"/>
    <w:rsid w:val="006C5C30"/>
    <w:rsid w:val="006C5D52"/>
    <w:rsid w:val="006C68CE"/>
    <w:rsid w:val="006C6E40"/>
    <w:rsid w:val="006C71FF"/>
    <w:rsid w:val="006C7B86"/>
    <w:rsid w:val="006D089C"/>
    <w:rsid w:val="006D108C"/>
    <w:rsid w:val="006D124A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5504"/>
    <w:rsid w:val="006D608C"/>
    <w:rsid w:val="006D6341"/>
    <w:rsid w:val="006D64F7"/>
    <w:rsid w:val="006D6569"/>
    <w:rsid w:val="006D6712"/>
    <w:rsid w:val="006D673B"/>
    <w:rsid w:val="006D67FD"/>
    <w:rsid w:val="006D69EF"/>
    <w:rsid w:val="006D70D7"/>
    <w:rsid w:val="006D7795"/>
    <w:rsid w:val="006E0518"/>
    <w:rsid w:val="006E06F1"/>
    <w:rsid w:val="006E0AC8"/>
    <w:rsid w:val="006E0D32"/>
    <w:rsid w:val="006E0D66"/>
    <w:rsid w:val="006E1435"/>
    <w:rsid w:val="006E1DEF"/>
    <w:rsid w:val="006E2156"/>
    <w:rsid w:val="006E23D1"/>
    <w:rsid w:val="006E2559"/>
    <w:rsid w:val="006E27F1"/>
    <w:rsid w:val="006E28DE"/>
    <w:rsid w:val="006E2E06"/>
    <w:rsid w:val="006E2E42"/>
    <w:rsid w:val="006E2F84"/>
    <w:rsid w:val="006E32AF"/>
    <w:rsid w:val="006E333E"/>
    <w:rsid w:val="006E48D7"/>
    <w:rsid w:val="006E4EB0"/>
    <w:rsid w:val="006E4FFB"/>
    <w:rsid w:val="006E5257"/>
    <w:rsid w:val="006E58D5"/>
    <w:rsid w:val="006E5B0D"/>
    <w:rsid w:val="006E5BA4"/>
    <w:rsid w:val="006E5DF3"/>
    <w:rsid w:val="006E5E8B"/>
    <w:rsid w:val="006E68B8"/>
    <w:rsid w:val="006E6CFB"/>
    <w:rsid w:val="006E707E"/>
    <w:rsid w:val="006E744D"/>
    <w:rsid w:val="006E7C81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0C1"/>
    <w:rsid w:val="006F32F3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488"/>
    <w:rsid w:val="00701635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23"/>
    <w:rsid w:val="00703847"/>
    <w:rsid w:val="00703A03"/>
    <w:rsid w:val="00703A65"/>
    <w:rsid w:val="00703A99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6C46"/>
    <w:rsid w:val="00707371"/>
    <w:rsid w:val="00707FF3"/>
    <w:rsid w:val="007100B5"/>
    <w:rsid w:val="007101B5"/>
    <w:rsid w:val="007101FA"/>
    <w:rsid w:val="007103E1"/>
    <w:rsid w:val="007106F3"/>
    <w:rsid w:val="0071070D"/>
    <w:rsid w:val="00711380"/>
    <w:rsid w:val="007113B0"/>
    <w:rsid w:val="00711423"/>
    <w:rsid w:val="0071179F"/>
    <w:rsid w:val="00712172"/>
    <w:rsid w:val="00712647"/>
    <w:rsid w:val="0071295D"/>
    <w:rsid w:val="007129E6"/>
    <w:rsid w:val="00712D49"/>
    <w:rsid w:val="00712D64"/>
    <w:rsid w:val="00712D85"/>
    <w:rsid w:val="00712DDF"/>
    <w:rsid w:val="0071346E"/>
    <w:rsid w:val="0071359C"/>
    <w:rsid w:val="0071361C"/>
    <w:rsid w:val="00713644"/>
    <w:rsid w:val="00713B0F"/>
    <w:rsid w:val="00713BA6"/>
    <w:rsid w:val="00713C7B"/>
    <w:rsid w:val="00713CBA"/>
    <w:rsid w:val="0071477A"/>
    <w:rsid w:val="0071494D"/>
    <w:rsid w:val="00714A3D"/>
    <w:rsid w:val="0071588C"/>
    <w:rsid w:val="0071653E"/>
    <w:rsid w:val="00716CAC"/>
    <w:rsid w:val="00716DBC"/>
    <w:rsid w:val="0071779B"/>
    <w:rsid w:val="00720019"/>
    <w:rsid w:val="00720318"/>
    <w:rsid w:val="007208C2"/>
    <w:rsid w:val="00720AA7"/>
    <w:rsid w:val="00721301"/>
    <w:rsid w:val="0072157F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A97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5E91"/>
    <w:rsid w:val="0072619E"/>
    <w:rsid w:val="00726269"/>
    <w:rsid w:val="007265E8"/>
    <w:rsid w:val="007269C2"/>
    <w:rsid w:val="00726FAC"/>
    <w:rsid w:val="00727190"/>
    <w:rsid w:val="0072744D"/>
    <w:rsid w:val="007279DE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06E"/>
    <w:rsid w:val="00732300"/>
    <w:rsid w:val="00732518"/>
    <w:rsid w:val="00732EE8"/>
    <w:rsid w:val="00733000"/>
    <w:rsid w:val="007334A5"/>
    <w:rsid w:val="00733CE6"/>
    <w:rsid w:val="00733D46"/>
    <w:rsid w:val="00733F01"/>
    <w:rsid w:val="007340D2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1ECD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5F16"/>
    <w:rsid w:val="00746035"/>
    <w:rsid w:val="007467E1"/>
    <w:rsid w:val="00746AB9"/>
    <w:rsid w:val="00746C62"/>
    <w:rsid w:val="00746FDB"/>
    <w:rsid w:val="007472CD"/>
    <w:rsid w:val="0074751D"/>
    <w:rsid w:val="00747A5A"/>
    <w:rsid w:val="00747CDD"/>
    <w:rsid w:val="00750192"/>
    <w:rsid w:val="0075044E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B03"/>
    <w:rsid w:val="00754D21"/>
    <w:rsid w:val="00754E8D"/>
    <w:rsid w:val="0075523C"/>
    <w:rsid w:val="0075528B"/>
    <w:rsid w:val="007553BB"/>
    <w:rsid w:val="007556A8"/>
    <w:rsid w:val="00755730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378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6E42"/>
    <w:rsid w:val="00767059"/>
    <w:rsid w:val="0076707C"/>
    <w:rsid w:val="0076763B"/>
    <w:rsid w:val="00767659"/>
    <w:rsid w:val="00767B3D"/>
    <w:rsid w:val="00770312"/>
    <w:rsid w:val="007703BE"/>
    <w:rsid w:val="00770558"/>
    <w:rsid w:val="00770AD6"/>
    <w:rsid w:val="00770EFB"/>
    <w:rsid w:val="0077157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5C8"/>
    <w:rsid w:val="00773B3B"/>
    <w:rsid w:val="00773C40"/>
    <w:rsid w:val="00774A9C"/>
    <w:rsid w:val="00774D83"/>
    <w:rsid w:val="007750ED"/>
    <w:rsid w:val="0077540C"/>
    <w:rsid w:val="0077574E"/>
    <w:rsid w:val="007757D0"/>
    <w:rsid w:val="00776072"/>
    <w:rsid w:val="00776510"/>
    <w:rsid w:val="00776DBD"/>
    <w:rsid w:val="007771EA"/>
    <w:rsid w:val="00777504"/>
    <w:rsid w:val="0077762B"/>
    <w:rsid w:val="00777798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1EED"/>
    <w:rsid w:val="00782232"/>
    <w:rsid w:val="0078242D"/>
    <w:rsid w:val="007824A0"/>
    <w:rsid w:val="00782A6F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065"/>
    <w:rsid w:val="007911C4"/>
    <w:rsid w:val="00791245"/>
    <w:rsid w:val="00791628"/>
    <w:rsid w:val="007916BC"/>
    <w:rsid w:val="00791778"/>
    <w:rsid w:val="00791A8B"/>
    <w:rsid w:val="00791A92"/>
    <w:rsid w:val="00791D8D"/>
    <w:rsid w:val="00792016"/>
    <w:rsid w:val="007920C7"/>
    <w:rsid w:val="0079212B"/>
    <w:rsid w:val="00792168"/>
    <w:rsid w:val="007924AD"/>
    <w:rsid w:val="00792654"/>
    <w:rsid w:val="0079297E"/>
    <w:rsid w:val="0079298D"/>
    <w:rsid w:val="007929BC"/>
    <w:rsid w:val="00792CCC"/>
    <w:rsid w:val="00792DD2"/>
    <w:rsid w:val="007936D5"/>
    <w:rsid w:val="007937F6"/>
    <w:rsid w:val="00793922"/>
    <w:rsid w:val="00793A65"/>
    <w:rsid w:val="00793DCB"/>
    <w:rsid w:val="007940A4"/>
    <w:rsid w:val="007945EF"/>
    <w:rsid w:val="00794DD0"/>
    <w:rsid w:val="00794DD8"/>
    <w:rsid w:val="00794DE0"/>
    <w:rsid w:val="00795502"/>
    <w:rsid w:val="007955B7"/>
    <w:rsid w:val="00795C53"/>
    <w:rsid w:val="00795C68"/>
    <w:rsid w:val="007960FE"/>
    <w:rsid w:val="00796156"/>
    <w:rsid w:val="007964F7"/>
    <w:rsid w:val="00796776"/>
    <w:rsid w:val="00796A80"/>
    <w:rsid w:val="00796FB7"/>
    <w:rsid w:val="00796FCD"/>
    <w:rsid w:val="007972AA"/>
    <w:rsid w:val="007974CC"/>
    <w:rsid w:val="007978BB"/>
    <w:rsid w:val="007A006C"/>
    <w:rsid w:val="007A0A1B"/>
    <w:rsid w:val="007A100E"/>
    <w:rsid w:val="007A1617"/>
    <w:rsid w:val="007A22C9"/>
    <w:rsid w:val="007A23BC"/>
    <w:rsid w:val="007A2F0D"/>
    <w:rsid w:val="007A2F50"/>
    <w:rsid w:val="007A33AD"/>
    <w:rsid w:val="007A3412"/>
    <w:rsid w:val="007A350A"/>
    <w:rsid w:val="007A36CD"/>
    <w:rsid w:val="007A38CE"/>
    <w:rsid w:val="007A3927"/>
    <w:rsid w:val="007A3F5B"/>
    <w:rsid w:val="007A51A6"/>
    <w:rsid w:val="007A51E1"/>
    <w:rsid w:val="007A5723"/>
    <w:rsid w:val="007A5C3D"/>
    <w:rsid w:val="007A6402"/>
    <w:rsid w:val="007A6779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D56"/>
    <w:rsid w:val="007B1F39"/>
    <w:rsid w:val="007B2AF8"/>
    <w:rsid w:val="007B2CD5"/>
    <w:rsid w:val="007B3B61"/>
    <w:rsid w:val="007B3C16"/>
    <w:rsid w:val="007B4238"/>
    <w:rsid w:val="007B461D"/>
    <w:rsid w:val="007B468B"/>
    <w:rsid w:val="007B4C6F"/>
    <w:rsid w:val="007B507B"/>
    <w:rsid w:val="007B5225"/>
    <w:rsid w:val="007B5443"/>
    <w:rsid w:val="007B5AAF"/>
    <w:rsid w:val="007B5DAF"/>
    <w:rsid w:val="007B5E08"/>
    <w:rsid w:val="007B6156"/>
    <w:rsid w:val="007B62DF"/>
    <w:rsid w:val="007B677B"/>
    <w:rsid w:val="007B6D48"/>
    <w:rsid w:val="007B767B"/>
    <w:rsid w:val="007B78A8"/>
    <w:rsid w:val="007B7A78"/>
    <w:rsid w:val="007B7B19"/>
    <w:rsid w:val="007B7C52"/>
    <w:rsid w:val="007C0916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2E9C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66"/>
    <w:rsid w:val="007C7F7C"/>
    <w:rsid w:val="007D0495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E"/>
    <w:rsid w:val="007D24EF"/>
    <w:rsid w:val="007D270E"/>
    <w:rsid w:val="007D299B"/>
    <w:rsid w:val="007D2EEF"/>
    <w:rsid w:val="007D3115"/>
    <w:rsid w:val="007D317C"/>
    <w:rsid w:val="007D3251"/>
    <w:rsid w:val="007D364D"/>
    <w:rsid w:val="007D37FF"/>
    <w:rsid w:val="007D390F"/>
    <w:rsid w:val="007D41F0"/>
    <w:rsid w:val="007D507F"/>
    <w:rsid w:val="007D522F"/>
    <w:rsid w:val="007D5500"/>
    <w:rsid w:val="007D57F8"/>
    <w:rsid w:val="007D585D"/>
    <w:rsid w:val="007D5A16"/>
    <w:rsid w:val="007D5BDC"/>
    <w:rsid w:val="007D5C80"/>
    <w:rsid w:val="007D6570"/>
    <w:rsid w:val="007D7221"/>
    <w:rsid w:val="007D75B7"/>
    <w:rsid w:val="007D76A1"/>
    <w:rsid w:val="007D7792"/>
    <w:rsid w:val="007D77E7"/>
    <w:rsid w:val="007D7CBC"/>
    <w:rsid w:val="007D7E59"/>
    <w:rsid w:val="007D7EF4"/>
    <w:rsid w:val="007E00B5"/>
    <w:rsid w:val="007E00C1"/>
    <w:rsid w:val="007E049C"/>
    <w:rsid w:val="007E06FE"/>
    <w:rsid w:val="007E09D0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00D"/>
    <w:rsid w:val="007E3A08"/>
    <w:rsid w:val="007E3A57"/>
    <w:rsid w:val="007E4800"/>
    <w:rsid w:val="007E4951"/>
    <w:rsid w:val="007E4D9F"/>
    <w:rsid w:val="007E51A8"/>
    <w:rsid w:val="007E52DE"/>
    <w:rsid w:val="007E5491"/>
    <w:rsid w:val="007E5AAA"/>
    <w:rsid w:val="007E5AF6"/>
    <w:rsid w:val="007E609E"/>
    <w:rsid w:val="007E60D5"/>
    <w:rsid w:val="007E654E"/>
    <w:rsid w:val="007E662A"/>
    <w:rsid w:val="007E739A"/>
    <w:rsid w:val="007E773F"/>
    <w:rsid w:val="007E7929"/>
    <w:rsid w:val="007E7BDA"/>
    <w:rsid w:val="007E7DD6"/>
    <w:rsid w:val="007E7DF8"/>
    <w:rsid w:val="007E7FB6"/>
    <w:rsid w:val="007F0354"/>
    <w:rsid w:val="007F0734"/>
    <w:rsid w:val="007F0E59"/>
    <w:rsid w:val="007F0F1C"/>
    <w:rsid w:val="007F0F96"/>
    <w:rsid w:val="007F1217"/>
    <w:rsid w:val="007F135D"/>
    <w:rsid w:val="007F14BB"/>
    <w:rsid w:val="007F157E"/>
    <w:rsid w:val="007F174F"/>
    <w:rsid w:val="007F1B15"/>
    <w:rsid w:val="007F1CBE"/>
    <w:rsid w:val="007F22ED"/>
    <w:rsid w:val="007F2486"/>
    <w:rsid w:val="007F2FEC"/>
    <w:rsid w:val="007F30FD"/>
    <w:rsid w:val="007F3564"/>
    <w:rsid w:val="007F36AE"/>
    <w:rsid w:val="007F376D"/>
    <w:rsid w:val="007F37E4"/>
    <w:rsid w:val="007F39AB"/>
    <w:rsid w:val="007F3CAB"/>
    <w:rsid w:val="007F3FED"/>
    <w:rsid w:val="007F4305"/>
    <w:rsid w:val="007F43AD"/>
    <w:rsid w:val="007F462E"/>
    <w:rsid w:val="007F4F4E"/>
    <w:rsid w:val="007F5233"/>
    <w:rsid w:val="007F5348"/>
    <w:rsid w:val="007F54B9"/>
    <w:rsid w:val="007F60B0"/>
    <w:rsid w:val="007F65BC"/>
    <w:rsid w:val="007F671E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41F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54"/>
    <w:rsid w:val="00801D9C"/>
    <w:rsid w:val="00801DB4"/>
    <w:rsid w:val="008020F3"/>
    <w:rsid w:val="008029FD"/>
    <w:rsid w:val="00802D5F"/>
    <w:rsid w:val="0080310F"/>
    <w:rsid w:val="00803131"/>
    <w:rsid w:val="00803904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3F6"/>
    <w:rsid w:val="008056F7"/>
    <w:rsid w:val="008059DB"/>
    <w:rsid w:val="00805BEB"/>
    <w:rsid w:val="0080612D"/>
    <w:rsid w:val="0080631E"/>
    <w:rsid w:val="008069A2"/>
    <w:rsid w:val="00806E41"/>
    <w:rsid w:val="00806F21"/>
    <w:rsid w:val="00806F89"/>
    <w:rsid w:val="008077CF"/>
    <w:rsid w:val="0080782A"/>
    <w:rsid w:val="00807F0D"/>
    <w:rsid w:val="00807F26"/>
    <w:rsid w:val="00810491"/>
    <w:rsid w:val="00810890"/>
    <w:rsid w:val="00810CA4"/>
    <w:rsid w:val="00810F3F"/>
    <w:rsid w:val="00810F85"/>
    <w:rsid w:val="008111CD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6B48"/>
    <w:rsid w:val="00817522"/>
    <w:rsid w:val="00817705"/>
    <w:rsid w:val="008202B0"/>
    <w:rsid w:val="0082035C"/>
    <w:rsid w:val="008206EC"/>
    <w:rsid w:val="0082095B"/>
    <w:rsid w:val="00820A9A"/>
    <w:rsid w:val="00820AF0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2D34"/>
    <w:rsid w:val="00823061"/>
    <w:rsid w:val="00823471"/>
    <w:rsid w:val="00823974"/>
    <w:rsid w:val="0082409C"/>
    <w:rsid w:val="00824181"/>
    <w:rsid w:val="008249E6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C38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37ADD"/>
    <w:rsid w:val="0084067F"/>
    <w:rsid w:val="00840898"/>
    <w:rsid w:val="008409EC"/>
    <w:rsid w:val="008409FB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46C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99C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09B"/>
    <w:rsid w:val="0085051A"/>
    <w:rsid w:val="008508AA"/>
    <w:rsid w:val="008509BA"/>
    <w:rsid w:val="00850A78"/>
    <w:rsid w:val="00850EBF"/>
    <w:rsid w:val="00850FD8"/>
    <w:rsid w:val="00851048"/>
    <w:rsid w:val="0085119B"/>
    <w:rsid w:val="00851295"/>
    <w:rsid w:val="0085167C"/>
    <w:rsid w:val="008518B5"/>
    <w:rsid w:val="00851AAA"/>
    <w:rsid w:val="00851B97"/>
    <w:rsid w:val="00852166"/>
    <w:rsid w:val="0085260F"/>
    <w:rsid w:val="00852C9C"/>
    <w:rsid w:val="00852CF7"/>
    <w:rsid w:val="008531AF"/>
    <w:rsid w:val="00853496"/>
    <w:rsid w:val="00853B6F"/>
    <w:rsid w:val="00854539"/>
    <w:rsid w:val="0085507A"/>
    <w:rsid w:val="00855C23"/>
    <w:rsid w:val="00855F26"/>
    <w:rsid w:val="008561A8"/>
    <w:rsid w:val="0085643D"/>
    <w:rsid w:val="00856D55"/>
    <w:rsid w:val="00856E6F"/>
    <w:rsid w:val="00856F13"/>
    <w:rsid w:val="00856FBE"/>
    <w:rsid w:val="0085721D"/>
    <w:rsid w:val="00857330"/>
    <w:rsid w:val="00857701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00D"/>
    <w:rsid w:val="008613A2"/>
    <w:rsid w:val="008614A0"/>
    <w:rsid w:val="00861B86"/>
    <w:rsid w:val="008620F6"/>
    <w:rsid w:val="008625CF"/>
    <w:rsid w:val="00862725"/>
    <w:rsid w:val="00862941"/>
    <w:rsid w:val="00862E55"/>
    <w:rsid w:val="00863117"/>
    <w:rsid w:val="008635D7"/>
    <w:rsid w:val="0086463C"/>
    <w:rsid w:val="0086478E"/>
    <w:rsid w:val="00865CEC"/>
    <w:rsid w:val="00865EAA"/>
    <w:rsid w:val="00865F35"/>
    <w:rsid w:val="0086600A"/>
    <w:rsid w:val="00866194"/>
    <w:rsid w:val="00866476"/>
    <w:rsid w:val="00866535"/>
    <w:rsid w:val="00866656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54A"/>
    <w:rsid w:val="0087357B"/>
    <w:rsid w:val="008736E8"/>
    <w:rsid w:val="00873CC5"/>
    <w:rsid w:val="00874435"/>
    <w:rsid w:val="008747D2"/>
    <w:rsid w:val="00875200"/>
    <w:rsid w:val="0087525C"/>
    <w:rsid w:val="00875A1C"/>
    <w:rsid w:val="00875AF9"/>
    <w:rsid w:val="00875BD3"/>
    <w:rsid w:val="00875D5A"/>
    <w:rsid w:val="0087610B"/>
    <w:rsid w:val="008761C5"/>
    <w:rsid w:val="0087633B"/>
    <w:rsid w:val="0087647E"/>
    <w:rsid w:val="00876587"/>
    <w:rsid w:val="0087668A"/>
    <w:rsid w:val="008768A0"/>
    <w:rsid w:val="008768B3"/>
    <w:rsid w:val="00876F92"/>
    <w:rsid w:val="008771B5"/>
    <w:rsid w:val="008772EE"/>
    <w:rsid w:val="008800E5"/>
    <w:rsid w:val="008804C3"/>
    <w:rsid w:val="008808AB"/>
    <w:rsid w:val="008809CD"/>
    <w:rsid w:val="00881098"/>
    <w:rsid w:val="0088122B"/>
    <w:rsid w:val="00881844"/>
    <w:rsid w:val="008819B8"/>
    <w:rsid w:val="00881B63"/>
    <w:rsid w:val="00881D43"/>
    <w:rsid w:val="00882015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0EE4"/>
    <w:rsid w:val="0089108E"/>
    <w:rsid w:val="0089151A"/>
    <w:rsid w:val="0089199B"/>
    <w:rsid w:val="00891EC6"/>
    <w:rsid w:val="00891F70"/>
    <w:rsid w:val="0089238A"/>
    <w:rsid w:val="00892577"/>
    <w:rsid w:val="00892D94"/>
    <w:rsid w:val="00893210"/>
    <w:rsid w:val="008935D0"/>
    <w:rsid w:val="008937B9"/>
    <w:rsid w:val="00893FDB"/>
    <w:rsid w:val="008944DC"/>
    <w:rsid w:val="00894501"/>
    <w:rsid w:val="00894906"/>
    <w:rsid w:val="0089539C"/>
    <w:rsid w:val="00895F74"/>
    <w:rsid w:val="008963EA"/>
    <w:rsid w:val="008966F4"/>
    <w:rsid w:val="00896DD5"/>
    <w:rsid w:val="00896F05"/>
    <w:rsid w:val="00897770"/>
    <w:rsid w:val="008A04AB"/>
    <w:rsid w:val="008A056C"/>
    <w:rsid w:val="008A070D"/>
    <w:rsid w:val="008A09DF"/>
    <w:rsid w:val="008A0A67"/>
    <w:rsid w:val="008A0B42"/>
    <w:rsid w:val="008A0CD2"/>
    <w:rsid w:val="008A0D82"/>
    <w:rsid w:val="008A15B5"/>
    <w:rsid w:val="008A1666"/>
    <w:rsid w:val="008A185D"/>
    <w:rsid w:val="008A2103"/>
    <w:rsid w:val="008A2438"/>
    <w:rsid w:val="008A27E6"/>
    <w:rsid w:val="008A2FB9"/>
    <w:rsid w:val="008A309A"/>
    <w:rsid w:val="008A3292"/>
    <w:rsid w:val="008A3853"/>
    <w:rsid w:val="008A3F08"/>
    <w:rsid w:val="008A4733"/>
    <w:rsid w:val="008A47BD"/>
    <w:rsid w:val="008A4CE0"/>
    <w:rsid w:val="008A4F0E"/>
    <w:rsid w:val="008A5021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10D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661"/>
    <w:rsid w:val="008B1E9D"/>
    <w:rsid w:val="008B26D7"/>
    <w:rsid w:val="008B28D1"/>
    <w:rsid w:val="008B2983"/>
    <w:rsid w:val="008B2B53"/>
    <w:rsid w:val="008B3438"/>
    <w:rsid w:val="008B3ADC"/>
    <w:rsid w:val="008B3C98"/>
    <w:rsid w:val="008B4C92"/>
    <w:rsid w:val="008B5275"/>
    <w:rsid w:val="008B5783"/>
    <w:rsid w:val="008B5B4B"/>
    <w:rsid w:val="008B613D"/>
    <w:rsid w:val="008B6165"/>
    <w:rsid w:val="008B6192"/>
    <w:rsid w:val="008B6609"/>
    <w:rsid w:val="008B721E"/>
    <w:rsid w:val="008B74BF"/>
    <w:rsid w:val="008B7843"/>
    <w:rsid w:val="008B79DD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7B6"/>
    <w:rsid w:val="008C2A27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2CB"/>
    <w:rsid w:val="008C54D4"/>
    <w:rsid w:val="008C5B74"/>
    <w:rsid w:val="008C5B9A"/>
    <w:rsid w:val="008C5FCC"/>
    <w:rsid w:val="008C629C"/>
    <w:rsid w:val="008C66A1"/>
    <w:rsid w:val="008C68BB"/>
    <w:rsid w:val="008C6CBA"/>
    <w:rsid w:val="008C6E6C"/>
    <w:rsid w:val="008C70B7"/>
    <w:rsid w:val="008C72ED"/>
    <w:rsid w:val="008C738A"/>
    <w:rsid w:val="008C741D"/>
    <w:rsid w:val="008C766E"/>
    <w:rsid w:val="008C77D1"/>
    <w:rsid w:val="008C7DE6"/>
    <w:rsid w:val="008D0099"/>
    <w:rsid w:val="008D1A00"/>
    <w:rsid w:val="008D2051"/>
    <w:rsid w:val="008D23F8"/>
    <w:rsid w:val="008D2501"/>
    <w:rsid w:val="008D2836"/>
    <w:rsid w:val="008D2BBC"/>
    <w:rsid w:val="008D3021"/>
    <w:rsid w:val="008D3196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4D9A"/>
    <w:rsid w:val="008D5165"/>
    <w:rsid w:val="008D530D"/>
    <w:rsid w:val="008D5C71"/>
    <w:rsid w:val="008D605A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087"/>
    <w:rsid w:val="008E0D00"/>
    <w:rsid w:val="008E0E57"/>
    <w:rsid w:val="008E0EA6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4CEB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1D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344A"/>
    <w:rsid w:val="008F42A2"/>
    <w:rsid w:val="008F4471"/>
    <w:rsid w:val="008F44AF"/>
    <w:rsid w:val="008F4C02"/>
    <w:rsid w:val="008F4DBD"/>
    <w:rsid w:val="008F4E87"/>
    <w:rsid w:val="008F4EB5"/>
    <w:rsid w:val="008F4F0B"/>
    <w:rsid w:val="008F53C1"/>
    <w:rsid w:val="008F5B29"/>
    <w:rsid w:val="008F5E03"/>
    <w:rsid w:val="008F62DA"/>
    <w:rsid w:val="008F6733"/>
    <w:rsid w:val="008F7200"/>
    <w:rsid w:val="008F736D"/>
    <w:rsid w:val="008F73BF"/>
    <w:rsid w:val="008F768C"/>
    <w:rsid w:val="008F768E"/>
    <w:rsid w:val="008F7936"/>
    <w:rsid w:val="008F7C75"/>
    <w:rsid w:val="008F7CA8"/>
    <w:rsid w:val="008F7E29"/>
    <w:rsid w:val="008F7EFD"/>
    <w:rsid w:val="00900235"/>
    <w:rsid w:val="00900250"/>
    <w:rsid w:val="009002BD"/>
    <w:rsid w:val="009003A5"/>
    <w:rsid w:val="0090055E"/>
    <w:rsid w:val="0090064C"/>
    <w:rsid w:val="00900CD6"/>
    <w:rsid w:val="00900E90"/>
    <w:rsid w:val="00900F56"/>
    <w:rsid w:val="009019CB"/>
    <w:rsid w:val="00901B62"/>
    <w:rsid w:val="00902277"/>
    <w:rsid w:val="0090228D"/>
    <w:rsid w:val="00902D72"/>
    <w:rsid w:val="00902FB5"/>
    <w:rsid w:val="009030B9"/>
    <w:rsid w:val="00903E40"/>
    <w:rsid w:val="00903F4E"/>
    <w:rsid w:val="00904268"/>
    <w:rsid w:val="009046EF"/>
    <w:rsid w:val="00904D01"/>
    <w:rsid w:val="00905580"/>
    <w:rsid w:val="00905772"/>
    <w:rsid w:val="009057A0"/>
    <w:rsid w:val="009059A3"/>
    <w:rsid w:val="00905B63"/>
    <w:rsid w:val="00905B68"/>
    <w:rsid w:val="00905C03"/>
    <w:rsid w:val="0090616F"/>
    <w:rsid w:val="009061BC"/>
    <w:rsid w:val="0090644F"/>
    <w:rsid w:val="00906A3C"/>
    <w:rsid w:val="00906BC2"/>
    <w:rsid w:val="00906BE5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A56"/>
    <w:rsid w:val="00912B22"/>
    <w:rsid w:val="00912EB8"/>
    <w:rsid w:val="009130CA"/>
    <w:rsid w:val="00913296"/>
    <w:rsid w:val="00913A41"/>
    <w:rsid w:val="00913B07"/>
    <w:rsid w:val="00913EAA"/>
    <w:rsid w:val="009141EB"/>
    <w:rsid w:val="009144CD"/>
    <w:rsid w:val="00914650"/>
    <w:rsid w:val="009146F9"/>
    <w:rsid w:val="0091513F"/>
    <w:rsid w:val="0091527D"/>
    <w:rsid w:val="00915805"/>
    <w:rsid w:val="00915D7F"/>
    <w:rsid w:val="00916831"/>
    <w:rsid w:val="00916BC2"/>
    <w:rsid w:val="00916CC9"/>
    <w:rsid w:val="00917347"/>
    <w:rsid w:val="0091776A"/>
    <w:rsid w:val="00917FF0"/>
    <w:rsid w:val="00920271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519"/>
    <w:rsid w:val="00924690"/>
    <w:rsid w:val="00924745"/>
    <w:rsid w:val="0092485C"/>
    <w:rsid w:val="009249CD"/>
    <w:rsid w:val="009254AD"/>
    <w:rsid w:val="009255F7"/>
    <w:rsid w:val="00926280"/>
    <w:rsid w:val="0092662B"/>
    <w:rsid w:val="0092705F"/>
    <w:rsid w:val="0092708F"/>
    <w:rsid w:val="009270B1"/>
    <w:rsid w:val="0092711F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5F41"/>
    <w:rsid w:val="009361B3"/>
    <w:rsid w:val="009365DE"/>
    <w:rsid w:val="00936AA9"/>
    <w:rsid w:val="00936AFE"/>
    <w:rsid w:val="00936D18"/>
    <w:rsid w:val="00937F32"/>
    <w:rsid w:val="00937F7C"/>
    <w:rsid w:val="009411D8"/>
    <w:rsid w:val="009412A1"/>
    <w:rsid w:val="009412DD"/>
    <w:rsid w:val="0094150A"/>
    <w:rsid w:val="009418F5"/>
    <w:rsid w:val="00941A55"/>
    <w:rsid w:val="00941ACF"/>
    <w:rsid w:val="00941BA5"/>
    <w:rsid w:val="00941E67"/>
    <w:rsid w:val="009421A1"/>
    <w:rsid w:val="009428A9"/>
    <w:rsid w:val="0094296C"/>
    <w:rsid w:val="00943525"/>
    <w:rsid w:val="00943826"/>
    <w:rsid w:val="00943D9F"/>
    <w:rsid w:val="009440A9"/>
    <w:rsid w:val="009441F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7E2"/>
    <w:rsid w:val="00950B7E"/>
    <w:rsid w:val="00950CEE"/>
    <w:rsid w:val="00950DF7"/>
    <w:rsid w:val="00951714"/>
    <w:rsid w:val="00951FB0"/>
    <w:rsid w:val="009524C4"/>
    <w:rsid w:val="00952978"/>
    <w:rsid w:val="00953673"/>
    <w:rsid w:val="00953CAE"/>
    <w:rsid w:val="00953EBB"/>
    <w:rsid w:val="00954BA3"/>
    <w:rsid w:val="0095556A"/>
    <w:rsid w:val="0095556B"/>
    <w:rsid w:val="00955670"/>
    <w:rsid w:val="009558B6"/>
    <w:rsid w:val="00955F58"/>
    <w:rsid w:val="009566D7"/>
    <w:rsid w:val="00956E1A"/>
    <w:rsid w:val="0095757D"/>
    <w:rsid w:val="00957CFC"/>
    <w:rsid w:val="00957F7A"/>
    <w:rsid w:val="00960588"/>
    <w:rsid w:val="00960679"/>
    <w:rsid w:val="00960840"/>
    <w:rsid w:val="0096094F"/>
    <w:rsid w:val="009609DC"/>
    <w:rsid w:val="00960FAF"/>
    <w:rsid w:val="00961332"/>
    <w:rsid w:val="0096157D"/>
    <w:rsid w:val="00961641"/>
    <w:rsid w:val="009616B4"/>
    <w:rsid w:val="009619C1"/>
    <w:rsid w:val="00961B7F"/>
    <w:rsid w:val="00961C4E"/>
    <w:rsid w:val="00961CDA"/>
    <w:rsid w:val="00961E00"/>
    <w:rsid w:val="00961F9F"/>
    <w:rsid w:val="00962308"/>
    <w:rsid w:val="009639A3"/>
    <w:rsid w:val="00963B8A"/>
    <w:rsid w:val="00964653"/>
    <w:rsid w:val="009652AA"/>
    <w:rsid w:val="009660CB"/>
    <w:rsid w:val="009662FD"/>
    <w:rsid w:val="00966B4B"/>
    <w:rsid w:val="00966B66"/>
    <w:rsid w:val="00966C9A"/>
    <w:rsid w:val="0096746A"/>
    <w:rsid w:val="0096765F"/>
    <w:rsid w:val="009677CE"/>
    <w:rsid w:val="009678C3"/>
    <w:rsid w:val="00967DA1"/>
    <w:rsid w:val="00967E3E"/>
    <w:rsid w:val="0097032D"/>
    <w:rsid w:val="00970795"/>
    <w:rsid w:val="00970C74"/>
    <w:rsid w:val="00970E5A"/>
    <w:rsid w:val="009713C7"/>
    <w:rsid w:val="009716D2"/>
    <w:rsid w:val="00971B97"/>
    <w:rsid w:val="00972080"/>
    <w:rsid w:val="009723DB"/>
    <w:rsid w:val="00972A71"/>
    <w:rsid w:val="00972C8C"/>
    <w:rsid w:val="00973205"/>
    <w:rsid w:val="0097370E"/>
    <w:rsid w:val="0097388D"/>
    <w:rsid w:val="00973AB8"/>
    <w:rsid w:val="00973B15"/>
    <w:rsid w:val="00973CB4"/>
    <w:rsid w:val="009743BF"/>
    <w:rsid w:val="009745B5"/>
    <w:rsid w:val="00974717"/>
    <w:rsid w:val="00974BDC"/>
    <w:rsid w:val="0097519F"/>
    <w:rsid w:val="009751F3"/>
    <w:rsid w:val="009754CA"/>
    <w:rsid w:val="00975557"/>
    <w:rsid w:val="009755FA"/>
    <w:rsid w:val="00975659"/>
    <w:rsid w:val="00975ADB"/>
    <w:rsid w:val="00975AF9"/>
    <w:rsid w:val="00975C38"/>
    <w:rsid w:val="009760FD"/>
    <w:rsid w:val="009763EC"/>
    <w:rsid w:val="00977066"/>
    <w:rsid w:val="0097714E"/>
    <w:rsid w:val="00977277"/>
    <w:rsid w:val="009779C7"/>
    <w:rsid w:val="00980395"/>
    <w:rsid w:val="0098045C"/>
    <w:rsid w:val="00980540"/>
    <w:rsid w:val="00980965"/>
    <w:rsid w:val="00980A01"/>
    <w:rsid w:val="00980B64"/>
    <w:rsid w:val="00980D00"/>
    <w:rsid w:val="0098230F"/>
    <w:rsid w:val="009823F5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600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30"/>
    <w:rsid w:val="00986F48"/>
    <w:rsid w:val="009870E7"/>
    <w:rsid w:val="00987946"/>
    <w:rsid w:val="00987A2C"/>
    <w:rsid w:val="00987C20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5A4A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EA1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38B"/>
    <w:rsid w:val="009A3466"/>
    <w:rsid w:val="009A34E9"/>
    <w:rsid w:val="009A393C"/>
    <w:rsid w:val="009A3F57"/>
    <w:rsid w:val="009A4488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545"/>
    <w:rsid w:val="009B0E3B"/>
    <w:rsid w:val="009B0F7E"/>
    <w:rsid w:val="009B101A"/>
    <w:rsid w:val="009B10B3"/>
    <w:rsid w:val="009B15F3"/>
    <w:rsid w:val="009B1792"/>
    <w:rsid w:val="009B189C"/>
    <w:rsid w:val="009B1DF7"/>
    <w:rsid w:val="009B223E"/>
    <w:rsid w:val="009B2414"/>
    <w:rsid w:val="009B2FC8"/>
    <w:rsid w:val="009B2FEC"/>
    <w:rsid w:val="009B305D"/>
    <w:rsid w:val="009B30D3"/>
    <w:rsid w:val="009B30E4"/>
    <w:rsid w:val="009B334B"/>
    <w:rsid w:val="009B3B19"/>
    <w:rsid w:val="009B3D6B"/>
    <w:rsid w:val="009B3E95"/>
    <w:rsid w:val="009B4C3A"/>
    <w:rsid w:val="009B501B"/>
    <w:rsid w:val="009B52C3"/>
    <w:rsid w:val="009B5331"/>
    <w:rsid w:val="009B53D7"/>
    <w:rsid w:val="009B561D"/>
    <w:rsid w:val="009B5BF7"/>
    <w:rsid w:val="009B5E08"/>
    <w:rsid w:val="009B5ECB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B7D33"/>
    <w:rsid w:val="009C02A1"/>
    <w:rsid w:val="009C0520"/>
    <w:rsid w:val="009C0AB3"/>
    <w:rsid w:val="009C0E6E"/>
    <w:rsid w:val="009C1537"/>
    <w:rsid w:val="009C175B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4A5F"/>
    <w:rsid w:val="009C5A5C"/>
    <w:rsid w:val="009C5D5F"/>
    <w:rsid w:val="009C5E7B"/>
    <w:rsid w:val="009C6493"/>
    <w:rsid w:val="009C654F"/>
    <w:rsid w:val="009C67CD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0D3F"/>
    <w:rsid w:val="009D119C"/>
    <w:rsid w:val="009D134D"/>
    <w:rsid w:val="009D1887"/>
    <w:rsid w:val="009D1FF3"/>
    <w:rsid w:val="009D2262"/>
    <w:rsid w:val="009D2353"/>
    <w:rsid w:val="009D236F"/>
    <w:rsid w:val="009D29CF"/>
    <w:rsid w:val="009D3451"/>
    <w:rsid w:val="009D34A6"/>
    <w:rsid w:val="009D354B"/>
    <w:rsid w:val="009D372F"/>
    <w:rsid w:val="009D3881"/>
    <w:rsid w:val="009D3986"/>
    <w:rsid w:val="009D39FC"/>
    <w:rsid w:val="009D4496"/>
    <w:rsid w:val="009D4F30"/>
    <w:rsid w:val="009D5669"/>
    <w:rsid w:val="009D5C92"/>
    <w:rsid w:val="009D5D96"/>
    <w:rsid w:val="009D5DB3"/>
    <w:rsid w:val="009D6CD8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47A"/>
    <w:rsid w:val="009E3986"/>
    <w:rsid w:val="009E3F69"/>
    <w:rsid w:val="009E4292"/>
    <w:rsid w:val="009E42FA"/>
    <w:rsid w:val="009E442B"/>
    <w:rsid w:val="009E4706"/>
    <w:rsid w:val="009E5AA4"/>
    <w:rsid w:val="009E5BEE"/>
    <w:rsid w:val="009E5C1A"/>
    <w:rsid w:val="009E5CCC"/>
    <w:rsid w:val="009E63A6"/>
    <w:rsid w:val="009E66BB"/>
    <w:rsid w:val="009E66E7"/>
    <w:rsid w:val="009E6934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5FF"/>
    <w:rsid w:val="009F1AC9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3E"/>
    <w:rsid w:val="009F6871"/>
    <w:rsid w:val="009F71E6"/>
    <w:rsid w:val="009F79F0"/>
    <w:rsid w:val="009F7A08"/>
    <w:rsid w:val="009F7A9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6C3"/>
    <w:rsid w:val="00A06FD6"/>
    <w:rsid w:val="00A0771F"/>
    <w:rsid w:val="00A07A4A"/>
    <w:rsid w:val="00A07A78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456"/>
    <w:rsid w:val="00A126ED"/>
    <w:rsid w:val="00A12AE2"/>
    <w:rsid w:val="00A138AF"/>
    <w:rsid w:val="00A13A80"/>
    <w:rsid w:val="00A13AB6"/>
    <w:rsid w:val="00A13F83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386"/>
    <w:rsid w:val="00A16654"/>
    <w:rsid w:val="00A169D5"/>
    <w:rsid w:val="00A16B39"/>
    <w:rsid w:val="00A16CD0"/>
    <w:rsid w:val="00A16D31"/>
    <w:rsid w:val="00A17042"/>
    <w:rsid w:val="00A175C3"/>
    <w:rsid w:val="00A17BFF"/>
    <w:rsid w:val="00A205B7"/>
    <w:rsid w:val="00A206CA"/>
    <w:rsid w:val="00A21C4A"/>
    <w:rsid w:val="00A21F77"/>
    <w:rsid w:val="00A220E6"/>
    <w:rsid w:val="00A223C0"/>
    <w:rsid w:val="00A23353"/>
    <w:rsid w:val="00A2358D"/>
    <w:rsid w:val="00A240F9"/>
    <w:rsid w:val="00A2471C"/>
    <w:rsid w:val="00A24794"/>
    <w:rsid w:val="00A24C55"/>
    <w:rsid w:val="00A258A1"/>
    <w:rsid w:val="00A25EEA"/>
    <w:rsid w:val="00A25F10"/>
    <w:rsid w:val="00A261DA"/>
    <w:rsid w:val="00A264CC"/>
    <w:rsid w:val="00A2732E"/>
    <w:rsid w:val="00A2733F"/>
    <w:rsid w:val="00A273AD"/>
    <w:rsid w:val="00A2745D"/>
    <w:rsid w:val="00A27541"/>
    <w:rsid w:val="00A27654"/>
    <w:rsid w:val="00A2785B"/>
    <w:rsid w:val="00A27878"/>
    <w:rsid w:val="00A301F2"/>
    <w:rsid w:val="00A30371"/>
    <w:rsid w:val="00A30425"/>
    <w:rsid w:val="00A30C77"/>
    <w:rsid w:val="00A3109B"/>
    <w:rsid w:val="00A310AF"/>
    <w:rsid w:val="00A3145E"/>
    <w:rsid w:val="00A31496"/>
    <w:rsid w:val="00A315B0"/>
    <w:rsid w:val="00A31F41"/>
    <w:rsid w:val="00A324F7"/>
    <w:rsid w:val="00A32527"/>
    <w:rsid w:val="00A327B3"/>
    <w:rsid w:val="00A32A73"/>
    <w:rsid w:val="00A32F6F"/>
    <w:rsid w:val="00A3359A"/>
    <w:rsid w:val="00A33735"/>
    <w:rsid w:val="00A339DE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DF2"/>
    <w:rsid w:val="00A34F60"/>
    <w:rsid w:val="00A350E4"/>
    <w:rsid w:val="00A35231"/>
    <w:rsid w:val="00A3527A"/>
    <w:rsid w:val="00A35615"/>
    <w:rsid w:val="00A35A6C"/>
    <w:rsid w:val="00A35B8B"/>
    <w:rsid w:val="00A35BF9"/>
    <w:rsid w:val="00A36047"/>
    <w:rsid w:val="00A3649C"/>
    <w:rsid w:val="00A364B7"/>
    <w:rsid w:val="00A36A0C"/>
    <w:rsid w:val="00A36C9E"/>
    <w:rsid w:val="00A36D5C"/>
    <w:rsid w:val="00A36D82"/>
    <w:rsid w:val="00A36DCB"/>
    <w:rsid w:val="00A372B1"/>
    <w:rsid w:val="00A37347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5AF"/>
    <w:rsid w:val="00A4396C"/>
    <w:rsid w:val="00A439EC"/>
    <w:rsid w:val="00A43A09"/>
    <w:rsid w:val="00A43B3E"/>
    <w:rsid w:val="00A43D30"/>
    <w:rsid w:val="00A43FE2"/>
    <w:rsid w:val="00A4440E"/>
    <w:rsid w:val="00A4460C"/>
    <w:rsid w:val="00A449A8"/>
    <w:rsid w:val="00A44BC6"/>
    <w:rsid w:val="00A44F3F"/>
    <w:rsid w:val="00A45320"/>
    <w:rsid w:val="00A45B2D"/>
    <w:rsid w:val="00A4600F"/>
    <w:rsid w:val="00A46E35"/>
    <w:rsid w:val="00A4716E"/>
    <w:rsid w:val="00A47DCC"/>
    <w:rsid w:val="00A47FDE"/>
    <w:rsid w:val="00A504CF"/>
    <w:rsid w:val="00A506E0"/>
    <w:rsid w:val="00A5087A"/>
    <w:rsid w:val="00A50BDE"/>
    <w:rsid w:val="00A50C25"/>
    <w:rsid w:val="00A50DEB"/>
    <w:rsid w:val="00A50E88"/>
    <w:rsid w:val="00A5114D"/>
    <w:rsid w:val="00A5120D"/>
    <w:rsid w:val="00A516D4"/>
    <w:rsid w:val="00A51823"/>
    <w:rsid w:val="00A51AD5"/>
    <w:rsid w:val="00A520CB"/>
    <w:rsid w:val="00A520EF"/>
    <w:rsid w:val="00A524F7"/>
    <w:rsid w:val="00A5275B"/>
    <w:rsid w:val="00A527CE"/>
    <w:rsid w:val="00A53497"/>
    <w:rsid w:val="00A53609"/>
    <w:rsid w:val="00A53E9E"/>
    <w:rsid w:val="00A54137"/>
    <w:rsid w:val="00A548E1"/>
    <w:rsid w:val="00A54C8F"/>
    <w:rsid w:val="00A54D87"/>
    <w:rsid w:val="00A552D8"/>
    <w:rsid w:val="00A55F47"/>
    <w:rsid w:val="00A55F93"/>
    <w:rsid w:val="00A566E2"/>
    <w:rsid w:val="00A569CB"/>
    <w:rsid w:val="00A56D60"/>
    <w:rsid w:val="00A56E03"/>
    <w:rsid w:val="00A56E2D"/>
    <w:rsid w:val="00A571A8"/>
    <w:rsid w:val="00A57237"/>
    <w:rsid w:val="00A57478"/>
    <w:rsid w:val="00A57849"/>
    <w:rsid w:val="00A579CE"/>
    <w:rsid w:val="00A57AA2"/>
    <w:rsid w:val="00A57B89"/>
    <w:rsid w:val="00A605F4"/>
    <w:rsid w:val="00A60A9C"/>
    <w:rsid w:val="00A60AD7"/>
    <w:rsid w:val="00A61CA1"/>
    <w:rsid w:val="00A623CE"/>
    <w:rsid w:val="00A62419"/>
    <w:rsid w:val="00A626B0"/>
    <w:rsid w:val="00A62A13"/>
    <w:rsid w:val="00A62A7B"/>
    <w:rsid w:val="00A62C42"/>
    <w:rsid w:val="00A62C4A"/>
    <w:rsid w:val="00A62D43"/>
    <w:rsid w:val="00A62E9F"/>
    <w:rsid w:val="00A633C9"/>
    <w:rsid w:val="00A639A4"/>
    <w:rsid w:val="00A63E5C"/>
    <w:rsid w:val="00A63F8E"/>
    <w:rsid w:val="00A642D7"/>
    <w:rsid w:val="00A64388"/>
    <w:rsid w:val="00A64C8E"/>
    <w:rsid w:val="00A64E20"/>
    <w:rsid w:val="00A64F75"/>
    <w:rsid w:val="00A651CA"/>
    <w:rsid w:val="00A65237"/>
    <w:rsid w:val="00A65238"/>
    <w:rsid w:val="00A657AB"/>
    <w:rsid w:val="00A6597C"/>
    <w:rsid w:val="00A65F49"/>
    <w:rsid w:val="00A65F5D"/>
    <w:rsid w:val="00A6600C"/>
    <w:rsid w:val="00A66421"/>
    <w:rsid w:val="00A666EF"/>
    <w:rsid w:val="00A66EB0"/>
    <w:rsid w:val="00A67291"/>
    <w:rsid w:val="00A6743C"/>
    <w:rsid w:val="00A6756F"/>
    <w:rsid w:val="00A676DC"/>
    <w:rsid w:val="00A6792D"/>
    <w:rsid w:val="00A67D9A"/>
    <w:rsid w:val="00A67E07"/>
    <w:rsid w:val="00A67E24"/>
    <w:rsid w:val="00A7015E"/>
    <w:rsid w:val="00A707BF"/>
    <w:rsid w:val="00A70EED"/>
    <w:rsid w:val="00A714C6"/>
    <w:rsid w:val="00A715CB"/>
    <w:rsid w:val="00A71615"/>
    <w:rsid w:val="00A718A5"/>
    <w:rsid w:val="00A71942"/>
    <w:rsid w:val="00A71ABE"/>
    <w:rsid w:val="00A71FBD"/>
    <w:rsid w:val="00A7248F"/>
    <w:rsid w:val="00A726DC"/>
    <w:rsid w:val="00A72AE5"/>
    <w:rsid w:val="00A73049"/>
    <w:rsid w:val="00A7314D"/>
    <w:rsid w:val="00A73177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36C"/>
    <w:rsid w:val="00A7564A"/>
    <w:rsid w:val="00A75F1A"/>
    <w:rsid w:val="00A76057"/>
    <w:rsid w:val="00A76253"/>
    <w:rsid w:val="00A7632D"/>
    <w:rsid w:val="00A766D0"/>
    <w:rsid w:val="00A76AD3"/>
    <w:rsid w:val="00A76DF6"/>
    <w:rsid w:val="00A7702B"/>
    <w:rsid w:val="00A77176"/>
    <w:rsid w:val="00A771F1"/>
    <w:rsid w:val="00A7725A"/>
    <w:rsid w:val="00A77C13"/>
    <w:rsid w:val="00A77CE3"/>
    <w:rsid w:val="00A803A1"/>
    <w:rsid w:val="00A803C3"/>
    <w:rsid w:val="00A8056B"/>
    <w:rsid w:val="00A8086F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1C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6C0"/>
    <w:rsid w:val="00A868DA"/>
    <w:rsid w:val="00A87005"/>
    <w:rsid w:val="00A8705A"/>
    <w:rsid w:val="00A871C9"/>
    <w:rsid w:val="00A8783C"/>
    <w:rsid w:val="00A87AF8"/>
    <w:rsid w:val="00A905F1"/>
    <w:rsid w:val="00A90702"/>
    <w:rsid w:val="00A90977"/>
    <w:rsid w:val="00A910CB"/>
    <w:rsid w:val="00A91291"/>
    <w:rsid w:val="00A91595"/>
    <w:rsid w:val="00A9168E"/>
    <w:rsid w:val="00A917CB"/>
    <w:rsid w:val="00A91CD3"/>
    <w:rsid w:val="00A92673"/>
    <w:rsid w:val="00A9291D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46A"/>
    <w:rsid w:val="00A95571"/>
    <w:rsid w:val="00A96363"/>
    <w:rsid w:val="00A96B29"/>
    <w:rsid w:val="00A9747F"/>
    <w:rsid w:val="00A977FC"/>
    <w:rsid w:val="00A97AB0"/>
    <w:rsid w:val="00A97D53"/>
    <w:rsid w:val="00AA00C0"/>
    <w:rsid w:val="00AA013C"/>
    <w:rsid w:val="00AA055A"/>
    <w:rsid w:val="00AA0928"/>
    <w:rsid w:val="00AA09F1"/>
    <w:rsid w:val="00AA1CCA"/>
    <w:rsid w:val="00AA1D43"/>
    <w:rsid w:val="00AA2250"/>
    <w:rsid w:val="00AA2324"/>
    <w:rsid w:val="00AA2853"/>
    <w:rsid w:val="00AA2AD9"/>
    <w:rsid w:val="00AA321E"/>
    <w:rsid w:val="00AA34CA"/>
    <w:rsid w:val="00AA43CA"/>
    <w:rsid w:val="00AA4A2A"/>
    <w:rsid w:val="00AA4D89"/>
    <w:rsid w:val="00AA4EC9"/>
    <w:rsid w:val="00AA51E8"/>
    <w:rsid w:val="00AA58C9"/>
    <w:rsid w:val="00AA5C31"/>
    <w:rsid w:val="00AA67E8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8D"/>
    <w:rsid w:val="00AB0ED3"/>
    <w:rsid w:val="00AB0FA5"/>
    <w:rsid w:val="00AB10BE"/>
    <w:rsid w:val="00AB1102"/>
    <w:rsid w:val="00AB1211"/>
    <w:rsid w:val="00AB16B9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3EC3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84C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1E67"/>
    <w:rsid w:val="00AC20C9"/>
    <w:rsid w:val="00AC2428"/>
    <w:rsid w:val="00AC2588"/>
    <w:rsid w:val="00AC2885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4D3"/>
    <w:rsid w:val="00AC57FB"/>
    <w:rsid w:val="00AC5924"/>
    <w:rsid w:val="00AC5966"/>
    <w:rsid w:val="00AC5A65"/>
    <w:rsid w:val="00AC5E5C"/>
    <w:rsid w:val="00AC6124"/>
    <w:rsid w:val="00AC6245"/>
    <w:rsid w:val="00AC64A0"/>
    <w:rsid w:val="00AC66C8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B47"/>
    <w:rsid w:val="00AD2D0E"/>
    <w:rsid w:val="00AD2F1C"/>
    <w:rsid w:val="00AD3321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10D"/>
    <w:rsid w:val="00AD532F"/>
    <w:rsid w:val="00AD58B5"/>
    <w:rsid w:val="00AD59EA"/>
    <w:rsid w:val="00AD5F57"/>
    <w:rsid w:val="00AD6028"/>
    <w:rsid w:val="00AD60EC"/>
    <w:rsid w:val="00AD66CC"/>
    <w:rsid w:val="00AD6BA5"/>
    <w:rsid w:val="00AD6BA9"/>
    <w:rsid w:val="00AD6BDE"/>
    <w:rsid w:val="00AD6C6B"/>
    <w:rsid w:val="00AD6E72"/>
    <w:rsid w:val="00AD73C3"/>
    <w:rsid w:val="00AD73E0"/>
    <w:rsid w:val="00AD760A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B5F"/>
    <w:rsid w:val="00AE1CE2"/>
    <w:rsid w:val="00AE1E0B"/>
    <w:rsid w:val="00AE1FB2"/>
    <w:rsid w:val="00AE2577"/>
    <w:rsid w:val="00AE269F"/>
    <w:rsid w:val="00AE26CA"/>
    <w:rsid w:val="00AE2AC9"/>
    <w:rsid w:val="00AE2D40"/>
    <w:rsid w:val="00AE2D6F"/>
    <w:rsid w:val="00AE33A8"/>
    <w:rsid w:val="00AE356C"/>
    <w:rsid w:val="00AE3A4A"/>
    <w:rsid w:val="00AE3E4C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5EAE"/>
    <w:rsid w:val="00AE661B"/>
    <w:rsid w:val="00AE6791"/>
    <w:rsid w:val="00AE6A8E"/>
    <w:rsid w:val="00AE6C37"/>
    <w:rsid w:val="00AE6FE8"/>
    <w:rsid w:val="00AE77AB"/>
    <w:rsid w:val="00AE7ED0"/>
    <w:rsid w:val="00AF0178"/>
    <w:rsid w:val="00AF0410"/>
    <w:rsid w:val="00AF08AE"/>
    <w:rsid w:val="00AF09A3"/>
    <w:rsid w:val="00AF14C1"/>
    <w:rsid w:val="00AF1913"/>
    <w:rsid w:val="00AF1A6D"/>
    <w:rsid w:val="00AF1D62"/>
    <w:rsid w:val="00AF1D76"/>
    <w:rsid w:val="00AF1D95"/>
    <w:rsid w:val="00AF1FD6"/>
    <w:rsid w:val="00AF27D3"/>
    <w:rsid w:val="00AF27FF"/>
    <w:rsid w:val="00AF2903"/>
    <w:rsid w:val="00AF2B10"/>
    <w:rsid w:val="00AF2C89"/>
    <w:rsid w:val="00AF35F1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5F2D"/>
    <w:rsid w:val="00AF6650"/>
    <w:rsid w:val="00AF6688"/>
    <w:rsid w:val="00AF6A1E"/>
    <w:rsid w:val="00AF6D73"/>
    <w:rsid w:val="00AF713C"/>
    <w:rsid w:val="00AF71E4"/>
    <w:rsid w:val="00AF7830"/>
    <w:rsid w:val="00AF78BC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CA2"/>
    <w:rsid w:val="00B03DDD"/>
    <w:rsid w:val="00B0414E"/>
    <w:rsid w:val="00B041F3"/>
    <w:rsid w:val="00B047CE"/>
    <w:rsid w:val="00B05416"/>
    <w:rsid w:val="00B05741"/>
    <w:rsid w:val="00B05996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399"/>
    <w:rsid w:val="00B1155E"/>
    <w:rsid w:val="00B11728"/>
    <w:rsid w:val="00B122C5"/>
    <w:rsid w:val="00B129C3"/>
    <w:rsid w:val="00B12A85"/>
    <w:rsid w:val="00B12D5C"/>
    <w:rsid w:val="00B130EA"/>
    <w:rsid w:val="00B132DB"/>
    <w:rsid w:val="00B1380F"/>
    <w:rsid w:val="00B138E5"/>
    <w:rsid w:val="00B13B08"/>
    <w:rsid w:val="00B14191"/>
    <w:rsid w:val="00B143C3"/>
    <w:rsid w:val="00B148B9"/>
    <w:rsid w:val="00B14B2F"/>
    <w:rsid w:val="00B14B52"/>
    <w:rsid w:val="00B14FB1"/>
    <w:rsid w:val="00B15093"/>
    <w:rsid w:val="00B15116"/>
    <w:rsid w:val="00B15528"/>
    <w:rsid w:val="00B157B3"/>
    <w:rsid w:val="00B15A76"/>
    <w:rsid w:val="00B15AA8"/>
    <w:rsid w:val="00B15B43"/>
    <w:rsid w:val="00B15B4A"/>
    <w:rsid w:val="00B15B97"/>
    <w:rsid w:val="00B15FCB"/>
    <w:rsid w:val="00B1610C"/>
    <w:rsid w:val="00B16295"/>
    <w:rsid w:val="00B1636D"/>
    <w:rsid w:val="00B16B01"/>
    <w:rsid w:val="00B171E9"/>
    <w:rsid w:val="00B17385"/>
    <w:rsid w:val="00B201ED"/>
    <w:rsid w:val="00B20667"/>
    <w:rsid w:val="00B20874"/>
    <w:rsid w:val="00B20B0E"/>
    <w:rsid w:val="00B20B5C"/>
    <w:rsid w:val="00B20C7C"/>
    <w:rsid w:val="00B210D8"/>
    <w:rsid w:val="00B21102"/>
    <w:rsid w:val="00B21494"/>
    <w:rsid w:val="00B2153F"/>
    <w:rsid w:val="00B21724"/>
    <w:rsid w:val="00B21B0E"/>
    <w:rsid w:val="00B21BD4"/>
    <w:rsid w:val="00B21CFF"/>
    <w:rsid w:val="00B21F94"/>
    <w:rsid w:val="00B22328"/>
    <w:rsid w:val="00B22363"/>
    <w:rsid w:val="00B22823"/>
    <w:rsid w:val="00B22EB3"/>
    <w:rsid w:val="00B230D7"/>
    <w:rsid w:val="00B234F8"/>
    <w:rsid w:val="00B24261"/>
    <w:rsid w:val="00B2471B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58"/>
    <w:rsid w:val="00B27FCB"/>
    <w:rsid w:val="00B30075"/>
    <w:rsid w:val="00B30450"/>
    <w:rsid w:val="00B3071A"/>
    <w:rsid w:val="00B30E02"/>
    <w:rsid w:val="00B3123E"/>
    <w:rsid w:val="00B31476"/>
    <w:rsid w:val="00B315CB"/>
    <w:rsid w:val="00B319FD"/>
    <w:rsid w:val="00B31CE0"/>
    <w:rsid w:val="00B323E5"/>
    <w:rsid w:val="00B32F0A"/>
    <w:rsid w:val="00B3300B"/>
    <w:rsid w:val="00B33048"/>
    <w:rsid w:val="00B3305A"/>
    <w:rsid w:val="00B33EC3"/>
    <w:rsid w:val="00B34079"/>
    <w:rsid w:val="00B34141"/>
    <w:rsid w:val="00B345CD"/>
    <w:rsid w:val="00B34C3A"/>
    <w:rsid w:val="00B34CCC"/>
    <w:rsid w:val="00B359FA"/>
    <w:rsid w:val="00B35C7C"/>
    <w:rsid w:val="00B36BCA"/>
    <w:rsid w:val="00B37214"/>
    <w:rsid w:val="00B372B5"/>
    <w:rsid w:val="00B372C5"/>
    <w:rsid w:val="00B373DE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6B1"/>
    <w:rsid w:val="00B42905"/>
    <w:rsid w:val="00B42B09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6D5"/>
    <w:rsid w:val="00B47BFE"/>
    <w:rsid w:val="00B507E8"/>
    <w:rsid w:val="00B5082C"/>
    <w:rsid w:val="00B50ED3"/>
    <w:rsid w:val="00B50F35"/>
    <w:rsid w:val="00B51089"/>
    <w:rsid w:val="00B51372"/>
    <w:rsid w:val="00B518D3"/>
    <w:rsid w:val="00B51A03"/>
    <w:rsid w:val="00B51E77"/>
    <w:rsid w:val="00B5263C"/>
    <w:rsid w:val="00B52968"/>
    <w:rsid w:val="00B52A78"/>
    <w:rsid w:val="00B532DB"/>
    <w:rsid w:val="00B5344C"/>
    <w:rsid w:val="00B5391B"/>
    <w:rsid w:val="00B53CB9"/>
    <w:rsid w:val="00B54024"/>
    <w:rsid w:val="00B54148"/>
    <w:rsid w:val="00B54CFC"/>
    <w:rsid w:val="00B557D3"/>
    <w:rsid w:val="00B56076"/>
    <w:rsid w:val="00B56463"/>
    <w:rsid w:val="00B56471"/>
    <w:rsid w:val="00B56536"/>
    <w:rsid w:val="00B56BF2"/>
    <w:rsid w:val="00B56D7B"/>
    <w:rsid w:val="00B5734B"/>
    <w:rsid w:val="00B57541"/>
    <w:rsid w:val="00B57553"/>
    <w:rsid w:val="00B57564"/>
    <w:rsid w:val="00B57C0F"/>
    <w:rsid w:val="00B57C1E"/>
    <w:rsid w:val="00B60254"/>
    <w:rsid w:val="00B606C9"/>
    <w:rsid w:val="00B609CE"/>
    <w:rsid w:val="00B60AE8"/>
    <w:rsid w:val="00B60D31"/>
    <w:rsid w:val="00B6148F"/>
    <w:rsid w:val="00B625D7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E42"/>
    <w:rsid w:val="00B63F8D"/>
    <w:rsid w:val="00B6421E"/>
    <w:rsid w:val="00B64ED0"/>
    <w:rsid w:val="00B6534C"/>
    <w:rsid w:val="00B6535B"/>
    <w:rsid w:val="00B659C9"/>
    <w:rsid w:val="00B6604A"/>
    <w:rsid w:val="00B660CF"/>
    <w:rsid w:val="00B667AD"/>
    <w:rsid w:val="00B66956"/>
    <w:rsid w:val="00B66EEF"/>
    <w:rsid w:val="00B66FC5"/>
    <w:rsid w:val="00B671FD"/>
    <w:rsid w:val="00B672E9"/>
    <w:rsid w:val="00B67483"/>
    <w:rsid w:val="00B708C6"/>
    <w:rsid w:val="00B70D06"/>
    <w:rsid w:val="00B71433"/>
    <w:rsid w:val="00B7145C"/>
    <w:rsid w:val="00B71816"/>
    <w:rsid w:val="00B719A0"/>
    <w:rsid w:val="00B71E11"/>
    <w:rsid w:val="00B72225"/>
    <w:rsid w:val="00B72A7F"/>
    <w:rsid w:val="00B72BEA"/>
    <w:rsid w:val="00B73209"/>
    <w:rsid w:val="00B73697"/>
    <w:rsid w:val="00B736C3"/>
    <w:rsid w:val="00B739E2"/>
    <w:rsid w:val="00B73C0B"/>
    <w:rsid w:val="00B73DC8"/>
    <w:rsid w:val="00B73F8F"/>
    <w:rsid w:val="00B741B7"/>
    <w:rsid w:val="00B7431B"/>
    <w:rsid w:val="00B74E03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19A9"/>
    <w:rsid w:val="00B81A6B"/>
    <w:rsid w:val="00B821F2"/>
    <w:rsid w:val="00B82396"/>
    <w:rsid w:val="00B82A09"/>
    <w:rsid w:val="00B82EF3"/>
    <w:rsid w:val="00B83208"/>
    <w:rsid w:val="00B83620"/>
    <w:rsid w:val="00B83A24"/>
    <w:rsid w:val="00B83EF9"/>
    <w:rsid w:val="00B841DA"/>
    <w:rsid w:val="00B84214"/>
    <w:rsid w:val="00B842A2"/>
    <w:rsid w:val="00B843C7"/>
    <w:rsid w:val="00B8442F"/>
    <w:rsid w:val="00B8456A"/>
    <w:rsid w:val="00B84848"/>
    <w:rsid w:val="00B84AC2"/>
    <w:rsid w:val="00B84C97"/>
    <w:rsid w:val="00B85468"/>
    <w:rsid w:val="00B8591A"/>
    <w:rsid w:val="00B85C33"/>
    <w:rsid w:val="00B85EB7"/>
    <w:rsid w:val="00B8623A"/>
    <w:rsid w:val="00B86450"/>
    <w:rsid w:val="00B8698A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B66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244"/>
    <w:rsid w:val="00B97753"/>
    <w:rsid w:val="00B97DEB"/>
    <w:rsid w:val="00B97F5D"/>
    <w:rsid w:val="00BA0639"/>
    <w:rsid w:val="00BA0FDA"/>
    <w:rsid w:val="00BA1542"/>
    <w:rsid w:val="00BA1B2F"/>
    <w:rsid w:val="00BA2430"/>
    <w:rsid w:val="00BA262A"/>
    <w:rsid w:val="00BA2FEF"/>
    <w:rsid w:val="00BA30E4"/>
    <w:rsid w:val="00BA3334"/>
    <w:rsid w:val="00BA3571"/>
    <w:rsid w:val="00BA3C35"/>
    <w:rsid w:val="00BA3C3B"/>
    <w:rsid w:val="00BA3CAA"/>
    <w:rsid w:val="00BA40A3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A7FAA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5C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412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12A"/>
    <w:rsid w:val="00BC1605"/>
    <w:rsid w:val="00BC194E"/>
    <w:rsid w:val="00BC20AF"/>
    <w:rsid w:val="00BC23F1"/>
    <w:rsid w:val="00BC2A41"/>
    <w:rsid w:val="00BC2A92"/>
    <w:rsid w:val="00BC339A"/>
    <w:rsid w:val="00BC33CE"/>
    <w:rsid w:val="00BC3947"/>
    <w:rsid w:val="00BC3AB1"/>
    <w:rsid w:val="00BC3DA4"/>
    <w:rsid w:val="00BC44A4"/>
    <w:rsid w:val="00BC45EF"/>
    <w:rsid w:val="00BC48B4"/>
    <w:rsid w:val="00BC5047"/>
    <w:rsid w:val="00BC50FA"/>
    <w:rsid w:val="00BC51EF"/>
    <w:rsid w:val="00BC5C4B"/>
    <w:rsid w:val="00BC65EF"/>
    <w:rsid w:val="00BC6796"/>
    <w:rsid w:val="00BC6FD5"/>
    <w:rsid w:val="00BC72A3"/>
    <w:rsid w:val="00BC72D4"/>
    <w:rsid w:val="00BC7FA5"/>
    <w:rsid w:val="00BD0067"/>
    <w:rsid w:val="00BD021D"/>
    <w:rsid w:val="00BD040A"/>
    <w:rsid w:val="00BD0B60"/>
    <w:rsid w:val="00BD107D"/>
    <w:rsid w:val="00BD15EC"/>
    <w:rsid w:val="00BD1781"/>
    <w:rsid w:val="00BD1999"/>
    <w:rsid w:val="00BD1CA5"/>
    <w:rsid w:val="00BD23C1"/>
    <w:rsid w:val="00BD255A"/>
    <w:rsid w:val="00BD2659"/>
    <w:rsid w:val="00BD319F"/>
    <w:rsid w:val="00BD3377"/>
    <w:rsid w:val="00BD3C92"/>
    <w:rsid w:val="00BD3CD2"/>
    <w:rsid w:val="00BD4088"/>
    <w:rsid w:val="00BD4E97"/>
    <w:rsid w:val="00BD5151"/>
    <w:rsid w:val="00BD59BF"/>
    <w:rsid w:val="00BD5F10"/>
    <w:rsid w:val="00BD5FDD"/>
    <w:rsid w:val="00BD5FFD"/>
    <w:rsid w:val="00BD63B8"/>
    <w:rsid w:val="00BD63CE"/>
    <w:rsid w:val="00BD6706"/>
    <w:rsid w:val="00BD6B77"/>
    <w:rsid w:val="00BD6F40"/>
    <w:rsid w:val="00BD70C7"/>
    <w:rsid w:val="00BD7985"/>
    <w:rsid w:val="00BD7A4E"/>
    <w:rsid w:val="00BD7CC6"/>
    <w:rsid w:val="00BD7F2D"/>
    <w:rsid w:val="00BD7F62"/>
    <w:rsid w:val="00BE0035"/>
    <w:rsid w:val="00BE0234"/>
    <w:rsid w:val="00BE06B4"/>
    <w:rsid w:val="00BE1050"/>
    <w:rsid w:val="00BE1140"/>
    <w:rsid w:val="00BE17A6"/>
    <w:rsid w:val="00BE1C8F"/>
    <w:rsid w:val="00BE28F2"/>
    <w:rsid w:val="00BE2AA0"/>
    <w:rsid w:val="00BE2D6A"/>
    <w:rsid w:val="00BE2F42"/>
    <w:rsid w:val="00BE308C"/>
    <w:rsid w:val="00BE3A3A"/>
    <w:rsid w:val="00BE3C70"/>
    <w:rsid w:val="00BE3F07"/>
    <w:rsid w:val="00BE4EA2"/>
    <w:rsid w:val="00BE4F61"/>
    <w:rsid w:val="00BE5131"/>
    <w:rsid w:val="00BE520A"/>
    <w:rsid w:val="00BE576C"/>
    <w:rsid w:val="00BE5895"/>
    <w:rsid w:val="00BE5A16"/>
    <w:rsid w:val="00BE5C9A"/>
    <w:rsid w:val="00BE6CB2"/>
    <w:rsid w:val="00BE6CCA"/>
    <w:rsid w:val="00BE6DFD"/>
    <w:rsid w:val="00BE6F5A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42"/>
    <w:rsid w:val="00BF1F6F"/>
    <w:rsid w:val="00BF2505"/>
    <w:rsid w:val="00BF2543"/>
    <w:rsid w:val="00BF25CD"/>
    <w:rsid w:val="00BF27B6"/>
    <w:rsid w:val="00BF2E6E"/>
    <w:rsid w:val="00BF2F68"/>
    <w:rsid w:val="00BF30C0"/>
    <w:rsid w:val="00BF3106"/>
    <w:rsid w:val="00BF31A2"/>
    <w:rsid w:val="00BF334C"/>
    <w:rsid w:val="00BF3569"/>
    <w:rsid w:val="00BF38B1"/>
    <w:rsid w:val="00BF4169"/>
    <w:rsid w:val="00BF4175"/>
    <w:rsid w:val="00BF460A"/>
    <w:rsid w:val="00BF475A"/>
    <w:rsid w:val="00BF47FE"/>
    <w:rsid w:val="00BF49D4"/>
    <w:rsid w:val="00BF504B"/>
    <w:rsid w:val="00BF5417"/>
    <w:rsid w:val="00BF5A7A"/>
    <w:rsid w:val="00BF5A81"/>
    <w:rsid w:val="00BF5D9C"/>
    <w:rsid w:val="00BF5E25"/>
    <w:rsid w:val="00BF5FE6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20F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4F91"/>
    <w:rsid w:val="00C057AE"/>
    <w:rsid w:val="00C06702"/>
    <w:rsid w:val="00C075E3"/>
    <w:rsid w:val="00C076F7"/>
    <w:rsid w:val="00C07701"/>
    <w:rsid w:val="00C077E2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062"/>
    <w:rsid w:val="00C111D0"/>
    <w:rsid w:val="00C11555"/>
    <w:rsid w:val="00C11EF8"/>
    <w:rsid w:val="00C1229A"/>
    <w:rsid w:val="00C12733"/>
    <w:rsid w:val="00C129F8"/>
    <w:rsid w:val="00C12FB9"/>
    <w:rsid w:val="00C12FCA"/>
    <w:rsid w:val="00C13B93"/>
    <w:rsid w:val="00C13DA7"/>
    <w:rsid w:val="00C13FF6"/>
    <w:rsid w:val="00C144CF"/>
    <w:rsid w:val="00C14728"/>
    <w:rsid w:val="00C148D0"/>
    <w:rsid w:val="00C14B82"/>
    <w:rsid w:val="00C14C8C"/>
    <w:rsid w:val="00C14E84"/>
    <w:rsid w:val="00C14F63"/>
    <w:rsid w:val="00C151AA"/>
    <w:rsid w:val="00C157C4"/>
    <w:rsid w:val="00C158C2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997"/>
    <w:rsid w:val="00C20A2A"/>
    <w:rsid w:val="00C21018"/>
    <w:rsid w:val="00C21137"/>
    <w:rsid w:val="00C217C6"/>
    <w:rsid w:val="00C2194C"/>
    <w:rsid w:val="00C21A3A"/>
    <w:rsid w:val="00C21CDB"/>
    <w:rsid w:val="00C21EAE"/>
    <w:rsid w:val="00C22228"/>
    <w:rsid w:val="00C22333"/>
    <w:rsid w:val="00C22347"/>
    <w:rsid w:val="00C228D8"/>
    <w:rsid w:val="00C238DC"/>
    <w:rsid w:val="00C239CC"/>
    <w:rsid w:val="00C23C80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65C"/>
    <w:rsid w:val="00C2571B"/>
    <w:rsid w:val="00C25901"/>
    <w:rsid w:val="00C26143"/>
    <w:rsid w:val="00C26992"/>
    <w:rsid w:val="00C26B25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5EA"/>
    <w:rsid w:val="00C338DB"/>
    <w:rsid w:val="00C33968"/>
    <w:rsid w:val="00C33A07"/>
    <w:rsid w:val="00C33B5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258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257"/>
    <w:rsid w:val="00C423AF"/>
    <w:rsid w:val="00C424A1"/>
    <w:rsid w:val="00C43DDE"/>
    <w:rsid w:val="00C43ED2"/>
    <w:rsid w:val="00C44338"/>
    <w:rsid w:val="00C444EB"/>
    <w:rsid w:val="00C44A73"/>
    <w:rsid w:val="00C44AA3"/>
    <w:rsid w:val="00C450A2"/>
    <w:rsid w:val="00C4514B"/>
    <w:rsid w:val="00C455A1"/>
    <w:rsid w:val="00C455A8"/>
    <w:rsid w:val="00C45636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670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461"/>
    <w:rsid w:val="00C555D6"/>
    <w:rsid w:val="00C55683"/>
    <w:rsid w:val="00C55B12"/>
    <w:rsid w:val="00C55DD6"/>
    <w:rsid w:val="00C55E04"/>
    <w:rsid w:val="00C55F9E"/>
    <w:rsid w:val="00C561A7"/>
    <w:rsid w:val="00C562C6"/>
    <w:rsid w:val="00C562D1"/>
    <w:rsid w:val="00C562DB"/>
    <w:rsid w:val="00C56387"/>
    <w:rsid w:val="00C563C3"/>
    <w:rsid w:val="00C56BBD"/>
    <w:rsid w:val="00C56E70"/>
    <w:rsid w:val="00C575D9"/>
    <w:rsid w:val="00C575E8"/>
    <w:rsid w:val="00C57742"/>
    <w:rsid w:val="00C57B62"/>
    <w:rsid w:val="00C57D94"/>
    <w:rsid w:val="00C603CC"/>
    <w:rsid w:val="00C60EF0"/>
    <w:rsid w:val="00C61414"/>
    <w:rsid w:val="00C614EA"/>
    <w:rsid w:val="00C618EF"/>
    <w:rsid w:val="00C61938"/>
    <w:rsid w:val="00C61DFC"/>
    <w:rsid w:val="00C621C8"/>
    <w:rsid w:val="00C62442"/>
    <w:rsid w:val="00C6279B"/>
    <w:rsid w:val="00C627FA"/>
    <w:rsid w:val="00C62D3B"/>
    <w:rsid w:val="00C632CF"/>
    <w:rsid w:val="00C63778"/>
    <w:rsid w:val="00C63814"/>
    <w:rsid w:val="00C638D8"/>
    <w:rsid w:val="00C639DA"/>
    <w:rsid w:val="00C63A2B"/>
    <w:rsid w:val="00C6468B"/>
    <w:rsid w:val="00C64811"/>
    <w:rsid w:val="00C64920"/>
    <w:rsid w:val="00C649EE"/>
    <w:rsid w:val="00C64ADF"/>
    <w:rsid w:val="00C64E6C"/>
    <w:rsid w:val="00C650C4"/>
    <w:rsid w:val="00C6548D"/>
    <w:rsid w:val="00C65A95"/>
    <w:rsid w:val="00C65EBA"/>
    <w:rsid w:val="00C65FED"/>
    <w:rsid w:val="00C66038"/>
    <w:rsid w:val="00C663FA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74A"/>
    <w:rsid w:val="00C7197E"/>
    <w:rsid w:val="00C71EB2"/>
    <w:rsid w:val="00C71F78"/>
    <w:rsid w:val="00C72607"/>
    <w:rsid w:val="00C7285A"/>
    <w:rsid w:val="00C72C5A"/>
    <w:rsid w:val="00C72E08"/>
    <w:rsid w:val="00C72F1E"/>
    <w:rsid w:val="00C73267"/>
    <w:rsid w:val="00C7343E"/>
    <w:rsid w:val="00C73B0E"/>
    <w:rsid w:val="00C73CD6"/>
    <w:rsid w:val="00C73E4D"/>
    <w:rsid w:val="00C7434B"/>
    <w:rsid w:val="00C74D8E"/>
    <w:rsid w:val="00C74E5E"/>
    <w:rsid w:val="00C74F08"/>
    <w:rsid w:val="00C75264"/>
    <w:rsid w:val="00C752C2"/>
    <w:rsid w:val="00C75810"/>
    <w:rsid w:val="00C7582C"/>
    <w:rsid w:val="00C758B0"/>
    <w:rsid w:val="00C75D37"/>
    <w:rsid w:val="00C75DDA"/>
    <w:rsid w:val="00C76164"/>
    <w:rsid w:val="00C76256"/>
    <w:rsid w:val="00C7690B"/>
    <w:rsid w:val="00C769D2"/>
    <w:rsid w:val="00C76A20"/>
    <w:rsid w:val="00C76BAD"/>
    <w:rsid w:val="00C770E3"/>
    <w:rsid w:val="00C77219"/>
    <w:rsid w:val="00C774FD"/>
    <w:rsid w:val="00C779AD"/>
    <w:rsid w:val="00C77F1D"/>
    <w:rsid w:val="00C800F9"/>
    <w:rsid w:val="00C803E3"/>
    <w:rsid w:val="00C8057A"/>
    <w:rsid w:val="00C80679"/>
    <w:rsid w:val="00C80751"/>
    <w:rsid w:val="00C809CA"/>
    <w:rsid w:val="00C80CDD"/>
    <w:rsid w:val="00C80D36"/>
    <w:rsid w:val="00C810AE"/>
    <w:rsid w:val="00C81768"/>
    <w:rsid w:val="00C83C17"/>
    <w:rsid w:val="00C83C68"/>
    <w:rsid w:val="00C83D70"/>
    <w:rsid w:val="00C8485D"/>
    <w:rsid w:val="00C84A53"/>
    <w:rsid w:val="00C84A7A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7E"/>
    <w:rsid w:val="00C867B5"/>
    <w:rsid w:val="00C86A7C"/>
    <w:rsid w:val="00C86B09"/>
    <w:rsid w:val="00C86E93"/>
    <w:rsid w:val="00C87688"/>
    <w:rsid w:val="00C878E0"/>
    <w:rsid w:val="00C87975"/>
    <w:rsid w:val="00C87C93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B3"/>
    <w:rsid w:val="00C925E0"/>
    <w:rsid w:val="00C92608"/>
    <w:rsid w:val="00C929BF"/>
    <w:rsid w:val="00C929FC"/>
    <w:rsid w:val="00C92D31"/>
    <w:rsid w:val="00C932CE"/>
    <w:rsid w:val="00C934A7"/>
    <w:rsid w:val="00C938DA"/>
    <w:rsid w:val="00C93924"/>
    <w:rsid w:val="00C93F6B"/>
    <w:rsid w:val="00C9407C"/>
    <w:rsid w:val="00C941CE"/>
    <w:rsid w:val="00C94353"/>
    <w:rsid w:val="00C945F6"/>
    <w:rsid w:val="00C94611"/>
    <w:rsid w:val="00C947BD"/>
    <w:rsid w:val="00C947D1"/>
    <w:rsid w:val="00C94B7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BC0"/>
    <w:rsid w:val="00C97C97"/>
    <w:rsid w:val="00C97E7B"/>
    <w:rsid w:val="00CA000D"/>
    <w:rsid w:val="00CA010C"/>
    <w:rsid w:val="00CA0894"/>
    <w:rsid w:val="00CA0965"/>
    <w:rsid w:val="00CA0A67"/>
    <w:rsid w:val="00CA0DBA"/>
    <w:rsid w:val="00CA0FF3"/>
    <w:rsid w:val="00CA17F3"/>
    <w:rsid w:val="00CA214F"/>
    <w:rsid w:val="00CA2273"/>
    <w:rsid w:val="00CA293C"/>
    <w:rsid w:val="00CA29A9"/>
    <w:rsid w:val="00CA30E6"/>
    <w:rsid w:val="00CA3272"/>
    <w:rsid w:val="00CA3285"/>
    <w:rsid w:val="00CA3541"/>
    <w:rsid w:val="00CA3FF0"/>
    <w:rsid w:val="00CA436E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0A0"/>
    <w:rsid w:val="00CA66BD"/>
    <w:rsid w:val="00CA67BA"/>
    <w:rsid w:val="00CA6913"/>
    <w:rsid w:val="00CA6FAF"/>
    <w:rsid w:val="00CA70F7"/>
    <w:rsid w:val="00CA7128"/>
    <w:rsid w:val="00CA7309"/>
    <w:rsid w:val="00CA7332"/>
    <w:rsid w:val="00CA76FF"/>
    <w:rsid w:val="00CA77B5"/>
    <w:rsid w:val="00CA7938"/>
    <w:rsid w:val="00CA79E6"/>
    <w:rsid w:val="00CA7AC3"/>
    <w:rsid w:val="00CA7F37"/>
    <w:rsid w:val="00CB01BE"/>
    <w:rsid w:val="00CB05D2"/>
    <w:rsid w:val="00CB05E0"/>
    <w:rsid w:val="00CB0738"/>
    <w:rsid w:val="00CB08B8"/>
    <w:rsid w:val="00CB0ED1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0AE"/>
    <w:rsid w:val="00CB6277"/>
    <w:rsid w:val="00CB686D"/>
    <w:rsid w:val="00CB69DB"/>
    <w:rsid w:val="00CB6AF4"/>
    <w:rsid w:val="00CB6B89"/>
    <w:rsid w:val="00CB7043"/>
    <w:rsid w:val="00CB734B"/>
    <w:rsid w:val="00CC0289"/>
    <w:rsid w:val="00CC05EF"/>
    <w:rsid w:val="00CC089D"/>
    <w:rsid w:val="00CC08F9"/>
    <w:rsid w:val="00CC0ABA"/>
    <w:rsid w:val="00CC174C"/>
    <w:rsid w:val="00CC1B17"/>
    <w:rsid w:val="00CC1FE6"/>
    <w:rsid w:val="00CC2127"/>
    <w:rsid w:val="00CC263E"/>
    <w:rsid w:val="00CC31D3"/>
    <w:rsid w:val="00CC32F6"/>
    <w:rsid w:val="00CC337E"/>
    <w:rsid w:val="00CC33D4"/>
    <w:rsid w:val="00CC3822"/>
    <w:rsid w:val="00CC409F"/>
    <w:rsid w:val="00CC4574"/>
    <w:rsid w:val="00CC4AD7"/>
    <w:rsid w:val="00CC4F0A"/>
    <w:rsid w:val="00CC4F41"/>
    <w:rsid w:val="00CC5507"/>
    <w:rsid w:val="00CC578C"/>
    <w:rsid w:val="00CC5E83"/>
    <w:rsid w:val="00CC6107"/>
    <w:rsid w:val="00CC6ACA"/>
    <w:rsid w:val="00CC6C67"/>
    <w:rsid w:val="00CC6F39"/>
    <w:rsid w:val="00CC6F9F"/>
    <w:rsid w:val="00CC6FE8"/>
    <w:rsid w:val="00CC7539"/>
    <w:rsid w:val="00CC78DD"/>
    <w:rsid w:val="00CC7C33"/>
    <w:rsid w:val="00CC7E3E"/>
    <w:rsid w:val="00CD07C8"/>
    <w:rsid w:val="00CD098E"/>
    <w:rsid w:val="00CD0A6C"/>
    <w:rsid w:val="00CD0EDF"/>
    <w:rsid w:val="00CD104E"/>
    <w:rsid w:val="00CD1583"/>
    <w:rsid w:val="00CD1777"/>
    <w:rsid w:val="00CD1A30"/>
    <w:rsid w:val="00CD1D95"/>
    <w:rsid w:val="00CD234E"/>
    <w:rsid w:val="00CD25D3"/>
    <w:rsid w:val="00CD27B9"/>
    <w:rsid w:val="00CD2AA5"/>
    <w:rsid w:val="00CD2B40"/>
    <w:rsid w:val="00CD2FEE"/>
    <w:rsid w:val="00CD3050"/>
    <w:rsid w:val="00CD308C"/>
    <w:rsid w:val="00CD34E4"/>
    <w:rsid w:val="00CD3A0C"/>
    <w:rsid w:val="00CD3B4A"/>
    <w:rsid w:val="00CD41AC"/>
    <w:rsid w:val="00CD4616"/>
    <w:rsid w:val="00CD46E9"/>
    <w:rsid w:val="00CD482F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49B"/>
    <w:rsid w:val="00CE0503"/>
    <w:rsid w:val="00CE06FE"/>
    <w:rsid w:val="00CE077E"/>
    <w:rsid w:val="00CE092B"/>
    <w:rsid w:val="00CE10A9"/>
    <w:rsid w:val="00CE12D9"/>
    <w:rsid w:val="00CE1604"/>
    <w:rsid w:val="00CE1811"/>
    <w:rsid w:val="00CE1931"/>
    <w:rsid w:val="00CE1F89"/>
    <w:rsid w:val="00CE216C"/>
    <w:rsid w:val="00CE231C"/>
    <w:rsid w:val="00CE2445"/>
    <w:rsid w:val="00CE251D"/>
    <w:rsid w:val="00CE276C"/>
    <w:rsid w:val="00CE2995"/>
    <w:rsid w:val="00CE2B82"/>
    <w:rsid w:val="00CE2C80"/>
    <w:rsid w:val="00CE2E7F"/>
    <w:rsid w:val="00CE3488"/>
    <w:rsid w:val="00CE3574"/>
    <w:rsid w:val="00CE3684"/>
    <w:rsid w:val="00CE3737"/>
    <w:rsid w:val="00CE3A2D"/>
    <w:rsid w:val="00CE4028"/>
    <w:rsid w:val="00CE4041"/>
    <w:rsid w:val="00CE4220"/>
    <w:rsid w:val="00CE4335"/>
    <w:rsid w:val="00CE4337"/>
    <w:rsid w:val="00CE465D"/>
    <w:rsid w:val="00CE48CE"/>
    <w:rsid w:val="00CE4A61"/>
    <w:rsid w:val="00CE4AFF"/>
    <w:rsid w:val="00CE4EAE"/>
    <w:rsid w:val="00CE50C8"/>
    <w:rsid w:val="00CE55FB"/>
    <w:rsid w:val="00CE564A"/>
    <w:rsid w:val="00CE574A"/>
    <w:rsid w:val="00CE5A56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0ACC"/>
    <w:rsid w:val="00CF1031"/>
    <w:rsid w:val="00CF1946"/>
    <w:rsid w:val="00CF1C9E"/>
    <w:rsid w:val="00CF1FE6"/>
    <w:rsid w:val="00CF2275"/>
    <w:rsid w:val="00CF2384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B8A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CF7DB6"/>
    <w:rsid w:val="00D00245"/>
    <w:rsid w:val="00D008A7"/>
    <w:rsid w:val="00D00C73"/>
    <w:rsid w:val="00D010CD"/>
    <w:rsid w:val="00D01146"/>
    <w:rsid w:val="00D0119F"/>
    <w:rsid w:val="00D017A9"/>
    <w:rsid w:val="00D018A0"/>
    <w:rsid w:val="00D019FD"/>
    <w:rsid w:val="00D022EF"/>
    <w:rsid w:val="00D02EA0"/>
    <w:rsid w:val="00D0349C"/>
    <w:rsid w:val="00D036A1"/>
    <w:rsid w:val="00D0465B"/>
    <w:rsid w:val="00D04665"/>
    <w:rsid w:val="00D04C7F"/>
    <w:rsid w:val="00D04E1A"/>
    <w:rsid w:val="00D055DB"/>
    <w:rsid w:val="00D056BD"/>
    <w:rsid w:val="00D059BC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714"/>
    <w:rsid w:val="00D077E2"/>
    <w:rsid w:val="00D07833"/>
    <w:rsid w:val="00D078A4"/>
    <w:rsid w:val="00D07964"/>
    <w:rsid w:val="00D100AB"/>
    <w:rsid w:val="00D104FF"/>
    <w:rsid w:val="00D1067A"/>
    <w:rsid w:val="00D11043"/>
    <w:rsid w:val="00D117A2"/>
    <w:rsid w:val="00D122D7"/>
    <w:rsid w:val="00D1238B"/>
    <w:rsid w:val="00D12D39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97A"/>
    <w:rsid w:val="00D14A90"/>
    <w:rsid w:val="00D14FCE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597"/>
    <w:rsid w:val="00D2180E"/>
    <w:rsid w:val="00D21AF2"/>
    <w:rsid w:val="00D21B0B"/>
    <w:rsid w:val="00D21FBE"/>
    <w:rsid w:val="00D220B7"/>
    <w:rsid w:val="00D2216F"/>
    <w:rsid w:val="00D226A1"/>
    <w:rsid w:val="00D22BC7"/>
    <w:rsid w:val="00D22DB6"/>
    <w:rsid w:val="00D230E3"/>
    <w:rsid w:val="00D2335B"/>
    <w:rsid w:val="00D234D5"/>
    <w:rsid w:val="00D23552"/>
    <w:rsid w:val="00D23872"/>
    <w:rsid w:val="00D23A1E"/>
    <w:rsid w:val="00D23D31"/>
    <w:rsid w:val="00D2422C"/>
    <w:rsid w:val="00D24276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2EB"/>
    <w:rsid w:val="00D2731A"/>
    <w:rsid w:val="00D274A6"/>
    <w:rsid w:val="00D2766E"/>
    <w:rsid w:val="00D27BB9"/>
    <w:rsid w:val="00D27C6C"/>
    <w:rsid w:val="00D27D23"/>
    <w:rsid w:val="00D30502"/>
    <w:rsid w:val="00D30583"/>
    <w:rsid w:val="00D30B98"/>
    <w:rsid w:val="00D3107C"/>
    <w:rsid w:val="00D31543"/>
    <w:rsid w:val="00D32050"/>
    <w:rsid w:val="00D32100"/>
    <w:rsid w:val="00D325D1"/>
    <w:rsid w:val="00D326B3"/>
    <w:rsid w:val="00D32EB5"/>
    <w:rsid w:val="00D33132"/>
    <w:rsid w:val="00D3326D"/>
    <w:rsid w:val="00D3351E"/>
    <w:rsid w:val="00D33AFE"/>
    <w:rsid w:val="00D33D9F"/>
    <w:rsid w:val="00D3435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06E0"/>
    <w:rsid w:val="00D40FB8"/>
    <w:rsid w:val="00D4161A"/>
    <w:rsid w:val="00D4177E"/>
    <w:rsid w:val="00D4191D"/>
    <w:rsid w:val="00D4194D"/>
    <w:rsid w:val="00D41DF2"/>
    <w:rsid w:val="00D41F3A"/>
    <w:rsid w:val="00D42A56"/>
    <w:rsid w:val="00D42EFE"/>
    <w:rsid w:val="00D431A1"/>
    <w:rsid w:val="00D4357B"/>
    <w:rsid w:val="00D44097"/>
    <w:rsid w:val="00D44A0F"/>
    <w:rsid w:val="00D44B26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244"/>
    <w:rsid w:val="00D478EF"/>
    <w:rsid w:val="00D47A58"/>
    <w:rsid w:val="00D47C5A"/>
    <w:rsid w:val="00D47CE6"/>
    <w:rsid w:val="00D50736"/>
    <w:rsid w:val="00D5091A"/>
    <w:rsid w:val="00D50B91"/>
    <w:rsid w:val="00D50C59"/>
    <w:rsid w:val="00D50F33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0E9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0B"/>
    <w:rsid w:val="00D567C9"/>
    <w:rsid w:val="00D56C65"/>
    <w:rsid w:val="00D57C77"/>
    <w:rsid w:val="00D60715"/>
    <w:rsid w:val="00D608FC"/>
    <w:rsid w:val="00D60983"/>
    <w:rsid w:val="00D60A3A"/>
    <w:rsid w:val="00D60DA7"/>
    <w:rsid w:val="00D61AF6"/>
    <w:rsid w:val="00D61B79"/>
    <w:rsid w:val="00D61D16"/>
    <w:rsid w:val="00D62B81"/>
    <w:rsid w:val="00D6397E"/>
    <w:rsid w:val="00D63A4C"/>
    <w:rsid w:val="00D641E0"/>
    <w:rsid w:val="00D6467F"/>
    <w:rsid w:val="00D6471D"/>
    <w:rsid w:val="00D6472D"/>
    <w:rsid w:val="00D64BA2"/>
    <w:rsid w:val="00D64C36"/>
    <w:rsid w:val="00D65939"/>
    <w:rsid w:val="00D65C7D"/>
    <w:rsid w:val="00D65D33"/>
    <w:rsid w:val="00D65DB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231"/>
    <w:rsid w:val="00D7136F"/>
    <w:rsid w:val="00D7192A"/>
    <w:rsid w:val="00D71C4E"/>
    <w:rsid w:val="00D7268C"/>
    <w:rsid w:val="00D72991"/>
    <w:rsid w:val="00D72BF8"/>
    <w:rsid w:val="00D7369E"/>
    <w:rsid w:val="00D7385F"/>
    <w:rsid w:val="00D74303"/>
    <w:rsid w:val="00D743CB"/>
    <w:rsid w:val="00D74E0E"/>
    <w:rsid w:val="00D7501A"/>
    <w:rsid w:val="00D7505A"/>
    <w:rsid w:val="00D75477"/>
    <w:rsid w:val="00D76B38"/>
    <w:rsid w:val="00D76F1B"/>
    <w:rsid w:val="00D76FBF"/>
    <w:rsid w:val="00D772A8"/>
    <w:rsid w:val="00D779CD"/>
    <w:rsid w:val="00D77F02"/>
    <w:rsid w:val="00D80AB7"/>
    <w:rsid w:val="00D80BBB"/>
    <w:rsid w:val="00D80C5C"/>
    <w:rsid w:val="00D8160C"/>
    <w:rsid w:val="00D81758"/>
    <w:rsid w:val="00D81786"/>
    <w:rsid w:val="00D81822"/>
    <w:rsid w:val="00D819ED"/>
    <w:rsid w:val="00D820BB"/>
    <w:rsid w:val="00D82412"/>
    <w:rsid w:val="00D832CE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60"/>
    <w:rsid w:val="00D912B1"/>
    <w:rsid w:val="00D91404"/>
    <w:rsid w:val="00D914B2"/>
    <w:rsid w:val="00D9182A"/>
    <w:rsid w:val="00D91957"/>
    <w:rsid w:val="00D91AF2"/>
    <w:rsid w:val="00D920C3"/>
    <w:rsid w:val="00D922D9"/>
    <w:rsid w:val="00D928A0"/>
    <w:rsid w:val="00D928CB"/>
    <w:rsid w:val="00D92DE9"/>
    <w:rsid w:val="00D92E63"/>
    <w:rsid w:val="00D938D0"/>
    <w:rsid w:val="00D939CF"/>
    <w:rsid w:val="00D9426C"/>
    <w:rsid w:val="00D94282"/>
    <w:rsid w:val="00D942FA"/>
    <w:rsid w:val="00D94423"/>
    <w:rsid w:val="00D94AFD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D4A"/>
    <w:rsid w:val="00D97EAA"/>
    <w:rsid w:val="00DA0AA7"/>
    <w:rsid w:val="00DA0D30"/>
    <w:rsid w:val="00DA14F1"/>
    <w:rsid w:val="00DA1A6C"/>
    <w:rsid w:val="00DA1DE7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A47"/>
    <w:rsid w:val="00DA6EB3"/>
    <w:rsid w:val="00DA6FAD"/>
    <w:rsid w:val="00DA752A"/>
    <w:rsid w:val="00DA7D57"/>
    <w:rsid w:val="00DA7EAB"/>
    <w:rsid w:val="00DA7EC2"/>
    <w:rsid w:val="00DB053E"/>
    <w:rsid w:val="00DB0633"/>
    <w:rsid w:val="00DB093C"/>
    <w:rsid w:val="00DB13AE"/>
    <w:rsid w:val="00DB1AFF"/>
    <w:rsid w:val="00DB2592"/>
    <w:rsid w:val="00DB292C"/>
    <w:rsid w:val="00DB2F1A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1C1"/>
    <w:rsid w:val="00DB66C5"/>
    <w:rsid w:val="00DB6757"/>
    <w:rsid w:val="00DB727B"/>
    <w:rsid w:val="00DB7686"/>
    <w:rsid w:val="00DB772F"/>
    <w:rsid w:val="00DB7A38"/>
    <w:rsid w:val="00DB7AC8"/>
    <w:rsid w:val="00DB7E42"/>
    <w:rsid w:val="00DC0404"/>
    <w:rsid w:val="00DC05D5"/>
    <w:rsid w:val="00DC0619"/>
    <w:rsid w:val="00DC0976"/>
    <w:rsid w:val="00DC0A35"/>
    <w:rsid w:val="00DC0DC1"/>
    <w:rsid w:val="00DC0F4F"/>
    <w:rsid w:val="00DC101B"/>
    <w:rsid w:val="00DC1A26"/>
    <w:rsid w:val="00DC1AF1"/>
    <w:rsid w:val="00DC1C76"/>
    <w:rsid w:val="00DC212C"/>
    <w:rsid w:val="00DC2A37"/>
    <w:rsid w:val="00DC2BA1"/>
    <w:rsid w:val="00DC2C13"/>
    <w:rsid w:val="00DC2DBF"/>
    <w:rsid w:val="00DC35E2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336"/>
    <w:rsid w:val="00DD0E5F"/>
    <w:rsid w:val="00DD1007"/>
    <w:rsid w:val="00DD1496"/>
    <w:rsid w:val="00DD1770"/>
    <w:rsid w:val="00DD1EF5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79"/>
    <w:rsid w:val="00DD58BE"/>
    <w:rsid w:val="00DD5A84"/>
    <w:rsid w:val="00DD5D79"/>
    <w:rsid w:val="00DD5F73"/>
    <w:rsid w:val="00DD5F92"/>
    <w:rsid w:val="00DD66F2"/>
    <w:rsid w:val="00DD698D"/>
    <w:rsid w:val="00DD701B"/>
    <w:rsid w:val="00DD70DD"/>
    <w:rsid w:val="00DD7266"/>
    <w:rsid w:val="00DD774B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C7A"/>
    <w:rsid w:val="00DE0FE1"/>
    <w:rsid w:val="00DE1268"/>
    <w:rsid w:val="00DE12F0"/>
    <w:rsid w:val="00DE1E3E"/>
    <w:rsid w:val="00DE2737"/>
    <w:rsid w:val="00DE279D"/>
    <w:rsid w:val="00DE2F3E"/>
    <w:rsid w:val="00DE359D"/>
    <w:rsid w:val="00DE3F0E"/>
    <w:rsid w:val="00DE4740"/>
    <w:rsid w:val="00DE4C2C"/>
    <w:rsid w:val="00DE5276"/>
    <w:rsid w:val="00DE5C41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19C"/>
    <w:rsid w:val="00DF13DE"/>
    <w:rsid w:val="00DF1483"/>
    <w:rsid w:val="00DF17C7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36B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55A"/>
    <w:rsid w:val="00E008D2"/>
    <w:rsid w:val="00E00A4C"/>
    <w:rsid w:val="00E00B77"/>
    <w:rsid w:val="00E00B84"/>
    <w:rsid w:val="00E00BFE"/>
    <w:rsid w:val="00E017A5"/>
    <w:rsid w:val="00E01921"/>
    <w:rsid w:val="00E01DCA"/>
    <w:rsid w:val="00E024DC"/>
    <w:rsid w:val="00E028E2"/>
    <w:rsid w:val="00E02D40"/>
    <w:rsid w:val="00E02E9E"/>
    <w:rsid w:val="00E03239"/>
    <w:rsid w:val="00E03716"/>
    <w:rsid w:val="00E039EA"/>
    <w:rsid w:val="00E03BA3"/>
    <w:rsid w:val="00E041F4"/>
    <w:rsid w:val="00E04256"/>
    <w:rsid w:val="00E04458"/>
    <w:rsid w:val="00E04889"/>
    <w:rsid w:val="00E04A2C"/>
    <w:rsid w:val="00E04B9C"/>
    <w:rsid w:val="00E04EAC"/>
    <w:rsid w:val="00E04ED1"/>
    <w:rsid w:val="00E04FF3"/>
    <w:rsid w:val="00E06685"/>
    <w:rsid w:val="00E06725"/>
    <w:rsid w:val="00E0685D"/>
    <w:rsid w:val="00E06BF3"/>
    <w:rsid w:val="00E06CAF"/>
    <w:rsid w:val="00E06D7A"/>
    <w:rsid w:val="00E06D86"/>
    <w:rsid w:val="00E07689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1D95"/>
    <w:rsid w:val="00E1236A"/>
    <w:rsid w:val="00E1244D"/>
    <w:rsid w:val="00E128EF"/>
    <w:rsid w:val="00E12988"/>
    <w:rsid w:val="00E12EDE"/>
    <w:rsid w:val="00E12EEB"/>
    <w:rsid w:val="00E12F06"/>
    <w:rsid w:val="00E1305D"/>
    <w:rsid w:val="00E13227"/>
    <w:rsid w:val="00E135A0"/>
    <w:rsid w:val="00E14153"/>
    <w:rsid w:val="00E14698"/>
    <w:rsid w:val="00E14816"/>
    <w:rsid w:val="00E14EF0"/>
    <w:rsid w:val="00E155DC"/>
    <w:rsid w:val="00E1588B"/>
    <w:rsid w:val="00E15977"/>
    <w:rsid w:val="00E15AE2"/>
    <w:rsid w:val="00E15E29"/>
    <w:rsid w:val="00E161EA"/>
    <w:rsid w:val="00E1635C"/>
    <w:rsid w:val="00E16444"/>
    <w:rsid w:val="00E164B1"/>
    <w:rsid w:val="00E16730"/>
    <w:rsid w:val="00E16C07"/>
    <w:rsid w:val="00E172B8"/>
    <w:rsid w:val="00E177F1"/>
    <w:rsid w:val="00E1784D"/>
    <w:rsid w:val="00E17B24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816"/>
    <w:rsid w:val="00E229B2"/>
    <w:rsid w:val="00E231ED"/>
    <w:rsid w:val="00E235E9"/>
    <w:rsid w:val="00E23638"/>
    <w:rsid w:val="00E2378E"/>
    <w:rsid w:val="00E238FE"/>
    <w:rsid w:val="00E23AFA"/>
    <w:rsid w:val="00E24490"/>
    <w:rsid w:val="00E2457A"/>
    <w:rsid w:val="00E2565F"/>
    <w:rsid w:val="00E25C0E"/>
    <w:rsid w:val="00E25CB9"/>
    <w:rsid w:val="00E25D4F"/>
    <w:rsid w:val="00E25EB7"/>
    <w:rsid w:val="00E27301"/>
    <w:rsid w:val="00E273A6"/>
    <w:rsid w:val="00E279A0"/>
    <w:rsid w:val="00E27C20"/>
    <w:rsid w:val="00E27D85"/>
    <w:rsid w:val="00E27DE2"/>
    <w:rsid w:val="00E303E6"/>
    <w:rsid w:val="00E30440"/>
    <w:rsid w:val="00E30567"/>
    <w:rsid w:val="00E30934"/>
    <w:rsid w:val="00E30BF2"/>
    <w:rsid w:val="00E30E08"/>
    <w:rsid w:val="00E31032"/>
    <w:rsid w:val="00E311A5"/>
    <w:rsid w:val="00E31343"/>
    <w:rsid w:val="00E31DE5"/>
    <w:rsid w:val="00E32087"/>
    <w:rsid w:val="00E327EE"/>
    <w:rsid w:val="00E329C8"/>
    <w:rsid w:val="00E32A07"/>
    <w:rsid w:val="00E32B08"/>
    <w:rsid w:val="00E32F85"/>
    <w:rsid w:val="00E331CE"/>
    <w:rsid w:val="00E335C6"/>
    <w:rsid w:val="00E33723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DF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3C0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D8C"/>
    <w:rsid w:val="00E45FF0"/>
    <w:rsid w:val="00E45FF5"/>
    <w:rsid w:val="00E46557"/>
    <w:rsid w:val="00E465E6"/>
    <w:rsid w:val="00E46A99"/>
    <w:rsid w:val="00E46C2E"/>
    <w:rsid w:val="00E47237"/>
    <w:rsid w:val="00E4780E"/>
    <w:rsid w:val="00E47BCD"/>
    <w:rsid w:val="00E47D3C"/>
    <w:rsid w:val="00E5047E"/>
    <w:rsid w:val="00E508D6"/>
    <w:rsid w:val="00E51032"/>
    <w:rsid w:val="00E512BC"/>
    <w:rsid w:val="00E5136A"/>
    <w:rsid w:val="00E51BB9"/>
    <w:rsid w:val="00E51D72"/>
    <w:rsid w:val="00E52380"/>
    <w:rsid w:val="00E523E8"/>
    <w:rsid w:val="00E52624"/>
    <w:rsid w:val="00E546EC"/>
    <w:rsid w:val="00E54815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6FC6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65"/>
    <w:rsid w:val="00E620CC"/>
    <w:rsid w:val="00E62143"/>
    <w:rsid w:val="00E626DC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5E4C"/>
    <w:rsid w:val="00E65ECF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9F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5E2E"/>
    <w:rsid w:val="00E76A7F"/>
    <w:rsid w:val="00E76FEE"/>
    <w:rsid w:val="00E7706D"/>
    <w:rsid w:val="00E77211"/>
    <w:rsid w:val="00E772DF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22C"/>
    <w:rsid w:val="00E818B4"/>
    <w:rsid w:val="00E8190A"/>
    <w:rsid w:val="00E827BC"/>
    <w:rsid w:val="00E8281D"/>
    <w:rsid w:val="00E82E60"/>
    <w:rsid w:val="00E832E7"/>
    <w:rsid w:val="00E834A4"/>
    <w:rsid w:val="00E835C8"/>
    <w:rsid w:val="00E839C0"/>
    <w:rsid w:val="00E83B73"/>
    <w:rsid w:val="00E84071"/>
    <w:rsid w:val="00E84423"/>
    <w:rsid w:val="00E84501"/>
    <w:rsid w:val="00E84556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0E3"/>
    <w:rsid w:val="00E9015E"/>
    <w:rsid w:val="00E9033F"/>
    <w:rsid w:val="00E905FE"/>
    <w:rsid w:val="00E907B2"/>
    <w:rsid w:val="00E912CA"/>
    <w:rsid w:val="00E9200C"/>
    <w:rsid w:val="00E92288"/>
    <w:rsid w:val="00E9244A"/>
    <w:rsid w:val="00E92D68"/>
    <w:rsid w:val="00E93271"/>
    <w:rsid w:val="00E93758"/>
    <w:rsid w:val="00E9377D"/>
    <w:rsid w:val="00E93CC0"/>
    <w:rsid w:val="00E93DAA"/>
    <w:rsid w:val="00E9447A"/>
    <w:rsid w:val="00E946C8"/>
    <w:rsid w:val="00E9474F"/>
    <w:rsid w:val="00E94A6E"/>
    <w:rsid w:val="00E957D1"/>
    <w:rsid w:val="00E95E06"/>
    <w:rsid w:val="00E963D4"/>
    <w:rsid w:val="00E964F8"/>
    <w:rsid w:val="00E9682A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717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31B"/>
    <w:rsid w:val="00EA483C"/>
    <w:rsid w:val="00EA486E"/>
    <w:rsid w:val="00EA49D2"/>
    <w:rsid w:val="00EA4E0E"/>
    <w:rsid w:val="00EA5186"/>
    <w:rsid w:val="00EA5227"/>
    <w:rsid w:val="00EA5A93"/>
    <w:rsid w:val="00EA5FDD"/>
    <w:rsid w:val="00EA6369"/>
    <w:rsid w:val="00EA6494"/>
    <w:rsid w:val="00EA6EF4"/>
    <w:rsid w:val="00EA77C9"/>
    <w:rsid w:val="00EA7B54"/>
    <w:rsid w:val="00EA7CFA"/>
    <w:rsid w:val="00EB0340"/>
    <w:rsid w:val="00EB0522"/>
    <w:rsid w:val="00EB0B6B"/>
    <w:rsid w:val="00EB11CB"/>
    <w:rsid w:val="00EB1722"/>
    <w:rsid w:val="00EB192E"/>
    <w:rsid w:val="00EB1937"/>
    <w:rsid w:val="00EB198A"/>
    <w:rsid w:val="00EB19CA"/>
    <w:rsid w:val="00EB2442"/>
    <w:rsid w:val="00EB24DE"/>
    <w:rsid w:val="00EB2851"/>
    <w:rsid w:val="00EB2C0E"/>
    <w:rsid w:val="00EB31CD"/>
    <w:rsid w:val="00EB325A"/>
    <w:rsid w:val="00EB3297"/>
    <w:rsid w:val="00EB3BA0"/>
    <w:rsid w:val="00EB3D93"/>
    <w:rsid w:val="00EB43E8"/>
    <w:rsid w:val="00EB4717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14"/>
    <w:rsid w:val="00EB6333"/>
    <w:rsid w:val="00EB64E2"/>
    <w:rsid w:val="00EB68FD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49B"/>
    <w:rsid w:val="00EC360A"/>
    <w:rsid w:val="00EC3714"/>
    <w:rsid w:val="00EC397D"/>
    <w:rsid w:val="00EC3A43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1F61"/>
    <w:rsid w:val="00ED2D0D"/>
    <w:rsid w:val="00ED2D1B"/>
    <w:rsid w:val="00ED2D22"/>
    <w:rsid w:val="00ED32FD"/>
    <w:rsid w:val="00ED348E"/>
    <w:rsid w:val="00ED391A"/>
    <w:rsid w:val="00ED3EC1"/>
    <w:rsid w:val="00ED4370"/>
    <w:rsid w:val="00ED47D6"/>
    <w:rsid w:val="00ED4C11"/>
    <w:rsid w:val="00ED5044"/>
    <w:rsid w:val="00ED5638"/>
    <w:rsid w:val="00ED58F9"/>
    <w:rsid w:val="00ED63EC"/>
    <w:rsid w:val="00ED6D61"/>
    <w:rsid w:val="00ED6EC9"/>
    <w:rsid w:val="00ED6F30"/>
    <w:rsid w:val="00ED789A"/>
    <w:rsid w:val="00ED7D3B"/>
    <w:rsid w:val="00EE04AC"/>
    <w:rsid w:val="00EE07D8"/>
    <w:rsid w:val="00EE08D0"/>
    <w:rsid w:val="00EE107A"/>
    <w:rsid w:val="00EE1309"/>
    <w:rsid w:val="00EE13D3"/>
    <w:rsid w:val="00EE16AC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AAC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8CF"/>
    <w:rsid w:val="00EF2B39"/>
    <w:rsid w:val="00EF2E2D"/>
    <w:rsid w:val="00EF2E86"/>
    <w:rsid w:val="00EF37B3"/>
    <w:rsid w:val="00EF3C33"/>
    <w:rsid w:val="00EF3FD9"/>
    <w:rsid w:val="00EF444F"/>
    <w:rsid w:val="00EF454D"/>
    <w:rsid w:val="00EF4811"/>
    <w:rsid w:val="00EF4836"/>
    <w:rsid w:val="00EF4CAA"/>
    <w:rsid w:val="00EF53E6"/>
    <w:rsid w:val="00EF5723"/>
    <w:rsid w:val="00EF580C"/>
    <w:rsid w:val="00EF5B6C"/>
    <w:rsid w:val="00EF5E9F"/>
    <w:rsid w:val="00EF65EE"/>
    <w:rsid w:val="00EF6BAD"/>
    <w:rsid w:val="00EF6E42"/>
    <w:rsid w:val="00EF70AD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4B5"/>
    <w:rsid w:val="00F04629"/>
    <w:rsid w:val="00F04B1E"/>
    <w:rsid w:val="00F04CAE"/>
    <w:rsid w:val="00F05137"/>
    <w:rsid w:val="00F059AC"/>
    <w:rsid w:val="00F05CD6"/>
    <w:rsid w:val="00F064B4"/>
    <w:rsid w:val="00F06676"/>
    <w:rsid w:val="00F067E8"/>
    <w:rsid w:val="00F0686E"/>
    <w:rsid w:val="00F06F4E"/>
    <w:rsid w:val="00F07078"/>
    <w:rsid w:val="00F0715C"/>
    <w:rsid w:val="00F07284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69C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48D"/>
    <w:rsid w:val="00F1668E"/>
    <w:rsid w:val="00F1671E"/>
    <w:rsid w:val="00F16A39"/>
    <w:rsid w:val="00F16DB9"/>
    <w:rsid w:val="00F1712C"/>
    <w:rsid w:val="00F17562"/>
    <w:rsid w:val="00F2050F"/>
    <w:rsid w:val="00F2070C"/>
    <w:rsid w:val="00F20B5C"/>
    <w:rsid w:val="00F20E94"/>
    <w:rsid w:val="00F218F1"/>
    <w:rsid w:val="00F21ABC"/>
    <w:rsid w:val="00F21AC4"/>
    <w:rsid w:val="00F21BE3"/>
    <w:rsid w:val="00F21E29"/>
    <w:rsid w:val="00F221AC"/>
    <w:rsid w:val="00F2274B"/>
    <w:rsid w:val="00F2342B"/>
    <w:rsid w:val="00F238C1"/>
    <w:rsid w:val="00F238D1"/>
    <w:rsid w:val="00F23AC0"/>
    <w:rsid w:val="00F2499E"/>
    <w:rsid w:val="00F24B83"/>
    <w:rsid w:val="00F24C46"/>
    <w:rsid w:val="00F24D9B"/>
    <w:rsid w:val="00F24FC1"/>
    <w:rsid w:val="00F25470"/>
    <w:rsid w:val="00F2569B"/>
    <w:rsid w:val="00F25922"/>
    <w:rsid w:val="00F25A40"/>
    <w:rsid w:val="00F2619C"/>
    <w:rsid w:val="00F26414"/>
    <w:rsid w:val="00F26902"/>
    <w:rsid w:val="00F26991"/>
    <w:rsid w:val="00F26D19"/>
    <w:rsid w:val="00F26F5A"/>
    <w:rsid w:val="00F27276"/>
    <w:rsid w:val="00F27369"/>
    <w:rsid w:val="00F273E0"/>
    <w:rsid w:val="00F274AD"/>
    <w:rsid w:val="00F2779F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25B"/>
    <w:rsid w:val="00F3137D"/>
    <w:rsid w:val="00F3146F"/>
    <w:rsid w:val="00F31663"/>
    <w:rsid w:val="00F327B5"/>
    <w:rsid w:val="00F32CE3"/>
    <w:rsid w:val="00F32F58"/>
    <w:rsid w:val="00F3320E"/>
    <w:rsid w:val="00F33646"/>
    <w:rsid w:val="00F33745"/>
    <w:rsid w:val="00F34874"/>
    <w:rsid w:val="00F34B4B"/>
    <w:rsid w:val="00F34B8C"/>
    <w:rsid w:val="00F34CEF"/>
    <w:rsid w:val="00F34D43"/>
    <w:rsid w:val="00F34E96"/>
    <w:rsid w:val="00F35017"/>
    <w:rsid w:val="00F350EA"/>
    <w:rsid w:val="00F35262"/>
    <w:rsid w:val="00F35616"/>
    <w:rsid w:val="00F35BCB"/>
    <w:rsid w:val="00F35C0D"/>
    <w:rsid w:val="00F35F63"/>
    <w:rsid w:val="00F35FD8"/>
    <w:rsid w:val="00F3624F"/>
    <w:rsid w:val="00F369A2"/>
    <w:rsid w:val="00F36A0D"/>
    <w:rsid w:val="00F36FAE"/>
    <w:rsid w:val="00F3700D"/>
    <w:rsid w:val="00F37178"/>
    <w:rsid w:val="00F377DD"/>
    <w:rsid w:val="00F37928"/>
    <w:rsid w:val="00F37A0C"/>
    <w:rsid w:val="00F37A78"/>
    <w:rsid w:val="00F37E59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1891"/>
    <w:rsid w:val="00F422F5"/>
    <w:rsid w:val="00F42497"/>
    <w:rsid w:val="00F42569"/>
    <w:rsid w:val="00F426D5"/>
    <w:rsid w:val="00F429B7"/>
    <w:rsid w:val="00F42B6D"/>
    <w:rsid w:val="00F42E96"/>
    <w:rsid w:val="00F43086"/>
    <w:rsid w:val="00F436E4"/>
    <w:rsid w:val="00F43824"/>
    <w:rsid w:val="00F43AB7"/>
    <w:rsid w:val="00F4420B"/>
    <w:rsid w:val="00F44755"/>
    <w:rsid w:val="00F44795"/>
    <w:rsid w:val="00F45314"/>
    <w:rsid w:val="00F45664"/>
    <w:rsid w:val="00F45897"/>
    <w:rsid w:val="00F459EF"/>
    <w:rsid w:val="00F45B74"/>
    <w:rsid w:val="00F45E94"/>
    <w:rsid w:val="00F46A33"/>
    <w:rsid w:val="00F473FA"/>
    <w:rsid w:val="00F476B8"/>
    <w:rsid w:val="00F47A2C"/>
    <w:rsid w:val="00F47B78"/>
    <w:rsid w:val="00F47F70"/>
    <w:rsid w:val="00F5018F"/>
    <w:rsid w:val="00F50765"/>
    <w:rsid w:val="00F5080F"/>
    <w:rsid w:val="00F50A69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9FB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B8A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146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1E9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5FE"/>
    <w:rsid w:val="00F65EB9"/>
    <w:rsid w:val="00F66105"/>
    <w:rsid w:val="00F663EE"/>
    <w:rsid w:val="00F66443"/>
    <w:rsid w:val="00F66931"/>
    <w:rsid w:val="00F6699E"/>
    <w:rsid w:val="00F67041"/>
    <w:rsid w:val="00F71274"/>
    <w:rsid w:val="00F716DF"/>
    <w:rsid w:val="00F717FD"/>
    <w:rsid w:val="00F71980"/>
    <w:rsid w:val="00F71A22"/>
    <w:rsid w:val="00F71A8A"/>
    <w:rsid w:val="00F71B99"/>
    <w:rsid w:val="00F71FAF"/>
    <w:rsid w:val="00F72258"/>
    <w:rsid w:val="00F72296"/>
    <w:rsid w:val="00F722BD"/>
    <w:rsid w:val="00F72492"/>
    <w:rsid w:val="00F72681"/>
    <w:rsid w:val="00F727DA"/>
    <w:rsid w:val="00F729D7"/>
    <w:rsid w:val="00F73F1D"/>
    <w:rsid w:val="00F743DE"/>
    <w:rsid w:val="00F74FEE"/>
    <w:rsid w:val="00F751B1"/>
    <w:rsid w:val="00F7531E"/>
    <w:rsid w:val="00F75D0F"/>
    <w:rsid w:val="00F75EAC"/>
    <w:rsid w:val="00F75F2B"/>
    <w:rsid w:val="00F76538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2D60"/>
    <w:rsid w:val="00F8388E"/>
    <w:rsid w:val="00F83B8D"/>
    <w:rsid w:val="00F8491D"/>
    <w:rsid w:val="00F84F9F"/>
    <w:rsid w:val="00F85018"/>
    <w:rsid w:val="00F85400"/>
    <w:rsid w:val="00F855A2"/>
    <w:rsid w:val="00F85771"/>
    <w:rsid w:val="00F859E7"/>
    <w:rsid w:val="00F86091"/>
    <w:rsid w:val="00F86095"/>
    <w:rsid w:val="00F863C2"/>
    <w:rsid w:val="00F863E5"/>
    <w:rsid w:val="00F86492"/>
    <w:rsid w:val="00F864DA"/>
    <w:rsid w:val="00F87630"/>
    <w:rsid w:val="00F87E33"/>
    <w:rsid w:val="00F90A94"/>
    <w:rsid w:val="00F90AAC"/>
    <w:rsid w:val="00F90DAA"/>
    <w:rsid w:val="00F91569"/>
    <w:rsid w:val="00F9233C"/>
    <w:rsid w:val="00F92B25"/>
    <w:rsid w:val="00F92D2F"/>
    <w:rsid w:val="00F93270"/>
    <w:rsid w:val="00F9359F"/>
    <w:rsid w:val="00F937BF"/>
    <w:rsid w:val="00F93982"/>
    <w:rsid w:val="00F94064"/>
    <w:rsid w:val="00F9421E"/>
    <w:rsid w:val="00F944CC"/>
    <w:rsid w:val="00F94884"/>
    <w:rsid w:val="00F94969"/>
    <w:rsid w:val="00F94D79"/>
    <w:rsid w:val="00F94FC4"/>
    <w:rsid w:val="00F94FEB"/>
    <w:rsid w:val="00F94FED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CA6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3FB4"/>
    <w:rsid w:val="00FA41AD"/>
    <w:rsid w:val="00FA4943"/>
    <w:rsid w:val="00FA502D"/>
    <w:rsid w:val="00FA5274"/>
    <w:rsid w:val="00FA5634"/>
    <w:rsid w:val="00FA5893"/>
    <w:rsid w:val="00FA6331"/>
    <w:rsid w:val="00FA69E2"/>
    <w:rsid w:val="00FA6E84"/>
    <w:rsid w:val="00FA6FEC"/>
    <w:rsid w:val="00FA706B"/>
    <w:rsid w:val="00FA7897"/>
    <w:rsid w:val="00FA7B0D"/>
    <w:rsid w:val="00FB00FA"/>
    <w:rsid w:val="00FB105D"/>
    <w:rsid w:val="00FB1290"/>
    <w:rsid w:val="00FB17E7"/>
    <w:rsid w:val="00FB1927"/>
    <w:rsid w:val="00FB1AF7"/>
    <w:rsid w:val="00FB227B"/>
    <w:rsid w:val="00FB2401"/>
    <w:rsid w:val="00FB2470"/>
    <w:rsid w:val="00FB2550"/>
    <w:rsid w:val="00FB2751"/>
    <w:rsid w:val="00FB2BDF"/>
    <w:rsid w:val="00FB2C86"/>
    <w:rsid w:val="00FB2F49"/>
    <w:rsid w:val="00FB3094"/>
    <w:rsid w:val="00FB31AD"/>
    <w:rsid w:val="00FB31E2"/>
    <w:rsid w:val="00FB323D"/>
    <w:rsid w:val="00FB3387"/>
    <w:rsid w:val="00FB34F5"/>
    <w:rsid w:val="00FB4644"/>
    <w:rsid w:val="00FB468C"/>
    <w:rsid w:val="00FB48D2"/>
    <w:rsid w:val="00FB4C72"/>
    <w:rsid w:val="00FB4DCA"/>
    <w:rsid w:val="00FB4FED"/>
    <w:rsid w:val="00FB5109"/>
    <w:rsid w:val="00FB5168"/>
    <w:rsid w:val="00FB52BE"/>
    <w:rsid w:val="00FB55A6"/>
    <w:rsid w:val="00FB58B8"/>
    <w:rsid w:val="00FB5DE8"/>
    <w:rsid w:val="00FB6E24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59BD"/>
    <w:rsid w:val="00FC605D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068"/>
    <w:rsid w:val="00FD01EE"/>
    <w:rsid w:val="00FD0A16"/>
    <w:rsid w:val="00FD0F8E"/>
    <w:rsid w:val="00FD1D48"/>
    <w:rsid w:val="00FD21A8"/>
    <w:rsid w:val="00FD2315"/>
    <w:rsid w:val="00FD29EF"/>
    <w:rsid w:val="00FD2CCA"/>
    <w:rsid w:val="00FD35B8"/>
    <w:rsid w:val="00FD377E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742"/>
    <w:rsid w:val="00FD5A67"/>
    <w:rsid w:val="00FD5CC3"/>
    <w:rsid w:val="00FD6C1F"/>
    <w:rsid w:val="00FD774E"/>
    <w:rsid w:val="00FD79CA"/>
    <w:rsid w:val="00FD7A76"/>
    <w:rsid w:val="00FD7DCE"/>
    <w:rsid w:val="00FE0BA9"/>
    <w:rsid w:val="00FE0BC7"/>
    <w:rsid w:val="00FE0C8A"/>
    <w:rsid w:val="00FE0F44"/>
    <w:rsid w:val="00FE152A"/>
    <w:rsid w:val="00FE15C2"/>
    <w:rsid w:val="00FE1B6E"/>
    <w:rsid w:val="00FE1BA8"/>
    <w:rsid w:val="00FE1DFC"/>
    <w:rsid w:val="00FE223E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170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50F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743"/>
    <w:rsid w:val="00FF4AD2"/>
    <w:rsid w:val="00FF4B30"/>
    <w:rsid w:val="00FF4B83"/>
    <w:rsid w:val="00FF5429"/>
    <w:rsid w:val="00FF5A08"/>
    <w:rsid w:val="00FF5A2B"/>
    <w:rsid w:val="00FF5ED8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C9C6308C-AC0F-4CCB-8A14-88895420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E6DE43-A088-4DFA-A5ED-B60052093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1141</TotalTime>
  <Pages>14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dc:description/>
  <cp:lastModifiedBy>Thanyarat, Yongprayoon</cp:lastModifiedBy>
  <cp:revision>243</cp:revision>
  <cp:lastPrinted>2026-08-07T06:48:00Z</cp:lastPrinted>
  <dcterms:created xsi:type="dcterms:W3CDTF">2026-05-15T06:56:00Z</dcterms:created>
  <dcterms:modified xsi:type="dcterms:W3CDTF">2026-08-07T07:18:00Z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