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1316A" w14:textId="20366257" w:rsidR="00644987" w:rsidRPr="00B73209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7320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7320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7320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B73209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FF62196" w14:textId="49629B2F" w:rsidR="003B3989" w:rsidRPr="00B73209" w:rsidRDefault="00511D34" w:rsidP="00F21B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60936614" w:rsidR="00644987" w:rsidRPr="00B73209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7320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F9A382E" w14:textId="3451A621" w:rsidR="00511D34" w:rsidRPr="00B73209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505BC6CA" w14:textId="77777777" w:rsidR="00BD0067" w:rsidRPr="00B73209" w:rsidRDefault="00BD0067" w:rsidP="00BD006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73209">
        <w:rPr>
          <w:rFonts w:asciiTheme="majorBidi" w:hAnsiTheme="majorBidi" w:hint="cs"/>
          <w:sz w:val="30"/>
          <w:szCs w:val="30"/>
          <w:cs/>
        </w:rPr>
        <w:t>ลงทุนในบริษัทย่อย</w:t>
      </w:r>
    </w:p>
    <w:p w14:paraId="0A417A45" w14:textId="7A13AB29" w:rsidR="007D1CDE" w:rsidRPr="00B73209" w:rsidRDefault="007D1CD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B73209">
        <w:rPr>
          <w:rFonts w:ascii="Angsana New" w:hAnsi="Angsana New"/>
          <w:sz w:val="30"/>
          <w:szCs w:val="30"/>
        </w:rPr>
        <w:t xml:space="preserve">/ </w:t>
      </w:r>
      <w:r w:rsidR="00340105" w:rsidRPr="00B73209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B73209" w:rsidRDefault="007F4F4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799C56EC" w14:textId="07D9C2CC" w:rsidR="005A2338" w:rsidRPr="00B73209" w:rsidRDefault="00315926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6DBB0065" w14:textId="77777777" w:rsidR="003A4FEE" w:rsidRPr="00B73209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65926DB" w14:textId="57246D32" w:rsidR="00FF5A08" w:rsidRPr="00B73209" w:rsidRDefault="00FF5A08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DD4E039" w14:textId="7F47BD33" w:rsidR="00712D85" w:rsidRPr="00B73209" w:rsidRDefault="00712D85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781DD27E" w14:textId="77777777" w:rsidR="00FE2AD8" w:rsidRPr="00B73209" w:rsidRDefault="00FE2AD8" w:rsidP="005B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CF5584" w14:textId="77777777" w:rsidR="00AA43CA" w:rsidRPr="00B73209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B73209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B73209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B73209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br w:type="page"/>
      </w:r>
      <w:r w:rsidR="00523E37" w:rsidRPr="00B7320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B73209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B73209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0AAF41F4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B73209">
        <w:rPr>
          <w:rFonts w:ascii="Angsana New" w:hAnsi="Angsana New"/>
          <w:sz w:val="30"/>
          <w:szCs w:val="30"/>
        </w:rPr>
        <w:t xml:space="preserve"> </w:t>
      </w:r>
      <w:r w:rsidR="001A05C1" w:rsidRPr="00B73209">
        <w:rPr>
          <w:rFonts w:ascii="Angsana New" w:hAnsi="Angsana New"/>
          <w:sz w:val="30"/>
          <w:szCs w:val="30"/>
          <w:lang w:eastAsia="ja-JP"/>
        </w:rPr>
        <w:t>13</w:t>
      </w:r>
      <w:r w:rsidR="000C37C4" w:rsidRPr="00B73209">
        <w:rPr>
          <w:rFonts w:ascii="Angsana New" w:hAnsi="Angsana New"/>
          <w:sz w:val="30"/>
          <w:szCs w:val="30"/>
          <w:lang w:eastAsia="ja-JP"/>
        </w:rPr>
        <w:t xml:space="preserve"> </w:t>
      </w:r>
      <w:r w:rsidR="004B1962" w:rsidRPr="00B73209">
        <w:rPr>
          <w:rFonts w:ascii="Angsana New" w:hAnsi="Angsana New" w:hint="cs"/>
          <w:sz w:val="30"/>
          <w:szCs w:val="30"/>
          <w:cs/>
          <w:lang w:eastAsia="ja-JP"/>
        </w:rPr>
        <w:t>พฤษภาคม</w:t>
      </w:r>
      <w:r w:rsidR="00725E91" w:rsidRPr="00B73209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725E91" w:rsidRPr="00B73209">
        <w:rPr>
          <w:rFonts w:ascii="Angsana New" w:hAnsi="Angsana New"/>
          <w:sz w:val="30"/>
          <w:szCs w:val="30"/>
          <w:lang w:eastAsia="ja-JP"/>
        </w:rPr>
        <w:t>256</w:t>
      </w:r>
      <w:r w:rsidR="004B1962" w:rsidRPr="00B73209">
        <w:rPr>
          <w:rFonts w:ascii="Angsana New" w:hAnsi="Angsana New"/>
          <w:sz w:val="30"/>
          <w:szCs w:val="30"/>
          <w:lang w:eastAsia="ja-JP"/>
        </w:rPr>
        <w:t>9</w:t>
      </w:r>
    </w:p>
    <w:p w14:paraId="680C321B" w14:textId="77777777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B73209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B73209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664505D2" w:rsidR="001227FF" w:rsidRPr="00B73209" w:rsidRDefault="001227FF" w:rsidP="0087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73209">
        <w:rPr>
          <w:rFonts w:asciiTheme="majorBidi" w:hAnsiTheme="majorBidi" w:cstheme="majorBidi"/>
          <w:sz w:val="30"/>
          <w:szCs w:val="30"/>
        </w:rPr>
        <w:br/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B73209">
        <w:rPr>
          <w:rFonts w:asciiTheme="majorBidi" w:hAnsiTheme="majorBidi" w:cstheme="majorBidi"/>
          <w:sz w:val="30"/>
          <w:szCs w:val="30"/>
        </w:rPr>
        <w:br/>
      </w:r>
      <w:r w:rsidRPr="00B73209">
        <w:rPr>
          <w:rFonts w:asciiTheme="majorBidi" w:hAnsiTheme="majorBidi" w:cstheme="majorBidi"/>
          <w:spacing w:val="-8"/>
          <w:sz w:val="30"/>
          <w:szCs w:val="30"/>
          <w:cs/>
        </w:rPr>
        <w:t xml:space="preserve">ฉบับที่ </w:t>
      </w:r>
      <w:r w:rsidRPr="00B73209">
        <w:rPr>
          <w:rFonts w:asciiTheme="majorBidi" w:hAnsiTheme="majorBidi" w:cstheme="majorBidi"/>
          <w:spacing w:val="-8"/>
          <w:sz w:val="30"/>
          <w:szCs w:val="30"/>
        </w:rPr>
        <w:t xml:space="preserve">34 </w:t>
      </w:r>
      <w:r w:rsidRPr="00B73209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เรื่อง </w:t>
      </w:r>
      <w:r w:rsidRPr="00B7320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การรายงานทางการเงินระหว่างกาล</w:t>
      </w:r>
      <w:r w:rsidRPr="00B7320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8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</w:t>
      </w:r>
      <w:r w:rsidR="00834B8F" w:rsidRPr="00B73209">
        <w:rPr>
          <w:rFonts w:asciiTheme="majorBidi" w:hAnsiTheme="majorBidi" w:cstheme="majorBidi" w:hint="cs"/>
          <w:spacing w:val="-8"/>
          <w:sz w:val="30"/>
          <w:szCs w:val="30"/>
          <w:cs/>
        </w:rPr>
        <w:t>ี</w:t>
      </w:r>
      <w:r w:rsidRPr="00B73209">
        <w:rPr>
          <w:rFonts w:asciiTheme="majorBidi" w:hAnsiTheme="majorBidi" w:cstheme="majorBidi"/>
          <w:spacing w:val="-8"/>
          <w:sz w:val="30"/>
          <w:szCs w:val="30"/>
          <w:cs/>
        </w:rPr>
        <w:t>ฯ</w:t>
      </w:r>
      <w:r w:rsidRPr="00B73209">
        <w:rPr>
          <w:rFonts w:asciiTheme="majorBidi" w:hAnsiTheme="majorBidi" w:cstheme="majorBidi"/>
          <w:color w:val="FF0000"/>
          <w:spacing w:val="-8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73209">
        <w:rPr>
          <w:rFonts w:asciiTheme="majorBidi" w:hAnsiTheme="majorBidi" w:cstheme="majorBidi"/>
          <w:sz w:val="30"/>
          <w:szCs w:val="30"/>
        </w:rPr>
        <w:t xml:space="preserve"> </w:t>
      </w:r>
      <w:r w:rsidRPr="00B73209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906D3" w:rsidRPr="00B732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73209">
        <w:rPr>
          <w:rFonts w:asciiTheme="majorBidi" w:eastAsia="Times New Roman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</w:t>
      </w:r>
      <w:r w:rsidR="00D2216F">
        <w:rPr>
          <w:rFonts w:asciiTheme="majorBidi" w:eastAsia="Times New Roman" w:hAnsiTheme="majorBidi" w:cstheme="majorBidi"/>
          <w:sz w:val="30"/>
          <w:szCs w:val="30"/>
        </w:rPr>
        <w:br/>
      </w:r>
      <w:r w:rsidRPr="00B73209">
        <w:rPr>
          <w:rFonts w:asciiTheme="majorBidi" w:eastAsia="Times New Roman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7320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B732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B73209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4B1962" w:rsidRPr="00B73209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090EBAAE" w14:textId="70B6A57C" w:rsidR="001227FF" w:rsidRPr="00B73209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1C5F96" w14:textId="4888EE10" w:rsidR="001227FF" w:rsidRPr="00B73209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73209">
        <w:rPr>
          <w:rFonts w:asciiTheme="majorBidi" w:hAnsiTheme="majorBidi" w:cstheme="majorBidi"/>
          <w:sz w:val="30"/>
          <w:szCs w:val="30"/>
        </w:rPr>
        <w:t xml:space="preserve">31 </w:t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7722" w:rsidRPr="00B73209">
        <w:rPr>
          <w:rFonts w:asciiTheme="majorBidi" w:hAnsiTheme="majorBidi" w:cstheme="majorBidi"/>
          <w:sz w:val="30"/>
          <w:szCs w:val="30"/>
        </w:rPr>
        <w:t>256</w:t>
      </w:r>
      <w:r w:rsidR="004B1962" w:rsidRPr="00B73209">
        <w:rPr>
          <w:rFonts w:asciiTheme="majorBidi" w:hAnsiTheme="majorBidi" w:cstheme="majorBidi"/>
          <w:sz w:val="30"/>
          <w:szCs w:val="30"/>
        </w:rPr>
        <w:t>8</w:t>
      </w:r>
    </w:p>
    <w:p w14:paraId="7710A663" w14:textId="77777777" w:rsidR="00297B6C" w:rsidRPr="00B73209" w:rsidRDefault="00297B6C" w:rsidP="00523E37">
      <w:pPr>
        <w:rPr>
          <w:rFonts w:ascii="Angsana New" w:hAnsi="Angsana New"/>
          <w:sz w:val="24"/>
          <w:szCs w:val="24"/>
          <w:lang w:eastAsia="x-none"/>
        </w:rPr>
      </w:pPr>
    </w:p>
    <w:p w14:paraId="343BF54A" w14:textId="77777777" w:rsidR="00523E37" w:rsidRPr="00B73209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B73209" w:rsidRDefault="00523E37" w:rsidP="00523E37">
      <w:pPr>
        <w:rPr>
          <w:sz w:val="24"/>
          <w:szCs w:val="24"/>
          <w:cs/>
          <w:lang w:val="x-none" w:eastAsia="x-none"/>
        </w:rPr>
      </w:pPr>
    </w:p>
    <w:p w14:paraId="4FF311D3" w14:textId="4DF273FB" w:rsidR="00D02EA0" w:rsidRPr="00B73209" w:rsidRDefault="002809DB" w:rsidP="00D02EA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3209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D02EA0" w:rsidRPr="00B73209">
        <w:rPr>
          <w:rFonts w:ascii="Angsana New" w:hAnsi="Angsana New" w:hint="cs"/>
          <w:sz w:val="30"/>
          <w:szCs w:val="30"/>
          <w:cs/>
        </w:rPr>
        <w:t>ไม่</w:t>
      </w:r>
      <w:r w:rsidRPr="00B73209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</w:t>
      </w:r>
      <w:r w:rsidR="00C72E08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Pr="00B73209">
        <w:rPr>
          <w:rFonts w:ascii="Angsana New" w:hAnsi="Angsana New"/>
          <w:sz w:val="30"/>
          <w:szCs w:val="30"/>
        </w:rPr>
        <w:t xml:space="preserve">31 </w:t>
      </w:r>
      <w:r w:rsidRPr="00B732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73209">
        <w:rPr>
          <w:rFonts w:ascii="Angsana New" w:hAnsi="Angsana New"/>
          <w:sz w:val="30"/>
          <w:szCs w:val="30"/>
        </w:rPr>
        <w:t>25</w:t>
      </w:r>
      <w:r w:rsidR="000B7722" w:rsidRPr="00B73209">
        <w:rPr>
          <w:rFonts w:ascii="Angsana New" w:hAnsi="Angsana New"/>
          <w:sz w:val="30"/>
          <w:szCs w:val="30"/>
        </w:rPr>
        <w:t>6</w:t>
      </w:r>
      <w:r w:rsidR="004B1962" w:rsidRPr="00B73209">
        <w:rPr>
          <w:rFonts w:ascii="Angsana New" w:hAnsi="Angsana New"/>
          <w:sz w:val="30"/>
          <w:szCs w:val="30"/>
        </w:rPr>
        <w:t>8</w:t>
      </w:r>
    </w:p>
    <w:p w14:paraId="039B3519" w14:textId="02FC21B1" w:rsidR="008E6C25" w:rsidRPr="00B73209" w:rsidRDefault="008E6C25" w:rsidP="00C075E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840898" w:rsidRPr="00B73209" w14:paraId="7133B97B" w14:textId="77777777" w:rsidTr="006D608C">
        <w:trPr>
          <w:tblHeader/>
        </w:trPr>
        <w:tc>
          <w:tcPr>
            <w:tcW w:w="2219" w:type="pct"/>
          </w:tcPr>
          <w:p w14:paraId="28C8C643" w14:textId="1D64A147" w:rsidR="00840898" w:rsidRPr="00B73209" w:rsidRDefault="00840898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396AC18C" w14:textId="77777777" w:rsidR="00840898" w:rsidRPr="00B73209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320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4F8FDD18" w14:textId="77777777" w:rsidR="00840898" w:rsidRPr="00B73209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D21B543" w14:textId="77777777" w:rsidR="00840898" w:rsidRPr="00B73209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B1962" w:rsidRPr="00B73209" w14:paraId="18A06DE6" w14:textId="77777777" w:rsidTr="006D608C">
        <w:trPr>
          <w:tblHeader/>
        </w:trPr>
        <w:tc>
          <w:tcPr>
            <w:tcW w:w="2219" w:type="pct"/>
          </w:tcPr>
          <w:p w14:paraId="685FA455" w14:textId="03C8B5B0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</w:tcPr>
          <w:p w14:paraId="38304C70" w14:textId="4A02BC01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pct"/>
          </w:tcPr>
          <w:p w14:paraId="2FF12C5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3E1224" w14:textId="428B4F61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324ACC71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91CAF6" w14:textId="5ED688B9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46243D3F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4E79B8" w14:textId="4FE4081E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C37C4" w:rsidRPr="00B73209" w14:paraId="4B00C0DA" w14:textId="77777777" w:rsidTr="006D608C">
        <w:trPr>
          <w:tblHeader/>
        </w:trPr>
        <w:tc>
          <w:tcPr>
            <w:tcW w:w="2219" w:type="pct"/>
          </w:tcPr>
          <w:p w14:paraId="5DA4D350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174B9E33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7C4" w:rsidRPr="00B73209" w14:paraId="2D111A97" w14:textId="77777777" w:rsidTr="006D608C">
        <w:trPr>
          <w:trHeight w:val="87"/>
        </w:trPr>
        <w:tc>
          <w:tcPr>
            <w:tcW w:w="2219" w:type="pct"/>
          </w:tcPr>
          <w:p w14:paraId="76F3391E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6BE33080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C8A167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AC7A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B9D022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72A675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68A4F5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8D054D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962" w:rsidRPr="00B73209" w14:paraId="17F2C716" w14:textId="77777777" w:rsidTr="006D608C">
        <w:tc>
          <w:tcPr>
            <w:tcW w:w="2219" w:type="pct"/>
          </w:tcPr>
          <w:p w14:paraId="0435CE81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F3FCE75" w14:textId="7F2D3D23" w:rsidR="004B1962" w:rsidRPr="00B73209" w:rsidRDefault="00DC1C76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E01CB1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B9A95D" w14:textId="53F12152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A32063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1E5A5E" w14:textId="7F0C279B" w:rsidR="004B1962" w:rsidRPr="00B73209" w:rsidRDefault="00BB435C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435C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40" w:type="pct"/>
          </w:tcPr>
          <w:p w14:paraId="627DB145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069E47" w14:textId="7D232CD5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29,281</w:t>
            </w:r>
          </w:p>
        </w:tc>
      </w:tr>
      <w:tr w:rsidR="004B1962" w:rsidRPr="00B73209" w14:paraId="52F4C622" w14:textId="77777777" w:rsidTr="006D608C">
        <w:tc>
          <w:tcPr>
            <w:tcW w:w="2219" w:type="pct"/>
          </w:tcPr>
          <w:p w14:paraId="57CC60CC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6AA48BA" w14:textId="058F56EA" w:rsidR="004B1962" w:rsidRPr="00B73209" w:rsidRDefault="00DC1C76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B4E08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5CC5D" w14:textId="6498200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4E16A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C6E84C" w14:textId="535261FA" w:rsidR="004B1962" w:rsidRPr="00B73209" w:rsidRDefault="00BB435C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B435C">
              <w:rPr>
                <w:rFonts w:ascii="Angsana New" w:hAnsi="Angsana New"/>
                <w:sz w:val="30"/>
                <w:szCs w:val="30"/>
              </w:rPr>
              <w:t>208</w:t>
            </w:r>
            <w:r w:rsidR="00F36FAE" w:rsidRPr="00B73209">
              <w:rPr>
                <w:rFonts w:ascii="Angsana New" w:hAnsi="Angsana New"/>
                <w:sz w:val="30"/>
                <w:szCs w:val="30"/>
              </w:rPr>
              <w:t>,</w:t>
            </w:r>
            <w:r w:rsidRPr="00BB435C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40" w:type="pct"/>
          </w:tcPr>
          <w:p w14:paraId="51CA5BDD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331D38" w14:textId="497BD29A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183,332</w:t>
            </w:r>
          </w:p>
        </w:tc>
      </w:tr>
      <w:tr w:rsidR="004B1962" w:rsidRPr="00B73209" w14:paraId="79274FF7" w14:textId="77777777" w:rsidTr="006D608C">
        <w:tc>
          <w:tcPr>
            <w:tcW w:w="2219" w:type="pct"/>
          </w:tcPr>
          <w:p w14:paraId="1361E98F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2E49D94F" w14:textId="6705F166" w:rsidR="004B1962" w:rsidRPr="00B73209" w:rsidRDefault="00DC1C76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2274AD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30DE7" w14:textId="3B119332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9936D3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D929AC" w14:textId="0FFA452F" w:rsidR="004B1962" w:rsidRPr="00B73209" w:rsidRDefault="00BB435C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435C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0" w:type="pct"/>
          </w:tcPr>
          <w:p w14:paraId="35209057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4E1FD0" w14:textId="2E4B351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4B1962" w:rsidRPr="00B73209" w14:paraId="363932F8" w14:textId="77777777" w:rsidTr="006D608C">
        <w:tc>
          <w:tcPr>
            <w:tcW w:w="2219" w:type="pct"/>
          </w:tcPr>
          <w:p w14:paraId="7433BC06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7FC137C6" w14:textId="6A0ABE34" w:rsidR="004B1962" w:rsidRPr="00B73209" w:rsidRDefault="00DC1C76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85A20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A61DE4" w14:textId="2C48B929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D59FE0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632B5E" w14:textId="5E1D46AC" w:rsidR="004B1962" w:rsidRPr="00B73209" w:rsidRDefault="00666F47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63A2B" w:rsidRPr="00B732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0" w:type="pct"/>
          </w:tcPr>
          <w:p w14:paraId="0B838A9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67B936" w14:textId="1640705A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2,615</w:t>
            </w:r>
          </w:p>
        </w:tc>
      </w:tr>
      <w:tr w:rsidR="00311A29" w:rsidRPr="00B73209" w14:paraId="70FC157E" w14:textId="77777777" w:rsidTr="006D608C">
        <w:tc>
          <w:tcPr>
            <w:tcW w:w="2219" w:type="pct"/>
          </w:tcPr>
          <w:p w14:paraId="5A203D4F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DCEEF8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86FD2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7688F5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70E549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1909E4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9D7115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07F2D7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A29" w:rsidRPr="00B73209" w14:paraId="53AB3226" w14:textId="77777777" w:rsidTr="006D608C">
        <w:tc>
          <w:tcPr>
            <w:tcW w:w="2219" w:type="pct"/>
          </w:tcPr>
          <w:p w14:paraId="307D14E1" w14:textId="3462C831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4" w:type="pct"/>
          </w:tcPr>
          <w:p w14:paraId="4996CBFC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1C70FE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279013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CEED89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7B894B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EEB12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9CEFE0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962" w:rsidRPr="00B73209" w14:paraId="0704F734" w14:textId="77777777" w:rsidTr="006D608C">
        <w:tc>
          <w:tcPr>
            <w:tcW w:w="2219" w:type="pct"/>
          </w:tcPr>
          <w:p w14:paraId="4B653294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594" w:type="pct"/>
          </w:tcPr>
          <w:p w14:paraId="0452337B" w14:textId="6F0B5B6C" w:rsidR="004B1962" w:rsidRPr="00B73209" w:rsidRDefault="00F43086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DB5BF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8245D7" w14:textId="66A18248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BE20B3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93377" w14:textId="62A71803" w:rsidR="004B1962" w:rsidRPr="00B73209" w:rsidRDefault="00F43086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40" w:type="pct"/>
          </w:tcPr>
          <w:p w14:paraId="5E383E29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5943F" w14:textId="4304146A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4B1962" w:rsidRPr="00B73209" w14:paraId="46C9DB9A" w14:textId="77777777" w:rsidTr="006D608C">
        <w:tc>
          <w:tcPr>
            <w:tcW w:w="2219" w:type="pct"/>
          </w:tcPr>
          <w:p w14:paraId="4F317879" w14:textId="2A67A59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รายได้ค่าดอกเบี้ย</w:t>
            </w:r>
          </w:p>
        </w:tc>
        <w:tc>
          <w:tcPr>
            <w:tcW w:w="594" w:type="pct"/>
          </w:tcPr>
          <w:p w14:paraId="37E7906D" w14:textId="21BF2484" w:rsidR="004B1962" w:rsidRPr="00B73209" w:rsidRDefault="00F43086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9C709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9896F8" w14:textId="5D0FF17A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E46576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1530A4" w14:textId="7D327445" w:rsidR="004B1962" w:rsidRPr="00B73209" w:rsidRDefault="00F43086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140" w:type="pct"/>
          </w:tcPr>
          <w:p w14:paraId="35F7D613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DC7037" w14:textId="4331019C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4B1962" w:rsidRPr="00B73209" w14:paraId="4C792654" w14:textId="77777777" w:rsidTr="006D608C">
        <w:tc>
          <w:tcPr>
            <w:tcW w:w="2219" w:type="pct"/>
          </w:tcPr>
          <w:p w14:paraId="648C2FD9" w14:textId="4CA6DDFC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94" w:type="pct"/>
          </w:tcPr>
          <w:p w14:paraId="71148D3E" w14:textId="3CE88D2E" w:rsidR="004B1962" w:rsidRPr="00B73209" w:rsidRDefault="00F43086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7B7591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5A00D5" w14:textId="47AFAFAF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DEDE53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03BBB1" w14:textId="716BA6F1" w:rsidR="004B1962" w:rsidRPr="00B73209" w:rsidRDefault="005E57DD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2,349</w:t>
            </w:r>
          </w:p>
        </w:tc>
        <w:tc>
          <w:tcPr>
            <w:tcW w:w="140" w:type="pct"/>
          </w:tcPr>
          <w:p w14:paraId="19444F38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9FE09F" w14:textId="0797BD32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2,101</w:t>
            </w:r>
          </w:p>
        </w:tc>
      </w:tr>
      <w:tr w:rsidR="004B1962" w:rsidRPr="00B73209" w14:paraId="4A1DE38E" w14:textId="77777777" w:rsidTr="006D608C">
        <w:tc>
          <w:tcPr>
            <w:tcW w:w="2219" w:type="pct"/>
          </w:tcPr>
          <w:p w14:paraId="5EC03403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984C95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BE9C6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834F65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89BB1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DA722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5A79D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00287C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962" w:rsidRPr="00B73209" w14:paraId="5F2A05C0" w14:textId="77777777" w:rsidTr="006D608C">
        <w:tc>
          <w:tcPr>
            <w:tcW w:w="2219" w:type="pct"/>
          </w:tcPr>
          <w:p w14:paraId="77AF9580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26074451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D491CB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A05B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E93555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AFFC8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76E004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7CDCA8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962" w:rsidRPr="00B73209" w14:paraId="1E993BC6" w14:textId="77777777" w:rsidTr="006D608C">
        <w:tc>
          <w:tcPr>
            <w:tcW w:w="2219" w:type="pct"/>
          </w:tcPr>
          <w:p w14:paraId="6A2B8617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22C41D6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9250D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FF50BE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96DE1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891719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47E310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DEB380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962" w:rsidRPr="00B73209" w14:paraId="57A7E34A" w14:textId="77777777" w:rsidTr="006D608C">
        <w:tc>
          <w:tcPr>
            <w:tcW w:w="2219" w:type="pct"/>
          </w:tcPr>
          <w:p w14:paraId="7796E196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2591C58" w14:textId="6C2ACEAE" w:rsidR="004B1962" w:rsidRPr="00B73209" w:rsidRDefault="00D07714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12,457</w:t>
            </w:r>
          </w:p>
        </w:tc>
        <w:tc>
          <w:tcPr>
            <w:tcW w:w="142" w:type="pct"/>
          </w:tcPr>
          <w:p w14:paraId="5FA148B0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E775B" w14:textId="36133F21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10,670</w:t>
            </w:r>
          </w:p>
        </w:tc>
        <w:tc>
          <w:tcPr>
            <w:tcW w:w="142" w:type="pct"/>
          </w:tcPr>
          <w:p w14:paraId="2DE5BBB8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F5DA1" w14:textId="145C206D" w:rsidR="004B1962" w:rsidRPr="00B73209" w:rsidRDefault="00D07714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 10,007 </w:t>
            </w:r>
          </w:p>
        </w:tc>
        <w:tc>
          <w:tcPr>
            <w:tcW w:w="140" w:type="pct"/>
          </w:tcPr>
          <w:p w14:paraId="2297D6E3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1B7D6F" w14:textId="6F53E3EC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8,257</w:t>
            </w:r>
          </w:p>
        </w:tc>
      </w:tr>
      <w:tr w:rsidR="004B1962" w:rsidRPr="00B73209" w14:paraId="3D01324D" w14:textId="77777777" w:rsidTr="006D608C">
        <w:trPr>
          <w:trHeight w:val="254"/>
        </w:trPr>
        <w:tc>
          <w:tcPr>
            <w:tcW w:w="2219" w:type="pct"/>
          </w:tcPr>
          <w:p w14:paraId="5EC77129" w14:textId="77777777" w:rsidR="004B1962" w:rsidRPr="00B73209" w:rsidRDefault="004B1962" w:rsidP="004B196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244D2596" w14:textId="620AD806" w:rsidR="004B1962" w:rsidRPr="00B73209" w:rsidRDefault="00D07714" w:rsidP="00D0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845" w:hanging="845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2" w:type="pct"/>
          </w:tcPr>
          <w:p w14:paraId="3EA7B05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2543C3" w14:textId="1B699DD2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42" w:type="pct"/>
          </w:tcPr>
          <w:p w14:paraId="2AA56C3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35C57D" w14:textId="2D54BAC2" w:rsidR="004B1962" w:rsidRPr="00B73209" w:rsidRDefault="00D07714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 255 </w:t>
            </w:r>
          </w:p>
        </w:tc>
        <w:tc>
          <w:tcPr>
            <w:tcW w:w="140" w:type="pct"/>
          </w:tcPr>
          <w:p w14:paraId="54E60CC6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84E2E5" w14:textId="5B3BED01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4B1962" w:rsidRPr="00B73209" w14:paraId="3480DAE3" w14:textId="77777777" w:rsidTr="006D608C">
        <w:tc>
          <w:tcPr>
            <w:tcW w:w="2219" w:type="pct"/>
          </w:tcPr>
          <w:p w14:paraId="71F375E8" w14:textId="77777777" w:rsidR="004B1962" w:rsidRPr="00B73209" w:rsidRDefault="004B1962" w:rsidP="004B196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3FF3F7E" w14:textId="5FF20E65" w:rsidR="004B1962" w:rsidRPr="00B73209" w:rsidRDefault="00D07714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12,858</w:t>
            </w:r>
          </w:p>
        </w:tc>
        <w:tc>
          <w:tcPr>
            <w:tcW w:w="142" w:type="pct"/>
          </w:tcPr>
          <w:p w14:paraId="12338225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46FD9" w14:textId="3DD84A0B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11,038</w:t>
            </w:r>
          </w:p>
        </w:tc>
        <w:tc>
          <w:tcPr>
            <w:tcW w:w="142" w:type="pct"/>
          </w:tcPr>
          <w:p w14:paraId="7413D0B0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739EF9E" w14:textId="527B784A" w:rsidR="004B1962" w:rsidRPr="00B73209" w:rsidRDefault="00D07714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10,262</w:t>
            </w:r>
          </w:p>
        </w:tc>
        <w:tc>
          <w:tcPr>
            <w:tcW w:w="140" w:type="pct"/>
          </w:tcPr>
          <w:p w14:paraId="44AA47A8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8BC7E7" w14:textId="147CAA48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8,523</w:t>
            </w:r>
          </w:p>
        </w:tc>
      </w:tr>
    </w:tbl>
    <w:p w14:paraId="19B81E05" w14:textId="77777777" w:rsidR="003B3989" w:rsidRPr="00B73209" w:rsidRDefault="003B3989" w:rsidP="00502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8"/>
        <w:gridCol w:w="1161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B73209" w14:paraId="5BB6894F" w14:textId="77777777" w:rsidTr="00D7136F">
        <w:trPr>
          <w:tblHeader/>
        </w:trPr>
        <w:tc>
          <w:tcPr>
            <w:tcW w:w="2172" w:type="pct"/>
          </w:tcPr>
          <w:p w14:paraId="778ED59F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320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5ED8" w:rsidRPr="00B73209" w14:paraId="11DE0BC4" w14:textId="77777777" w:rsidTr="000A6A24">
        <w:trPr>
          <w:tblHeader/>
        </w:trPr>
        <w:tc>
          <w:tcPr>
            <w:tcW w:w="2172" w:type="pct"/>
          </w:tcPr>
          <w:p w14:paraId="04BE763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19C9DFA5" w14:textId="564E6891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7095713D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3026291F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</w:tcPr>
          <w:p w14:paraId="43045CC2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96757CB" w14:textId="5E011EE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</w:tcPr>
          <w:p w14:paraId="2C9FCE01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9AECC3E" w14:textId="5E04661E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5ED8" w:rsidRPr="00B73209" w14:paraId="3625AE3D" w14:textId="77777777" w:rsidTr="000A6A24">
        <w:trPr>
          <w:tblHeader/>
        </w:trPr>
        <w:tc>
          <w:tcPr>
            <w:tcW w:w="2172" w:type="pct"/>
          </w:tcPr>
          <w:p w14:paraId="0E761C3F" w14:textId="736A3E56" w:rsidR="00FF5ED8" w:rsidRPr="00B73209" w:rsidRDefault="00502EB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3" w:type="pct"/>
          </w:tcPr>
          <w:p w14:paraId="64265FA5" w14:textId="4A50AE85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2F303713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67BDB096" w14:textId="1DD311E2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" w:type="pct"/>
            <w:gridSpan w:val="2"/>
          </w:tcPr>
          <w:p w14:paraId="732C5EC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083CF4E7" w14:textId="56D54C04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0" w:type="pct"/>
            <w:gridSpan w:val="2"/>
          </w:tcPr>
          <w:p w14:paraId="258BF818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B970B6" w14:textId="0EC21E7C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F5ED8" w:rsidRPr="00B73209" w14:paraId="062BB825" w14:textId="77777777" w:rsidTr="00D7136F">
        <w:trPr>
          <w:tblHeader/>
        </w:trPr>
        <w:tc>
          <w:tcPr>
            <w:tcW w:w="2172" w:type="pct"/>
          </w:tcPr>
          <w:p w14:paraId="5E9A35DF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5ED8" w:rsidRPr="00B73209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F5ED8" w:rsidRPr="00B73209" w14:paraId="5E8DCA5B" w14:textId="77777777" w:rsidTr="000A6A24">
        <w:tc>
          <w:tcPr>
            <w:tcW w:w="2172" w:type="pct"/>
          </w:tcPr>
          <w:p w14:paraId="0A94B15D" w14:textId="10D8CBC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410339CA" w:rsidR="00FF5ED8" w:rsidRPr="00B73209" w:rsidRDefault="00352F65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04603" w14:textId="1DA5247F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2A8476" w14:textId="245E925C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FE513A" w14:textId="01C58F48" w:rsidR="00FF5ED8" w:rsidRPr="00B73209" w:rsidRDefault="00BB435C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B435C">
              <w:rPr>
                <w:rFonts w:ascii="Angsana New" w:hAnsi="Angsana New"/>
                <w:sz w:val="30"/>
                <w:szCs w:val="30"/>
              </w:rPr>
              <w:t>39</w:t>
            </w:r>
            <w:r w:rsidR="00352F65" w:rsidRPr="00B73209">
              <w:rPr>
                <w:rFonts w:ascii="Angsana New" w:hAnsi="Angsana New"/>
                <w:sz w:val="30"/>
                <w:szCs w:val="30"/>
              </w:rPr>
              <w:t>,</w:t>
            </w:r>
            <w:r w:rsidRPr="00BB435C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50" w:type="pct"/>
            <w:gridSpan w:val="2"/>
          </w:tcPr>
          <w:p w14:paraId="747F0ED6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47D6A739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39,278</w:t>
            </w:r>
          </w:p>
        </w:tc>
      </w:tr>
      <w:tr w:rsidR="00FF5ED8" w:rsidRPr="00B73209" w14:paraId="34066827" w14:textId="77777777" w:rsidTr="004B1962">
        <w:tc>
          <w:tcPr>
            <w:tcW w:w="2172" w:type="pct"/>
          </w:tcPr>
          <w:p w14:paraId="0BA93D2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0"/>
              </w:tabs>
              <w:ind w:left="256" w:right="-2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  <w:vAlign w:val="bottom"/>
          </w:tcPr>
          <w:p w14:paraId="0CD9CAED" w14:textId="33CCCB88" w:rsidR="00FF5ED8" w:rsidRPr="00B73209" w:rsidRDefault="00352F65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1A4AA1AB" w14:textId="50A8801B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C28E01C" w14:textId="722855F8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vAlign w:val="bottom"/>
          </w:tcPr>
          <w:p w14:paraId="072A547D" w14:textId="6375E185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7DF7E95E" w14:textId="4FB705DC" w:rsidR="00FF5ED8" w:rsidRPr="00B73209" w:rsidRDefault="00352F65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2AC0B090" w14:textId="4E1EE04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3D425011" w14:textId="2FD18763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5ED8" w:rsidRPr="00B73209" w14:paraId="7D8935CD" w14:textId="77777777" w:rsidTr="000A6A24">
        <w:tc>
          <w:tcPr>
            <w:tcW w:w="2172" w:type="pct"/>
          </w:tcPr>
          <w:p w14:paraId="0060B22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52A8EF61" w:rsidR="00FF5ED8" w:rsidRPr="00B73209" w:rsidRDefault="00352F65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C73150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1076FF9C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65087FE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4F86B" w14:textId="5E59461E" w:rsidR="00FF5ED8" w:rsidRPr="00B73209" w:rsidRDefault="00BB435C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435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352F65" w:rsidRPr="00B73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B435C">
              <w:rPr>
                <w:rFonts w:ascii="Angsana New" w:hAnsi="Angsana New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150" w:type="pct"/>
            <w:gridSpan w:val="2"/>
          </w:tcPr>
          <w:p w14:paraId="0D4AFC10" w14:textId="3C59A3CD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1443B1F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39,278</w:t>
            </w:r>
          </w:p>
        </w:tc>
      </w:tr>
    </w:tbl>
    <w:p w14:paraId="203B858E" w14:textId="267F5A13" w:rsidR="006A7F6A" w:rsidRPr="00B73209" w:rsidRDefault="006A7F6A" w:rsidP="00523E37">
      <w:pPr>
        <w:rPr>
          <w:sz w:val="16"/>
          <w:szCs w:val="16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80"/>
        <w:gridCol w:w="990"/>
        <w:gridCol w:w="89"/>
        <w:gridCol w:w="152"/>
        <w:gridCol w:w="117"/>
        <w:gridCol w:w="1045"/>
        <w:gridCol w:w="48"/>
        <w:gridCol w:w="189"/>
        <w:gridCol w:w="80"/>
        <w:gridCol w:w="1003"/>
        <w:gridCol w:w="78"/>
        <w:gridCol w:w="195"/>
        <w:gridCol w:w="72"/>
        <w:gridCol w:w="1017"/>
        <w:gridCol w:w="173"/>
      </w:tblGrid>
      <w:tr w:rsidR="00D7136F" w:rsidRPr="00B73209" w14:paraId="38ED8E97" w14:textId="77777777" w:rsidTr="003B5D1D">
        <w:trPr>
          <w:gridAfter w:val="1"/>
          <w:wAfter w:w="93" w:type="pct"/>
        </w:trPr>
        <w:tc>
          <w:tcPr>
            <w:tcW w:w="2130" w:type="pct"/>
          </w:tcPr>
          <w:p w14:paraId="795350DB" w14:textId="248FBB7C" w:rsidR="00D7136F" w:rsidRPr="00B73209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4"/>
          </w:tcPr>
          <w:p w14:paraId="0C51CB36" w14:textId="15892C78" w:rsidR="00D7136F" w:rsidRPr="00B73209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1962" w:rsidRPr="00B73209" w14:paraId="6D6F01B5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2AA1D3F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gridSpan w:val="2"/>
          </w:tcPr>
          <w:p w14:paraId="4330D393" w14:textId="1639E5B5" w:rsidR="004B1962" w:rsidRPr="00B73209" w:rsidRDefault="00352F65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3319880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0B44821" w14:textId="4E54C8EA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F400DD3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5F50CF" w14:textId="16CA2F91" w:rsidR="004B1962" w:rsidRPr="00B73209" w:rsidRDefault="00352F65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 14,401 </w:t>
            </w:r>
          </w:p>
        </w:tc>
        <w:tc>
          <w:tcPr>
            <w:tcW w:w="147" w:type="pct"/>
            <w:gridSpan w:val="2"/>
          </w:tcPr>
          <w:p w14:paraId="7EAC0A75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91A34F9" w14:textId="634D1A60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42,254</w:t>
            </w:r>
          </w:p>
        </w:tc>
      </w:tr>
      <w:tr w:rsidR="004B1962" w:rsidRPr="00B73209" w14:paraId="649B7121" w14:textId="77777777" w:rsidTr="004B1962">
        <w:trPr>
          <w:gridAfter w:val="1"/>
          <w:wAfter w:w="93" w:type="pct"/>
        </w:trPr>
        <w:tc>
          <w:tcPr>
            <w:tcW w:w="2130" w:type="pct"/>
          </w:tcPr>
          <w:p w14:paraId="6FDE666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vAlign w:val="bottom"/>
          </w:tcPr>
          <w:p w14:paraId="08136511" w14:textId="462E0581" w:rsidR="004B1962" w:rsidRPr="00B73209" w:rsidRDefault="00352F65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vAlign w:val="bottom"/>
          </w:tcPr>
          <w:p w14:paraId="6B1900C2" w14:textId="346C554C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vAlign w:val="bottom"/>
          </w:tcPr>
          <w:p w14:paraId="393F0C89" w14:textId="43DEE9B8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42D0B990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5C6BA253" w14:textId="0E3F2EC6" w:rsidR="004B1962" w:rsidRPr="00B73209" w:rsidRDefault="00352F65" w:rsidP="00352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(8,184)</w:t>
            </w:r>
          </w:p>
        </w:tc>
        <w:tc>
          <w:tcPr>
            <w:tcW w:w="147" w:type="pct"/>
            <w:gridSpan w:val="2"/>
            <w:vAlign w:val="bottom"/>
          </w:tcPr>
          <w:p w14:paraId="283F4244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14:paraId="1DDDE4B3" w14:textId="4EF084A6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(7,709)</w:t>
            </w:r>
          </w:p>
        </w:tc>
      </w:tr>
      <w:tr w:rsidR="004B1962" w:rsidRPr="00B73209" w14:paraId="564C553D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A4FF17B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FC424" w14:textId="6E95FAE8" w:rsidR="004B1962" w:rsidRPr="00B73209" w:rsidRDefault="00352F65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444655B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F12A74" w14:textId="59B907A4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4F6682D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075D7D" w14:textId="34BEA586" w:rsidR="004B1962" w:rsidRPr="00B73209" w:rsidRDefault="00352F65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6,21</w:t>
            </w:r>
            <w:r w:rsidR="00CC08F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  <w:gridSpan w:val="2"/>
          </w:tcPr>
          <w:p w14:paraId="019A67C5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B9E80" w14:textId="7C1DC2BF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34,545</w:t>
            </w:r>
          </w:p>
        </w:tc>
      </w:tr>
      <w:tr w:rsidR="004B1962" w:rsidRPr="00B73209" w14:paraId="4D314AC2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59B1D3AB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5051B4F" w14:textId="77777777" w:rsidR="00863117" w:rsidRPr="00B73209" w:rsidRDefault="00863117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E50A66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gridSpan w:val="2"/>
          </w:tcPr>
          <w:p w14:paraId="15CCD3CF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DE65D20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98F85EB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11546C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DE09B15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AA6B64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0E6B16C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1962" w:rsidRPr="00B73209" w14:paraId="38DE7FB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vAlign w:val="bottom"/>
          </w:tcPr>
          <w:p w14:paraId="1BE19286" w14:textId="205C9E72" w:rsidR="004B1962" w:rsidRPr="00B73209" w:rsidRDefault="004B1962" w:rsidP="004B196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6"/>
            <w:vAlign w:val="bottom"/>
          </w:tcPr>
          <w:p w14:paraId="37BEE171" w14:textId="77777777" w:rsidR="004B1962" w:rsidRPr="00B73209" w:rsidRDefault="004B1962" w:rsidP="004B1962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  <w:vAlign w:val="bottom"/>
          </w:tcPr>
          <w:p w14:paraId="30DB7FD2" w14:textId="77777777" w:rsidR="004B1962" w:rsidRPr="00B73209" w:rsidRDefault="004B1962" w:rsidP="004B196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6"/>
            <w:vAlign w:val="bottom"/>
          </w:tcPr>
          <w:p w14:paraId="6FC377F9" w14:textId="77777777" w:rsidR="004B1962" w:rsidRPr="00B73209" w:rsidRDefault="004B1962" w:rsidP="004B19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ED8" w:rsidRPr="00B73209" w14:paraId="77925549" w14:textId="77777777" w:rsidTr="00581666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2173" w:type="pct"/>
            <w:gridSpan w:val="2"/>
            <w:vAlign w:val="bottom"/>
          </w:tcPr>
          <w:p w14:paraId="05AA6C26" w14:textId="51F332F4" w:rsidR="00FF5ED8" w:rsidRPr="00B73209" w:rsidRDefault="00863117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</w:t>
            </w: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1" w:type="pct"/>
            <w:gridSpan w:val="2"/>
          </w:tcPr>
          <w:p w14:paraId="2F3CD06B" w14:textId="123DBDB8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gridSpan w:val="2"/>
          </w:tcPr>
          <w:p w14:paraId="4B146227" w14:textId="77777777" w:rsidR="00FF5ED8" w:rsidRPr="00B73209" w:rsidRDefault="00FF5ED8" w:rsidP="00FF5ED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760396B6" w14:textId="476863CE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  <w:vAlign w:val="bottom"/>
          </w:tcPr>
          <w:p w14:paraId="02B9CB11" w14:textId="77777777" w:rsidR="00FF5ED8" w:rsidRPr="00B73209" w:rsidRDefault="00FF5ED8" w:rsidP="00FF5ED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E7F02E" w14:textId="2AC63D9E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25F5F179" w14:textId="77777777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14:paraId="2CB003E6" w14:textId="1B6AB8C3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5ED8" w:rsidRPr="00B73209" w14:paraId="780E627E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vAlign w:val="bottom"/>
          </w:tcPr>
          <w:p w14:paraId="4AD798A1" w14:textId="5C02618A" w:rsidR="00FF5ED8" w:rsidRPr="00B73209" w:rsidRDefault="00863117" w:rsidP="00FF5ED8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gridSpan w:val="2"/>
          </w:tcPr>
          <w:p w14:paraId="597680FF" w14:textId="187DB4E9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  <w:gridSpan w:val="2"/>
          </w:tcPr>
          <w:p w14:paraId="323FA29C" w14:textId="77777777" w:rsidR="00FF5ED8" w:rsidRPr="00B73209" w:rsidRDefault="00FF5ED8" w:rsidP="00FF5ED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4C0734F3" w14:textId="6111F4D0" w:rsidR="00FF5ED8" w:rsidRPr="00B73209" w:rsidRDefault="00FF5ED8" w:rsidP="00FF5ED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  <w:gridSpan w:val="2"/>
            <w:vAlign w:val="bottom"/>
          </w:tcPr>
          <w:p w14:paraId="4B872DA9" w14:textId="77777777" w:rsidR="00FF5ED8" w:rsidRPr="00B73209" w:rsidRDefault="00FF5ED8" w:rsidP="00FF5E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BEF8F01" w14:textId="084B1820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  <w:gridSpan w:val="2"/>
          </w:tcPr>
          <w:p w14:paraId="504DCE56" w14:textId="77777777" w:rsidR="00FF5ED8" w:rsidRPr="00B73209" w:rsidRDefault="00FF5ED8" w:rsidP="00FF5E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3F1A331" w14:textId="672CD882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F5ED8" w:rsidRPr="00B73209" w14:paraId="2A41D682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5AE577DA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6"/>
          </w:tcPr>
          <w:p w14:paraId="3033DE9B" w14:textId="77777777" w:rsidR="00FF5ED8" w:rsidRPr="00B73209" w:rsidRDefault="00FF5ED8" w:rsidP="00FF5ED8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gridSpan w:val="2"/>
          </w:tcPr>
          <w:p w14:paraId="50EFB62D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6"/>
          </w:tcPr>
          <w:p w14:paraId="172CBC55" w14:textId="77777777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ED8" w:rsidRPr="00B73209" w14:paraId="2F537409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3ACEF399" w14:textId="6F0D460A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</w:tcPr>
          <w:p w14:paraId="4131C61A" w14:textId="1622520A" w:rsidR="00FF5ED8" w:rsidRPr="00B73209" w:rsidRDefault="00FE152A" w:rsidP="00FF5ED8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4</w:t>
            </w:r>
            <w:r w:rsidR="0084699C" w:rsidRPr="00B73209">
              <w:rPr>
                <w:rFonts w:ascii="Angsana New" w:hAnsi="Angsana New"/>
                <w:sz w:val="30"/>
                <w:szCs w:val="30"/>
              </w:rPr>
              <w:t>.50</w:t>
            </w:r>
          </w:p>
        </w:tc>
        <w:tc>
          <w:tcPr>
            <w:tcW w:w="145" w:type="pct"/>
            <w:gridSpan w:val="2"/>
          </w:tcPr>
          <w:p w14:paraId="2D89A3C5" w14:textId="77777777" w:rsidR="00FF5ED8" w:rsidRPr="00B73209" w:rsidRDefault="00FF5ED8" w:rsidP="00FF5ED8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063FB2A" w14:textId="29EF71C8" w:rsidR="00FF5ED8" w:rsidRPr="00B73209" w:rsidRDefault="00FF5ED8" w:rsidP="00FF5ED8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</w:tcPr>
          <w:p w14:paraId="06A75826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ED4DC5" w14:textId="0562C831" w:rsidR="00FF5ED8" w:rsidRPr="00B73209" w:rsidRDefault="00BB435C" w:rsidP="00447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B435C">
              <w:rPr>
                <w:rFonts w:asciiTheme="majorBidi" w:hAnsiTheme="majorBidi"/>
                <w:sz w:val="30"/>
                <w:szCs w:val="30"/>
              </w:rPr>
              <w:t>32</w:t>
            </w:r>
            <w:r w:rsidR="00352F65" w:rsidRPr="00B732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435C">
              <w:rPr>
                <w:rFonts w:asciiTheme="majorBidi" w:hAnsiTheme="majorBidi"/>
                <w:sz w:val="30"/>
                <w:szCs w:val="30"/>
              </w:rPr>
              <w:t>365</w:t>
            </w:r>
          </w:p>
        </w:tc>
        <w:tc>
          <w:tcPr>
            <w:tcW w:w="144" w:type="pct"/>
            <w:gridSpan w:val="2"/>
          </w:tcPr>
          <w:p w14:paraId="16CD5F9A" w14:textId="13AAF0A1" w:rsidR="00FF5ED8" w:rsidRPr="00B73209" w:rsidRDefault="00FF5ED8" w:rsidP="00FF5ED8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FD95309" w14:textId="17C87548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31,238</w:t>
            </w:r>
          </w:p>
        </w:tc>
      </w:tr>
      <w:tr w:rsidR="00FF5ED8" w:rsidRPr="00B73209" w14:paraId="753C0814" w14:textId="77777777" w:rsidTr="0084699C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2F974919" w14:textId="5B83CB33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  <w:r w:rsidR="00AC5E5C" w:rsidRPr="00B73209">
              <w:rPr>
                <w:rFonts w:asciiTheme="majorBidi" w:hAnsiTheme="majorBidi"/>
                <w:sz w:val="30"/>
                <w:szCs w:val="30"/>
              </w:rPr>
              <w:br/>
            </w:r>
            <w:r w:rsidR="00AC5E5C" w:rsidRPr="00B73209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15" w:type="pct"/>
            <w:gridSpan w:val="6"/>
          </w:tcPr>
          <w:p w14:paraId="59DC1707" w14:textId="77777777" w:rsidR="00FF5ED8" w:rsidRPr="00B73209" w:rsidRDefault="00FF5ED8" w:rsidP="00FF5ED8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6B6C444D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vAlign w:val="bottom"/>
          </w:tcPr>
          <w:p w14:paraId="18F15EA2" w14:textId="2A5ACCC0" w:rsidR="00FF5ED8" w:rsidRPr="00B73209" w:rsidRDefault="0084699C" w:rsidP="0084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B435C" w:rsidRPr="00BB435C">
              <w:rPr>
                <w:rFonts w:asciiTheme="majorBidi" w:hAnsiTheme="majorBidi"/>
                <w:sz w:val="30"/>
                <w:szCs w:val="30"/>
              </w:rPr>
              <w:t>17</w:t>
            </w:r>
            <w:r w:rsidRPr="00B732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B435C" w:rsidRPr="00BB435C">
              <w:rPr>
                <w:rFonts w:asciiTheme="majorBidi" w:hAnsiTheme="majorBidi"/>
                <w:sz w:val="30"/>
                <w:szCs w:val="30"/>
              </w:rPr>
              <w:t>107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7EC82A4A" w14:textId="77777777" w:rsidR="00FF5ED8" w:rsidRPr="00B73209" w:rsidRDefault="00FF5ED8" w:rsidP="00FF5ED8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6AB21BF0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14F65D" w14:textId="4DE6B2D5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(17,666)</w:t>
            </w:r>
          </w:p>
        </w:tc>
      </w:tr>
      <w:tr w:rsidR="00FF5ED8" w:rsidRPr="00B73209" w14:paraId="4FB8AFC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1B0ECD3F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5" w:type="pct"/>
            <w:gridSpan w:val="6"/>
          </w:tcPr>
          <w:p w14:paraId="21E4A59B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5BB1FC3B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2643DE" w14:textId="2F444768" w:rsidR="00FF5ED8" w:rsidRPr="00B73209" w:rsidRDefault="00BB435C" w:rsidP="004272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35C">
              <w:rPr>
                <w:rFonts w:asciiTheme="majorBidi" w:hAnsiTheme="majorBidi"/>
                <w:b/>
                <w:bCs/>
                <w:sz w:val="30"/>
                <w:szCs w:val="30"/>
              </w:rPr>
              <w:t>15</w:t>
            </w:r>
            <w:r w:rsidR="0084699C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435C">
              <w:rPr>
                <w:rFonts w:asciiTheme="majorBidi" w:hAnsi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144" w:type="pct"/>
            <w:gridSpan w:val="2"/>
          </w:tcPr>
          <w:p w14:paraId="15066CB9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85BD37" w14:textId="6B502FED" w:rsidR="00FF5ED8" w:rsidRPr="00B73209" w:rsidRDefault="00FF5ED8" w:rsidP="004272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13,572</w:t>
            </w:r>
          </w:p>
        </w:tc>
      </w:tr>
    </w:tbl>
    <w:p w14:paraId="7D6A21A1" w14:textId="77777777" w:rsidR="005A7499" w:rsidRPr="00B73209" w:rsidRDefault="005A7499" w:rsidP="00523E37"/>
    <w:tbl>
      <w:tblPr>
        <w:tblW w:w="9110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47"/>
        <w:gridCol w:w="1071"/>
        <w:gridCol w:w="237"/>
        <w:gridCol w:w="1121"/>
        <w:gridCol w:w="47"/>
        <w:gridCol w:w="206"/>
        <w:gridCol w:w="47"/>
        <w:gridCol w:w="11"/>
        <w:gridCol w:w="1077"/>
        <w:gridCol w:w="266"/>
        <w:gridCol w:w="1080"/>
      </w:tblGrid>
      <w:tr w:rsidR="00FE1BA8" w:rsidRPr="00B73209" w14:paraId="75AFFD98" w14:textId="77777777" w:rsidTr="006556A7">
        <w:tc>
          <w:tcPr>
            <w:tcW w:w="2166" w:type="pct"/>
          </w:tcPr>
          <w:p w14:paraId="11478B52" w14:textId="77777777" w:rsidR="00447F31" w:rsidRDefault="006556A7" w:rsidP="0090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0"/>
              </w:tabs>
              <w:spacing w:after="0" w:line="240" w:lineRule="auto"/>
              <w:ind w:left="260" w:right="-310" w:hanging="2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="004B1962" w:rsidRPr="00B732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4B1962" w:rsidRPr="00B7320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27797A76" w14:textId="21F00DA1" w:rsidR="00FE1BA8" w:rsidRPr="00B73209" w:rsidRDefault="004B1962" w:rsidP="00447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0"/>
              </w:tabs>
              <w:spacing w:after="0" w:line="240" w:lineRule="auto"/>
              <w:ind w:left="346" w:right="-31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9" w:type="pct"/>
            <w:gridSpan w:val="4"/>
            <w:vAlign w:val="bottom"/>
          </w:tcPr>
          <w:p w14:paraId="7A5BC4C0" w14:textId="38D44751" w:rsidR="00FE1BA8" w:rsidRPr="00B73209" w:rsidRDefault="00FE1BA8" w:rsidP="00B1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3"/>
          </w:tcPr>
          <w:p w14:paraId="2D97E952" w14:textId="77777777" w:rsidR="00FE1BA8" w:rsidRPr="00B73209" w:rsidRDefault="00FE1BA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vAlign w:val="bottom"/>
          </w:tcPr>
          <w:p w14:paraId="37DEB419" w14:textId="329F0E9A" w:rsidR="00FE1BA8" w:rsidRPr="00B73209" w:rsidRDefault="00FE1BA8" w:rsidP="00B1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F66" w:rsidRPr="00B73209" w14:paraId="6C64301F" w14:textId="77777777" w:rsidTr="006556A7">
        <w:tc>
          <w:tcPr>
            <w:tcW w:w="2166" w:type="pct"/>
          </w:tcPr>
          <w:p w14:paraId="747C6933" w14:textId="4FC3863D" w:rsidR="007C7F66" w:rsidRPr="00B73209" w:rsidRDefault="00FF5ED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8" w:type="pct"/>
          </w:tcPr>
          <w:p w14:paraId="63DCB319" w14:textId="54B7D145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962" w:rsidRPr="00B732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24CFC3BD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194F496" w14:textId="0ED76260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962" w:rsidRPr="00B732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</w:tcPr>
          <w:p w14:paraId="5A7810E8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B2D7C22" w14:textId="43184DF1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962" w:rsidRPr="00B732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AFFF4C0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85D3FC5" w14:textId="547CA6FB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962" w:rsidRPr="00B732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C7F66" w:rsidRPr="00B73209" w14:paraId="3F0515E6" w14:textId="77777777" w:rsidTr="006556A7">
        <w:tc>
          <w:tcPr>
            <w:tcW w:w="2166" w:type="pct"/>
          </w:tcPr>
          <w:p w14:paraId="5A970102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4" w:type="pct"/>
            <w:gridSpan w:val="10"/>
          </w:tcPr>
          <w:p w14:paraId="6E0E8B5B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1962" w:rsidRPr="00B73209" w14:paraId="7D578753" w14:textId="77777777" w:rsidTr="0087668A">
        <w:trPr>
          <w:trHeight w:val="77"/>
        </w:trPr>
        <w:tc>
          <w:tcPr>
            <w:tcW w:w="2166" w:type="pct"/>
          </w:tcPr>
          <w:p w14:paraId="43F19625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8" w:type="pct"/>
          </w:tcPr>
          <w:p w14:paraId="2619E8E7" w14:textId="67A89AD8" w:rsidR="004B1962" w:rsidRPr="00B73209" w:rsidRDefault="0084699C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64D2E35" w14:textId="077979E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79F26B36" w14:textId="040BDB1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6407ED27" w14:textId="3A6EDE1E" w:rsidR="004B1962" w:rsidRPr="00B73209" w:rsidRDefault="00BB435C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B435C">
              <w:rPr>
                <w:rFonts w:asciiTheme="majorBidi" w:hAnsiTheme="majorBidi"/>
                <w:sz w:val="30"/>
                <w:szCs w:val="30"/>
              </w:rPr>
              <w:t>475</w:t>
            </w:r>
          </w:p>
        </w:tc>
        <w:tc>
          <w:tcPr>
            <w:tcW w:w="146" w:type="pct"/>
          </w:tcPr>
          <w:p w14:paraId="1F21D8CC" w14:textId="030ED636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086C59A" w14:textId="638DCE56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4B1962" w:rsidRPr="00B73209" w14:paraId="7622EC7E" w14:textId="77777777" w:rsidTr="0087668A">
        <w:trPr>
          <w:trHeight w:val="281"/>
        </w:trPr>
        <w:tc>
          <w:tcPr>
            <w:tcW w:w="2166" w:type="pct"/>
          </w:tcPr>
          <w:p w14:paraId="47595AC9" w14:textId="15199FB5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8" w:type="pct"/>
          </w:tcPr>
          <w:p w14:paraId="49FC9B7F" w14:textId="4A493B3E" w:rsidR="004B1962" w:rsidRPr="00B73209" w:rsidRDefault="0084699C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E6461A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F1C5405" w14:textId="5A463F59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2CD03855" w14:textId="67071E11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4B0DD9BD" w14:textId="3A7AC836" w:rsidR="004B1962" w:rsidRPr="00B73209" w:rsidRDefault="0084699C" w:rsidP="00447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B435C" w:rsidRPr="00BB435C">
              <w:rPr>
                <w:rFonts w:asciiTheme="majorBidi" w:hAnsiTheme="majorBidi"/>
                <w:sz w:val="30"/>
                <w:szCs w:val="30"/>
              </w:rPr>
              <w:t>559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6D66FEB9" w14:textId="20C38C3B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4701F5" w14:textId="541AD055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</w:tr>
    </w:tbl>
    <w:p w14:paraId="04533DE6" w14:textId="77777777" w:rsidR="006556A7" w:rsidRDefault="006556A7"/>
    <w:tbl>
      <w:tblPr>
        <w:tblW w:w="9125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45"/>
        <w:gridCol w:w="1060"/>
        <w:gridCol w:w="11"/>
        <w:gridCol w:w="237"/>
        <w:gridCol w:w="1186"/>
        <w:gridCol w:w="47"/>
        <w:gridCol w:w="210"/>
        <w:gridCol w:w="38"/>
        <w:gridCol w:w="1048"/>
        <w:gridCol w:w="38"/>
        <w:gridCol w:w="15"/>
        <w:gridCol w:w="223"/>
        <w:gridCol w:w="15"/>
        <w:gridCol w:w="26"/>
        <w:gridCol w:w="1026"/>
      </w:tblGrid>
      <w:tr w:rsidR="00311A29" w:rsidRPr="00B73209" w14:paraId="24000F2E" w14:textId="77777777" w:rsidTr="007C7F66">
        <w:trPr>
          <w:tblHeader/>
        </w:trPr>
        <w:tc>
          <w:tcPr>
            <w:tcW w:w="2162" w:type="pct"/>
          </w:tcPr>
          <w:p w14:paraId="511B420B" w14:textId="0E17841B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5"/>
          </w:tcPr>
          <w:p w14:paraId="1DC16EE6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320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  <w:gridSpan w:val="2"/>
          </w:tcPr>
          <w:p w14:paraId="20C82B4C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7"/>
          </w:tcPr>
          <w:p w14:paraId="3A31CFDC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5ED8" w:rsidRPr="00B73209" w14:paraId="6EED75F8" w14:textId="77777777" w:rsidTr="007C7F66">
        <w:trPr>
          <w:tblHeader/>
        </w:trPr>
        <w:tc>
          <w:tcPr>
            <w:tcW w:w="2162" w:type="pct"/>
          </w:tcPr>
          <w:p w14:paraId="31530C89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A14BFC8" w14:textId="68F6CCDA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90E379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61779730" w14:textId="34F6F92F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6" w:type="pct"/>
            <w:gridSpan w:val="2"/>
          </w:tcPr>
          <w:p w14:paraId="43EFE58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654544C2" w14:textId="5F403766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2" w:type="pct"/>
            <w:gridSpan w:val="4"/>
          </w:tcPr>
          <w:p w14:paraId="2D6BA2B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54E10F6" w14:textId="6F7CDEFC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1A29" w:rsidRPr="00B73209" w14:paraId="2CEE1C36" w14:textId="77777777" w:rsidTr="007C7F66">
        <w:trPr>
          <w:tblHeader/>
        </w:trPr>
        <w:tc>
          <w:tcPr>
            <w:tcW w:w="2162" w:type="pct"/>
          </w:tcPr>
          <w:p w14:paraId="26D3ABAC" w14:textId="7A4BD3F3" w:rsidR="00311A29" w:rsidRPr="00B73209" w:rsidRDefault="00E45D8C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587" w:type="pct"/>
            <w:gridSpan w:val="2"/>
          </w:tcPr>
          <w:p w14:paraId="216DB3A3" w14:textId="468E58E9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4B1962" w:rsidRPr="00B732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8913901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46448519" w14:textId="35AEC558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4B1962" w:rsidRPr="00B732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  <w:gridSpan w:val="2"/>
          </w:tcPr>
          <w:p w14:paraId="4DB2F097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64C4A8E5" w14:textId="7681ACD2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4B1962" w:rsidRPr="00B732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2" w:type="pct"/>
            <w:gridSpan w:val="4"/>
          </w:tcPr>
          <w:p w14:paraId="67904370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4780F42" w14:textId="73EB7A33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4B1962" w:rsidRPr="00B7320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11A29" w:rsidRPr="00B73209" w14:paraId="4A404FEC" w14:textId="77777777" w:rsidTr="007C7F66">
        <w:trPr>
          <w:tblHeader/>
        </w:trPr>
        <w:tc>
          <w:tcPr>
            <w:tcW w:w="2162" w:type="pct"/>
          </w:tcPr>
          <w:p w14:paraId="45BD172A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14"/>
          </w:tcPr>
          <w:p w14:paraId="022E6E0B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B45" w:rsidRPr="00B73209" w14:paraId="16C575D1" w14:textId="77777777" w:rsidTr="006556A7">
        <w:tc>
          <w:tcPr>
            <w:tcW w:w="2162" w:type="pct"/>
          </w:tcPr>
          <w:p w14:paraId="5A963161" w14:textId="630572F3" w:rsidR="00695B45" w:rsidRPr="00E546EC" w:rsidRDefault="00695B45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46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838" w:type="pct"/>
            <w:gridSpan w:val="14"/>
          </w:tcPr>
          <w:p w14:paraId="4EF13685" w14:textId="77777777" w:rsidR="00695B45" w:rsidRPr="00B73209" w:rsidRDefault="00695B45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A29" w:rsidRPr="00B73209" w14:paraId="2EE0E95F" w14:textId="77777777" w:rsidTr="006556A7">
        <w:tc>
          <w:tcPr>
            <w:tcW w:w="2162" w:type="pct"/>
          </w:tcPr>
          <w:p w14:paraId="2DE76870" w14:textId="5DCF557C" w:rsidR="00311A29" w:rsidRPr="00B73209" w:rsidRDefault="00E626DC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587" w:type="pct"/>
            <w:gridSpan w:val="2"/>
          </w:tcPr>
          <w:p w14:paraId="219E58D8" w14:textId="70A869F4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2C32D3C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4AB3DAD" w14:textId="1D9177AA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869D862" w14:textId="60EBF9A2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2"/>
          </w:tcPr>
          <w:p w14:paraId="6F9F0CD4" w14:textId="525B8F33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43BC0A11" w14:textId="0FE10F08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1FDAFB21" w14:textId="7A34B04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26DC" w:rsidRPr="00B73209" w14:paraId="28577CE2" w14:textId="77777777" w:rsidTr="006556A7">
        <w:tc>
          <w:tcPr>
            <w:tcW w:w="2162" w:type="pct"/>
          </w:tcPr>
          <w:p w14:paraId="2C77C18E" w14:textId="6F537432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09492F4B" w14:textId="320E6D0A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A8076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64307B8A" w14:textId="56F06249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330052C5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2E743026" w14:textId="5EB3761D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3"/>
          </w:tcPr>
          <w:p w14:paraId="3A6800D0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  <w:tcBorders>
              <w:bottom w:val="double" w:sz="4" w:space="0" w:color="auto"/>
            </w:tcBorders>
          </w:tcPr>
          <w:p w14:paraId="42F411B1" w14:textId="784F118E" w:rsidR="00E626DC" w:rsidRPr="00B73209" w:rsidRDefault="00E626DC" w:rsidP="0040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</w:tr>
      <w:tr w:rsidR="00E626DC" w:rsidRPr="00B73209" w14:paraId="241064C8" w14:textId="77777777" w:rsidTr="006556A7">
        <w:tc>
          <w:tcPr>
            <w:tcW w:w="2162" w:type="pct"/>
          </w:tcPr>
          <w:p w14:paraId="17324A50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7F59AF9B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2EB2D7A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1E06FAF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gridSpan w:val="2"/>
          </w:tcPr>
          <w:p w14:paraId="0CD636B7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10FDB65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" w:type="pct"/>
            <w:gridSpan w:val="3"/>
          </w:tcPr>
          <w:p w14:paraId="7047FEDD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gridSpan w:val="3"/>
            <w:tcBorders>
              <w:top w:val="double" w:sz="4" w:space="0" w:color="auto"/>
            </w:tcBorders>
          </w:tcPr>
          <w:p w14:paraId="1509626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626DC" w:rsidRPr="00B73209" w14:paraId="4851E8C4" w14:textId="77777777" w:rsidTr="006556A7">
        <w:tc>
          <w:tcPr>
            <w:tcW w:w="2162" w:type="pct"/>
          </w:tcPr>
          <w:p w14:paraId="608A1C46" w14:textId="542FC1E8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7" w:type="pct"/>
            <w:gridSpan w:val="2"/>
          </w:tcPr>
          <w:p w14:paraId="2D6B99F9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3FEB88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2DFAE3EC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D06A16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26A25D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gridSpan w:val="3"/>
          </w:tcPr>
          <w:p w14:paraId="4D3A5889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526358C9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626DC" w:rsidRPr="00B73209" w14:paraId="617AD6DA" w14:textId="77777777" w:rsidTr="006556A7">
        <w:tc>
          <w:tcPr>
            <w:tcW w:w="2162" w:type="pct"/>
          </w:tcPr>
          <w:p w14:paraId="392013B9" w14:textId="472ECF93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</w:tcPr>
          <w:p w14:paraId="1EA17999" w14:textId="0DD83D68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3C2B0C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4F05C0F3" w14:textId="2FE14A2E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2AC81C9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9FEBA48" w14:textId="27144450" w:rsidR="00E626DC" w:rsidRPr="00B73209" w:rsidRDefault="00BB435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4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  <w:r w:rsidR="00E626DC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4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51" w:type="pct"/>
            <w:gridSpan w:val="3"/>
          </w:tcPr>
          <w:p w14:paraId="1C3D30A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7281327D" w14:textId="2F6E29E0" w:rsidR="00E626DC" w:rsidRPr="00B73209" w:rsidRDefault="00E626DC" w:rsidP="00447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170,458</w:t>
            </w:r>
          </w:p>
        </w:tc>
      </w:tr>
      <w:tr w:rsidR="00E626DC" w:rsidRPr="00B73209" w14:paraId="42491570" w14:textId="77777777" w:rsidTr="006556A7">
        <w:tc>
          <w:tcPr>
            <w:tcW w:w="2162" w:type="pct"/>
          </w:tcPr>
          <w:p w14:paraId="0F66243B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5C88A23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00C39CA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6B5C8A0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58272713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7112D9B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" w:type="pct"/>
            <w:gridSpan w:val="3"/>
          </w:tcPr>
          <w:p w14:paraId="7B365AAD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gridSpan w:val="3"/>
            <w:tcBorders>
              <w:top w:val="double" w:sz="4" w:space="0" w:color="auto"/>
            </w:tcBorders>
          </w:tcPr>
          <w:p w14:paraId="6F4196F5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26DC" w:rsidRPr="00B73209" w14:paraId="48BD3570" w14:textId="77777777" w:rsidTr="006556A7">
        <w:tc>
          <w:tcPr>
            <w:tcW w:w="2162" w:type="pct"/>
          </w:tcPr>
          <w:p w14:paraId="54EF8E7A" w14:textId="40AB19F3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7" w:type="pct"/>
            <w:gridSpan w:val="2"/>
          </w:tcPr>
          <w:p w14:paraId="0539B983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28E8C3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01A6DC1A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956800C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067B4BD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43184EE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169762FD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26DC" w:rsidRPr="00B73209" w14:paraId="7C14454E" w14:textId="77777777" w:rsidTr="006556A7">
        <w:tc>
          <w:tcPr>
            <w:tcW w:w="2162" w:type="pct"/>
          </w:tcPr>
          <w:p w14:paraId="3EB67458" w14:textId="08BFBA9F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789A2EDB" w14:textId="1D5C923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046E0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1AFF21DF" w14:textId="0A5B3A48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8C33B7B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04CDC4DD" w14:textId="22EDD69C" w:rsidR="00E626DC" w:rsidRPr="00B73209" w:rsidRDefault="00BB435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435C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51" w:type="pct"/>
            <w:gridSpan w:val="3"/>
          </w:tcPr>
          <w:p w14:paraId="65060A5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  <w:tcBorders>
              <w:bottom w:val="double" w:sz="4" w:space="0" w:color="auto"/>
            </w:tcBorders>
          </w:tcPr>
          <w:p w14:paraId="33C733A0" w14:textId="04C4029F" w:rsidR="00E626DC" w:rsidRPr="00B73209" w:rsidRDefault="00E626DC" w:rsidP="0040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</w:tr>
      <w:tr w:rsidR="00E626DC" w:rsidRPr="00B73209" w14:paraId="1DF5936C" w14:textId="77777777" w:rsidTr="006556A7">
        <w:tc>
          <w:tcPr>
            <w:tcW w:w="2162" w:type="pct"/>
          </w:tcPr>
          <w:p w14:paraId="0565A6D3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27BDA0C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30CEC27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07085CC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66DCF61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45D8E2F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" w:type="pct"/>
            <w:gridSpan w:val="3"/>
          </w:tcPr>
          <w:p w14:paraId="2C87C9B7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gridSpan w:val="3"/>
            <w:tcBorders>
              <w:top w:val="double" w:sz="4" w:space="0" w:color="auto"/>
            </w:tcBorders>
          </w:tcPr>
          <w:p w14:paraId="70523CDB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26DC" w:rsidRPr="00B73209" w14:paraId="430945DB" w14:textId="77777777" w:rsidTr="006556A7">
        <w:tc>
          <w:tcPr>
            <w:tcW w:w="2162" w:type="pct"/>
          </w:tcPr>
          <w:p w14:paraId="19FE3487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7" w:type="pct"/>
            <w:gridSpan w:val="4"/>
          </w:tcPr>
          <w:p w14:paraId="4831CEB2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9D3709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8"/>
          </w:tcPr>
          <w:p w14:paraId="7F92EFD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26DC" w:rsidRPr="00B73209" w14:paraId="6A616A8F" w14:textId="77777777" w:rsidTr="006556A7">
        <w:tc>
          <w:tcPr>
            <w:tcW w:w="2162" w:type="pct"/>
          </w:tcPr>
          <w:p w14:paraId="55C9C889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91F11C7" w14:textId="61C5E8D6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4AA5A7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65C71E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338A5E05" w14:textId="02C0AC60" w:rsidR="00E626DC" w:rsidRPr="00B73209" w:rsidRDefault="00BB435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35C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E626DC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435C">
              <w:rPr>
                <w:rFonts w:asciiTheme="majorBidi" w:hAnsiTheme="majorBidi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130" w:type="pct"/>
            <w:gridSpan w:val="2"/>
          </w:tcPr>
          <w:p w14:paraId="5E45BB02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</w:tcPr>
          <w:p w14:paraId="342429B9" w14:textId="560FF04F" w:rsidR="00E626DC" w:rsidRPr="00B73209" w:rsidRDefault="00E626DC" w:rsidP="0040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2,721</w:t>
            </w:r>
          </w:p>
        </w:tc>
      </w:tr>
      <w:tr w:rsidR="00E626DC" w:rsidRPr="00B73209" w14:paraId="25F54CF7" w14:textId="77777777" w:rsidTr="006556A7">
        <w:tc>
          <w:tcPr>
            <w:tcW w:w="2162" w:type="pct"/>
          </w:tcPr>
          <w:p w14:paraId="3641CD50" w14:textId="77777777" w:rsidR="00E626DC" w:rsidRPr="00B73209" w:rsidRDefault="00E626DC" w:rsidP="0094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1" w:type="pct"/>
          </w:tcPr>
          <w:p w14:paraId="156E35FB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50" w:type="pct"/>
          </w:tcPr>
          <w:p w14:paraId="2F9CB614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2A01DCF5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4" w:type="pct"/>
            <w:gridSpan w:val="4"/>
          </w:tcPr>
          <w:p w14:paraId="2486659E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14:paraId="52F5243B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14:paraId="217BD05D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626DC" w:rsidRPr="00B73209" w14:paraId="6ED40B76" w14:textId="77777777" w:rsidTr="006556A7">
        <w:tc>
          <w:tcPr>
            <w:tcW w:w="2162" w:type="pct"/>
          </w:tcPr>
          <w:p w14:paraId="18E81180" w14:textId="35E9BC93" w:rsidR="00E626DC" w:rsidRPr="00B73209" w:rsidRDefault="007A51A6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</w:t>
            </w:r>
            <w:r w:rsidRPr="00B732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1" w:type="pct"/>
          </w:tcPr>
          <w:p w14:paraId="19F42CA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761AB47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08F4ADD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DBEE6C8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0FA844ED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4568E967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4CEDBD3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51A6" w:rsidRPr="00B73209" w14:paraId="23964DCF" w14:textId="77777777" w:rsidTr="006556A7">
        <w:tc>
          <w:tcPr>
            <w:tcW w:w="2162" w:type="pct"/>
          </w:tcPr>
          <w:p w14:paraId="6693CF51" w14:textId="2571AF3D" w:rsidR="007A51A6" w:rsidRPr="00B73209" w:rsidRDefault="007A51A6" w:rsidP="007A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F854AA4" w14:textId="76B80915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478D44DA" w14:textId="77777777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11973FC8" w14:textId="1E7EC3A7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7276944D" w14:textId="77777777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4A24341A" w14:textId="05DC0B23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6,224</w:t>
            </w:r>
          </w:p>
        </w:tc>
        <w:tc>
          <w:tcPr>
            <w:tcW w:w="130" w:type="pct"/>
            <w:gridSpan w:val="2"/>
          </w:tcPr>
          <w:p w14:paraId="69EF9319" w14:textId="77777777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</w:tcPr>
          <w:p w14:paraId="26EB1521" w14:textId="53839D31" w:rsidR="007A51A6" w:rsidRPr="00B73209" w:rsidRDefault="007A51A6" w:rsidP="0040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7,114</w:t>
            </w:r>
          </w:p>
        </w:tc>
      </w:tr>
    </w:tbl>
    <w:p w14:paraId="2D41C7BE" w14:textId="77777777" w:rsidR="006556A7" w:rsidRDefault="006556A7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729084C1" w:rsidR="00341964" w:rsidRPr="00B73209" w:rsidRDefault="00341964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D44C31" w:rsidRPr="00B7320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B73209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B73209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B73209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F69BE0" w14:textId="1D63E091" w:rsidR="0059243F" w:rsidRPr="00B73209" w:rsidRDefault="00341964" w:rsidP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B7320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</w:t>
      </w:r>
      <w:r w:rsidRPr="00B7320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ด้านโรงงาน ด้านบัญชีการเงิน ด้านบุคลากร บริหารทั่วไปและด้านสารสนเทศ </w:t>
      </w:r>
      <w:r w:rsidR="00B609CE" w:rsidRPr="00B73209">
        <w:rPr>
          <w:rFonts w:asciiTheme="majorBidi" w:hAnsiTheme="majorBidi" w:cstheme="majorBidi" w:hint="cs"/>
          <w:spacing w:val="-2"/>
          <w:sz w:val="30"/>
          <w:szCs w:val="30"/>
          <w:cs/>
        </w:rPr>
        <w:t>สัญญามีกำหนดระยะเวลาตั้งแต่วันที่</w:t>
      </w:r>
      <w:r w:rsidR="00B609CE" w:rsidRPr="00B73209">
        <w:rPr>
          <w:rFonts w:asciiTheme="majorBidi" w:hAnsiTheme="majorBidi" w:cstheme="majorBidi"/>
          <w:spacing w:val="-2"/>
          <w:sz w:val="30"/>
          <w:szCs w:val="30"/>
        </w:rPr>
        <w:br/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มกราคม 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ถึง 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171,000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>และทั้งสองฝ่าย</w:t>
      </w:r>
      <w:r w:rsidRPr="00B7320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สามารถต่อสัญญานี้ออกไปครั้งละ </w:t>
      </w:r>
      <w:r w:rsidRPr="00B73209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B73209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2AC5EDAD" w14:textId="77777777" w:rsidR="008C27B6" w:rsidRPr="00B73209" w:rsidRDefault="008C27B6" w:rsidP="0057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45661945" w14:textId="70E560F8" w:rsidR="00341964" w:rsidRPr="00B73209" w:rsidRDefault="00341964" w:rsidP="008C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B73209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3774B6A9" w:rsidR="00341964" w:rsidRPr="00B73209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73209">
        <w:rPr>
          <w:rFonts w:asciiTheme="majorBidi" w:hAnsiTheme="majorBidi" w:cstheme="majorBidi" w:hint="cs"/>
          <w:sz w:val="30"/>
          <w:szCs w:val="30"/>
        </w:rPr>
        <w:t>256</w:t>
      </w:r>
      <w:r w:rsidR="00810890" w:rsidRPr="00B73209">
        <w:rPr>
          <w:rFonts w:asciiTheme="majorBidi" w:hAnsiTheme="majorBidi" w:cstheme="majorBidi"/>
          <w:sz w:val="30"/>
          <w:szCs w:val="30"/>
        </w:rPr>
        <w:t>9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73209">
        <w:rPr>
          <w:rFonts w:asciiTheme="majorBidi" w:hAnsiTheme="majorBidi" w:cstheme="majorBidi" w:hint="cs"/>
          <w:sz w:val="30"/>
          <w:szCs w:val="30"/>
        </w:rPr>
        <w:t>256</w:t>
      </w:r>
      <w:r w:rsidR="00810890" w:rsidRPr="00B73209">
        <w:rPr>
          <w:rFonts w:asciiTheme="majorBidi" w:hAnsiTheme="majorBidi" w:cstheme="majorBidi"/>
          <w:sz w:val="30"/>
          <w:szCs w:val="30"/>
        </w:rPr>
        <w:t>9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B7320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B73209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B73209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B73209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0D01273C" w14:textId="77777777" w:rsidR="003B3989" w:rsidRPr="00B73209" w:rsidRDefault="003B3989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902EFE" w14:textId="0FA37661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B73209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B73209" w:rsidRDefault="00341964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04DA30DD" w:rsidR="00341964" w:rsidRPr="00B73209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B73209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B73209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</w:t>
      </w:r>
      <w:r w:rsidR="001F48D1" w:rsidRPr="00B73209">
        <w:rPr>
          <w:rFonts w:asciiTheme="majorBidi" w:hAnsiTheme="majorBidi" w:cstheme="majorBidi"/>
          <w:sz w:val="30"/>
          <w:szCs w:val="30"/>
          <w:cs/>
        </w:rPr>
        <w:t xml:space="preserve">สัญญามีกำหนดระยะเวลาตั้งแต่วันที่ </w:t>
      </w:r>
      <w:r w:rsidR="001F48D1" w:rsidRPr="00B73209">
        <w:rPr>
          <w:rFonts w:asciiTheme="majorBidi" w:hAnsiTheme="majorBidi" w:cstheme="majorBidi"/>
          <w:sz w:val="30"/>
          <w:szCs w:val="30"/>
        </w:rPr>
        <w:t>1</w:t>
      </w:r>
      <w:r w:rsidR="001F48D1" w:rsidRPr="00B7320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1F48D1" w:rsidRPr="00B73209">
        <w:rPr>
          <w:rFonts w:asciiTheme="majorBidi" w:hAnsiTheme="majorBidi" w:cstheme="majorBidi"/>
          <w:sz w:val="30"/>
          <w:szCs w:val="30"/>
        </w:rPr>
        <w:t xml:space="preserve">2569 </w:t>
      </w:r>
      <w:r w:rsidR="001F48D1" w:rsidRPr="00B73209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1F48D1" w:rsidRPr="00B73209">
        <w:rPr>
          <w:rFonts w:asciiTheme="majorBidi" w:hAnsiTheme="majorBidi" w:cstheme="majorBidi"/>
          <w:sz w:val="30"/>
          <w:szCs w:val="30"/>
        </w:rPr>
        <w:t>31</w:t>
      </w:r>
      <w:r w:rsidR="001F48D1" w:rsidRPr="00B732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F48D1" w:rsidRPr="00B73209">
        <w:rPr>
          <w:rFonts w:asciiTheme="majorBidi" w:hAnsiTheme="majorBidi" w:cstheme="majorBidi"/>
          <w:sz w:val="30"/>
          <w:szCs w:val="30"/>
        </w:rPr>
        <w:t>25</w:t>
      </w:r>
      <w:r w:rsidR="00810890" w:rsidRPr="00B73209">
        <w:rPr>
          <w:rFonts w:asciiTheme="majorBidi" w:hAnsiTheme="majorBidi" w:cstheme="majorBidi"/>
          <w:sz w:val="30"/>
          <w:szCs w:val="30"/>
        </w:rPr>
        <w:t>69</w:t>
      </w:r>
      <w:r w:rsidR="001F48D1" w:rsidRPr="00B73209">
        <w:rPr>
          <w:rFonts w:asciiTheme="majorBidi" w:hAnsiTheme="majorBidi" w:cstheme="majorBidi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B73209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B73209">
        <w:rPr>
          <w:rFonts w:asciiTheme="majorBidi" w:hAnsiTheme="majorBidi" w:cstheme="majorBidi"/>
          <w:sz w:val="30"/>
          <w:szCs w:val="30"/>
        </w:rPr>
        <w:br/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B73209">
        <w:rPr>
          <w:rFonts w:asciiTheme="majorBidi" w:hAnsiTheme="majorBidi" w:cstheme="majorBidi"/>
          <w:sz w:val="30"/>
          <w:szCs w:val="30"/>
        </w:rPr>
        <w:t xml:space="preserve">296,400 </w:t>
      </w:r>
      <w:r w:rsidRPr="00B73209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108E399E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70A6659" w14:textId="77777777" w:rsidR="00447F31" w:rsidRDefault="0044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7C0F36" w14:textId="2C0D588A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สัญญาให้บริการพื้นที่อาคาร</w:t>
      </w:r>
    </w:p>
    <w:p w14:paraId="236061FC" w14:textId="77777777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F5C48C1" w14:textId="73C8F4C7" w:rsidR="00F21BE3" w:rsidRPr="00B73209" w:rsidRDefault="00341964" w:rsidP="00EB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73209">
        <w:rPr>
          <w:rFonts w:asciiTheme="majorBidi" w:hAnsiTheme="majorBidi" w:cstheme="majorBidi" w:hint="cs"/>
          <w:sz w:val="30"/>
          <w:szCs w:val="30"/>
        </w:rPr>
        <w:t>1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B73209">
        <w:rPr>
          <w:rFonts w:asciiTheme="majorBidi" w:hAnsiTheme="majorBidi" w:cstheme="majorBidi" w:hint="cs"/>
          <w:sz w:val="30"/>
          <w:szCs w:val="30"/>
        </w:rPr>
        <w:t>256</w:t>
      </w:r>
      <w:r w:rsidR="00810890" w:rsidRPr="00B73209">
        <w:rPr>
          <w:rFonts w:asciiTheme="majorBidi" w:hAnsiTheme="majorBidi" w:cstheme="majorBidi"/>
          <w:sz w:val="30"/>
          <w:szCs w:val="30"/>
        </w:rPr>
        <w:t>9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73209">
        <w:rPr>
          <w:rFonts w:asciiTheme="majorBidi" w:hAnsiTheme="majorBidi" w:cstheme="majorBidi" w:hint="cs"/>
          <w:sz w:val="30"/>
          <w:szCs w:val="30"/>
        </w:rPr>
        <w:t>256</w:t>
      </w:r>
      <w:r w:rsidR="00810890" w:rsidRPr="00B73209">
        <w:rPr>
          <w:rFonts w:asciiTheme="majorBidi" w:hAnsiTheme="majorBidi" w:cstheme="majorBidi"/>
          <w:sz w:val="30"/>
          <w:szCs w:val="30"/>
        </w:rPr>
        <w:t>9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831C38" w:rsidRPr="00B73209">
        <w:rPr>
          <w:rFonts w:asciiTheme="majorBidi" w:hAnsiTheme="majorBidi" w:cstheme="majorBidi"/>
          <w:sz w:val="30"/>
          <w:szCs w:val="30"/>
        </w:rPr>
        <w:t xml:space="preserve">450,000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845FEF" w:rsidRPr="00B73209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B73209">
        <w:rPr>
          <w:rFonts w:asciiTheme="majorBidi" w:hAnsiTheme="majorBidi" w:cstheme="majorBidi" w:hint="cs"/>
          <w:sz w:val="30"/>
          <w:szCs w:val="30"/>
          <w:cs/>
        </w:rPr>
        <w:t>ุ</w:t>
      </w:r>
      <w:r w:rsidR="00831C38" w:rsidRPr="00B73209">
        <w:rPr>
          <w:rFonts w:asciiTheme="majorBidi" w:hAnsiTheme="majorBidi" w:cstheme="majorBidi" w:hint="cs"/>
          <w:sz w:val="30"/>
          <w:szCs w:val="30"/>
          <w:cs/>
        </w:rPr>
        <w:t xml:space="preserve">ใหม่ไปอีกคราวละ </w:t>
      </w:r>
      <w:r w:rsidR="00831C38" w:rsidRPr="00B73209">
        <w:rPr>
          <w:rFonts w:asciiTheme="majorBidi" w:hAnsiTheme="majorBidi" w:cstheme="majorBidi"/>
          <w:sz w:val="30"/>
          <w:szCs w:val="30"/>
        </w:rPr>
        <w:t xml:space="preserve">1 </w:t>
      </w:r>
      <w:r w:rsidR="00831C38" w:rsidRPr="00B73209">
        <w:rPr>
          <w:rFonts w:asciiTheme="majorBidi" w:hAnsiTheme="majorBidi" w:cstheme="majorBidi" w:hint="cs"/>
          <w:sz w:val="30"/>
          <w:szCs w:val="30"/>
          <w:cs/>
        </w:rPr>
        <w:t>ปี โดยคู่สัญญาฝ่ายใดฝ่ายหนึ่งต้องแจ้ง</w:t>
      </w:r>
      <w:r w:rsidR="00B51372" w:rsidRPr="00B73209">
        <w:rPr>
          <w:rFonts w:asciiTheme="majorBidi" w:hAnsiTheme="majorBidi" w:cstheme="majorBidi"/>
          <w:sz w:val="30"/>
          <w:szCs w:val="30"/>
        </w:rPr>
        <w:br/>
      </w:r>
      <w:r w:rsidR="00831C38" w:rsidRPr="00B73209">
        <w:rPr>
          <w:rFonts w:asciiTheme="majorBidi" w:hAnsiTheme="majorBidi" w:cstheme="majorBidi" w:hint="cs"/>
          <w:sz w:val="30"/>
          <w:szCs w:val="30"/>
          <w:cs/>
        </w:rPr>
        <w:t xml:space="preserve">เป็นลายลักษณ์อักษรล่วงหน้าเป็นเวลา </w:t>
      </w:r>
      <w:r w:rsidR="00831C38" w:rsidRPr="00B73209">
        <w:rPr>
          <w:rFonts w:asciiTheme="majorBidi" w:hAnsiTheme="majorBidi" w:cstheme="majorBidi"/>
          <w:sz w:val="30"/>
          <w:szCs w:val="30"/>
        </w:rPr>
        <w:t xml:space="preserve">30 </w:t>
      </w:r>
      <w:r w:rsidR="00831C38" w:rsidRPr="00B73209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32848B61" w14:textId="77777777" w:rsidR="00476AF6" w:rsidRPr="00B73209" w:rsidRDefault="00476AF6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533B8A" w14:textId="5C9C923F" w:rsidR="00341964" w:rsidRPr="00B73209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76200AAD" w14:textId="77777777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635EF15" w14:textId="490DF499" w:rsidR="00821E3F" w:rsidRPr="00B73209" w:rsidRDefault="00341964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320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B73209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B7320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B73209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B7320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B73209">
        <w:rPr>
          <w:rFonts w:asciiTheme="majorBidi" w:hAnsiTheme="majorBidi" w:cstheme="majorBidi"/>
          <w:sz w:val="30"/>
          <w:szCs w:val="30"/>
          <w:cs/>
        </w:rPr>
        <w:br/>
      </w:r>
      <w:r w:rsidR="0089238A" w:rsidRPr="00B73209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D124A" w:rsidRPr="00B73209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D5616A"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="0089238A" w:rsidRPr="00B7320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D124A" w:rsidRPr="00B73209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4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  <w:r w:rsidR="00822D34" w:rsidRPr="00B73209">
        <w:rPr>
          <w:rFonts w:asciiTheme="majorBidi" w:hAnsiTheme="majorBidi" w:cstheme="majorBidi"/>
          <w:spacing w:val="-4"/>
          <w:sz w:val="30"/>
          <w:szCs w:val="30"/>
        </w:rPr>
        <w:br/>
      </w:r>
    </w:p>
    <w:p w14:paraId="0A853ACA" w14:textId="77777777" w:rsidR="00821E3F" w:rsidRPr="00B73209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342D0D42" w14:textId="77777777" w:rsidR="00821E3F" w:rsidRPr="00B73209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727A5AA" w14:textId="5DD578D2" w:rsidR="00E331CE" w:rsidRPr="00B73209" w:rsidRDefault="00393F4D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pacing w:val="-8"/>
          <w:sz w:val="30"/>
          <w:szCs w:val="30"/>
        </w:rPr>
      </w:pPr>
      <w:r w:rsidRPr="00B73209">
        <w:rPr>
          <w:rFonts w:asciiTheme="majorBidi" w:hAnsiTheme="majorBidi" w:hint="cs"/>
          <w:sz w:val="30"/>
          <w:szCs w:val="30"/>
          <w:cs/>
        </w:rPr>
        <w:t>บริษัทคิดค่าให้บริการพื้นที่อาคาร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ซึ่งค่าบริการนี้รวมถึงการจัดหาสาธารณูปโภคและสิ่งอำนวยความสะดวกกับบริษัท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แอล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แอนด์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อี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โซลิดสเตท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จำกัด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เพื่อใช้เป็นโรงงานผลิตสินค้า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สัญญามีกำหนดระยะเวลา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ตั้งแต่วันที่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9238A" w:rsidRPr="00B73209">
        <w:rPr>
          <w:rFonts w:asciiTheme="majorBidi" w:hAnsiTheme="majorBidi"/>
          <w:spacing w:val="-4"/>
          <w:sz w:val="30"/>
          <w:szCs w:val="30"/>
        </w:rPr>
        <w:t>1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มกราคม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E5A16" w:rsidRPr="00B73209">
        <w:rPr>
          <w:rFonts w:asciiTheme="majorBidi" w:hAnsiTheme="majorBidi"/>
          <w:spacing w:val="-4"/>
          <w:sz w:val="30"/>
          <w:szCs w:val="30"/>
        </w:rPr>
        <w:t>25</w:t>
      </w:r>
      <w:r w:rsidR="0089238A" w:rsidRPr="00B73209">
        <w:rPr>
          <w:rFonts w:asciiTheme="majorBidi" w:hAnsiTheme="majorBidi"/>
          <w:spacing w:val="-4"/>
          <w:sz w:val="30"/>
          <w:szCs w:val="30"/>
        </w:rPr>
        <w:t>69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ถึง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E5A16" w:rsidRPr="00B73209">
        <w:rPr>
          <w:rFonts w:asciiTheme="majorBidi" w:hAnsiTheme="majorBidi"/>
          <w:spacing w:val="-4"/>
          <w:sz w:val="30"/>
          <w:szCs w:val="30"/>
        </w:rPr>
        <w:t>31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9238A" w:rsidRPr="00B73209">
        <w:rPr>
          <w:rFonts w:asciiTheme="majorBidi" w:hAnsiTheme="majorBidi"/>
          <w:spacing w:val="-4"/>
          <w:sz w:val="30"/>
          <w:szCs w:val="30"/>
        </w:rPr>
        <w:t>2569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และจะได้รับค่าตอบแทนเป็นรายเดือนในอัตรา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เดือนละ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9238A" w:rsidRPr="00B73209">
        <w:rPr>
          <w:rFonts w:asciiTheme="majorBidi" w:hAnsiTheme="majorBidi"/>
          <w:spacing w:val="-4"/>
          <w:sz w:val="30"/>
          <w:szCs w:val="30"/>
        </w:rPr>
        <w:t>400,000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บาท</w:t>
      </w:r>
    </w:p>
    <w:p w14:paraId="01F369F7" w14:textId="77777777" w:rsidR="002318B7" w:rsidRPr="00B73209" w:rsidRDefault="002318B7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E6997D0" w14:textId="5C165B8D" w:rsidR="00393F4D" w:rsidRPr="00B73209" w:rsidRDefault="002318B7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hint="cs"/>
          <w:sz w:val="30"/>
          <w:szCs w:val="30"/>
          <w:cs/>
        </w:rPr>
        <w:t>บริษัทได้ทำสัญญาใช้บริการพื้นที่กับ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บริษัท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แอล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แอนด์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อี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โซลิดสเตท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จำกัด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เพื่อใช้เป็นคลังสินค้า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สัญญามีกำหนดระยะเวลาตั้งแต่วันที่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1 </w:t>
      </w:r>
      <w:r w:rsidRPr="00B7320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2568 </w:t>
      </w:r>
      <w:r w:rsidRPr="00B73209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31 </w:t>
      </w:r>
      <w:r w:rsidRPr="00B73209">
        <w:rPr>
          <w:rFonts w:asciiTheme="majorBidi" w:hAnsiTheme="majorBidi" w:hint="cs"/>
          <w:sz w:val="30"/>
          <w:szCs w:val="30"/>
          <w:cs/>
        </w:rPr>
        <w:t>พฤษภาคม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2569 </w:t>
      </w:r>
      <w:r w:rsidRPr="00B73209">
        <w:rPr>
          <w:rFonts w:asciiTheme="majorBidi" w:hAnsiTheme="majorBidi" w:hint="cs"/>
          <w:sz w:val="30"/>
          <w:szCs w:val="30"/>
          <w:cs/>
        </w:rPr>
        <w:t>โดยมีค่าบริการ</w:t>
      </w:r>
      <w:r w:rsidR="00330441">
        <w:rPr>
          <w:rFonts w:asciiTheme="majorBidi" w:hAnsiTheme="majorBidi"/>
          <w:sz w:val="30"/>
          <w:szCs w:val="30"/>
          <w:cs/>
        </w:rPr>
        <w:br/>
      </w:r>
      <w:r w:rsidRPr="00B73209">
        <w:rPr>
          <w:rFonts w:asciiTheme="majorBidi" w:hAnsiTheme="majorBidi" w:hint="cs"/>
          <w:sz w:val="30"/>
          <w:szCs w:val="30"/>
          <w:cs/>
        </w:rPr>
        <w:t>เป็นรายเดือนเดือนละ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21,500 </w:t>
      </w:r>
      <w:r w:rsidRPr="00B73209">
        <w:rPr>
          <w:rFonts w:asciiTheme="majorBidi" w:hAnsiTheme="majorBidi" w:hint="cs"/>
          <w:sz w:val="30"/>
          <w:szCs w:val="30"/>
          <w:cs/>
        </w:rPr>
        <w:t>บาท</w:t>
      </w:r>
    </w:p>
    <w:p w14:paraId="088D90EF" w14:textId="77777777" w:rsidR="002318B7" w:rsidRPr="00B73209" w:rsidRDefault="002318B7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661D33" w14:textId="57A392A6" w:rsidR="00E331CE" w:rsidRPr="00B73209" w:rsidRDefault="00E331CE" w:rsidP="00E3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3209">
        <w:rPr>
          <w:rFonts w:asciiTheme="majorBidi" w:hAnsiTheme="majorBidi" w:hint="cs"/>
          <w:sz w:val="30"/>
          <w:szCs w:val="30"/>
          <w:cs/>
        </w:rPr>
        <w:t>บริษัทคิดค่าให้บริการพื้นที่อาคาร</w:t>
      </w:r>
      <w:r w:rsidR="00906BE5" w:rsidRPr="00B73209">
        <w:rPr>
          <w:rFonts w:asciiTheme="majorBidi" w:hAnsiTheme="majorBidi" w:hint="cs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ซึ่งค่าบริการนี้รวมถึงการจัดหาสาธารณูปโภคและสิ่งอำนวยความสะดวกกับบริษัท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แอล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อี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เอส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พลัส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จำกัด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เพื่อใช้เป็นโรงงานผลิตสินค้า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สัญญามีกำหนดระยะเวลาตั้งแต่วันที่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</w:rPr>
        <w:t xml:space="preserve">1 </w:t>
      </w:r>
      <w:r w:rsidRPr="00B73209">
        <w:rPr>
          <w:rFonts w:asciiTheme="majorBidi" w:hAnsiTheme="majorBidi" w:hint="cs"/>
          <w:sz w:val="30"/>
          <w:szCs w:val="30"/>
          <w:cs/>
        </w:rPr>
        <w:t>กรกฎาคม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</w:rPr>
        <w:t xml:space="preserve">2568 </w:t>
      </w:r>
      <w:r w:rsidRPr="00B73209">
        <w:rPr>
          <w:rFonts w:asciiTheme="majorBidi" w:hAnsiTheme="majorBidi" w:hint="cs"/>
          <w:sz w:val="30"/>
          <w:szCs w:val="30"/>
          <w:cs/>
        </w:rPr>
        <w:t>ถึง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</w:rPr>
        <w:t xml:space="preserve">30 </w:t>
      </w:r>
      <w:r w:rsidRPr="00B7320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</w:rPr>
        <w:t xml:space="preserve">2569 </w:t>
      </w:r>
      <w:r w:rsidRPr="00B73209">
        <w:rPr>
          <w:rFonts w:asciiTheme="majorBidi" w:hAnsiTheme="majorBidi" w:hint="cs"/>
          <w:sz w:val="30"/>
          <w:szCs w:val="30"/>
          <w:cs/>
        </w:rPr>
        <w:t>และจะได้รับค่าตอบแทนเป็นรายเดือนในอัตราเดือนละ</w:t>
      </w:r>
      <w:r w:rsidR="003D6BED" w:rsidRPr="00B73209">
        <w:rPr>
          <w:rFonts w:asciiTheme="majorBidi" w:hAnsiTheme="majorBidi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</w:rPr>
        <w:t xml:space="preserve">166,000 </w:t>
      </w:r>
      <w:r w:rsidRPr="00B73209">
        <w:rPr>
          <w:rFonts w:asciiTheme="majorBidi" w:hAnsiTheme="majorBidi" w:hint="cs"/>
          <w:sz w:val="30"/>
          <w:szCs w:val="30"/>
          <w:cs/>
        </w:rPr>
        <w:t>บาท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สัญญาดังกล่าวสามารถต่ออายุใหม่ไปอีกคราวละ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</w:rPr>
        <w:t xml:space="preserve">1 </w:t>
      </w:r>
      <w:r w:rsidRPr="00B73209">
        <w:rPr>
          <w:rFonts w:asciiTheme="majorBidi" w:hAnsiTheme="majorBidi" w:hint="cs"/>
          <w:sz w:val="30"/>
          <w:szCs w:val="30"/>
          <w:cs/>
        </w:rPr>
        <w:t>ปี</w:t>
      </w:r>
      <w:r w:rsidR="003D6BED" w:rsidRPr="00B73209">
        <w:rPr>
          <w:rFonts w:asciiTheme="majorBidi" w:hAnsiTheme="majorBidi"/>
          <w:sz w:val="30"/>
          <w:szCs w:val="30"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โดยคู่สัญญาฝ่ายใดฝ่ายหนึ่งต้องแจ้งเป็นลายลักษณ์อักษรล่วงหน้าเป็นเวลา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</w:rPr>
        <w:t xml:space="preserve">30 </w:t>
      </w:r>
      <w:r w:rsidRPr="00B73209">
        <w:rPr>
          <w:rFonts w:asciiTheme="majorBidi" w:hAnsiTheme="majorBidi" w:hint="cs"/>
          <w:sz w:val="30"/>
          <w:szCs w:val="30"/>
          <w:cs/>
        </w:rPr>
        <w:t>วัน</w:t>
      </w:r>
    </w:p>
    <w:p w14:paraId="070D9294" w14:textId="77777777" w:rsidR="00E331CE" w:rsidRPr="00B73209" w:rsidRDefault="00E331CE" w:rsidP="00E3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02702E1B" w14:textId="0CEAFD8D" w:rsidR="000051B5" w:rsidRPr="00B73209" w:rsidRDefault="000051B5" w:rsidP="000051B5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73209">
        <w:rPr>
          <w:rFonts w:ascii="Angsana New" w:hAnsi="Angsana New" w:hint="cs"/>
          <w:sz w:val="30"/>
          <w:szCs w:val="30"/>
          <w:cs/>
        </w:rPr>
        <w:lastRenderedPageBreak/>
        <w:t>ลูกหนี้การค้า</w:t>
      </w:r>
    </w:p>
    <w:p w14:paraId="7DC57DB4" w14:textId="14BDD284" w:rsidR="000051B5" w:rsidRPr="00B73209" w:rsidRDefault="000051B5" w:rsidP="000051B5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pPr w:leftFromText="180" w:rightFromText="180" w:vertAnchor="text" w:horzAnchor="page" w:tblpX="1596" w:tblpY="-141"/>
        <w:tblW w:w="9360" w:type="dxa"/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1170"/>
        <w:gridCol w:w="270"/>
        <w:gridCol w:w="1156"/>
        <w:gridCol w:w="284"/>
        <w:gridCol w:w="1260"/>
        <w:gridCol w:w="270"/>
        <w:gridCol w:w="1260"/>
      </w:tblGrid>
      <w:tr w:rsidR="000051B5" w:rsidRPr="00B73209" w14:paraId="53F42957" w14:textId="77777777" w:rsidTr="00A642D7">
        <w:trPr>
          <w:cantSplit/>
        </w:trPr>
        <w:tc>
          <w:tcPr>
            <w:tcW w:w="2790" w:type="dxa"/>
          </w:tcPr>
          <w:p w14:paraId="3082750C" w14:textId="77777777" w:rsidR="000051B5" w:rsidRPr="00B73209" w:rsidRDefault="000051B5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D120E8" w14:textId="77777777" w:rsidR="000051B5" w:rsidRPr="00B73209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4CE82C10" w14:textId="77777777" w:rsidR="000051B5" w:rsidRPr="00B73209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1EF3C1B" w14:textId="77777777" w:rsidR="000051B5" w:rsidRPr="00B73209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1E18690" w14:textId="77777777" w:rsidR="000051B5" w:rsidRPr="00B73209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ED8" w:rsidRPr="00B73209" w14:paraId="0E8742F1" w14:textId="77777777" w:rsidTr="00A642D7">
        <w:trPr>
          <w:cantSplit/>
        </w:trPr>
        <w:tc>
          <w:tcPr>
            <w:tcW w:w="2790" w:type="dxa"/>
          </w:tcPr>
          <w:p w14:paraId="58E2D615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13BB78D" w14:textId="04583C42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D607C" w14:textId="223EEFB2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6B3AB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DB8EEE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5AB2CF8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8CFD77E" w14:textId="664DF2DB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8ABCC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D78635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5ED8" w:rsidRPr="00B73209" w14:paraId="6AF74D8A" w14:textId="77777777" w:rsidTr="00A642D7">
        <w:trPr>
          <w:cantSplit/>
        </w:trPr>
        <w:tc>
          <w:tcPr>
            <w:tcW w:w="2790" w:type="dxa"/>
          </w:tcPr>
          <w:p w14:paraId="761FDEA8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ADBB55" w14:textId="7237074A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6F87FBA" w14:textId="56B1421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48BFD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F54B17" w14:textId="6D784DAB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704E87F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0FC33466" w14:textId="2B79475E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EBDF7E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8DC6ABA" w14:textId="66D0A948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FF5ED8" w:rsidRPr="00B73209" w14:paraId="2ABEA5DE" w14:textId="77777777" w:rsidTr="00A642D7">
        <w:trPr>
          <w:cantSplit/>
        </w:trPr>
        <w:tc>
          <w:tcPr>
            <w:tcW w:w="2790" w:type="dxa"/>
          </w:tcPr>
          <w:p w14:paraId="2C669D85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B5D0DA" w14:textId="1C0EC29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51A3DB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5ED8" w:rsidRPr="00B73209" w14:paraId="242E92DE" w14:textId="77777777" w:rsidTr="00A642D7">
        <w:trPr>
          <w:cantSplit/>
        </w:trPr>
        <w:tc>
          <w:tcPr>
            <w:tcW w:w="2790" w:type="dxa"/>
          </w:tcPr>
          <w:p w14:paraId="64D6D2BE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6EEE104F" w14:textId="205F9F56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DF49EA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78BE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E832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39E9B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C747E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61E348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B6B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B5B99F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ED8" w:rsidRPr="00B73209" w14:paraId="2E93B85E" w14:textId="77777777" w:rsidTr="00A642D7">
        <w:trPr>
          <w:cantSplit/>
        </w:trPr>
        <w:tc>
          <w:tcPr>
            <w:tcW w:w="2790" w:type="dxa"/>
          </w:tcPr>
          <w:p w14:paraId="29C504F9" w14:textId="3394FFC3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065C926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88FD9" w14:textId="3F7D2BB0" w:rsidR="00FF5ED8" w:rsidRPr="00B73209" w:rsidRDefault="0072157F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32DE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DE5E2D8" w14:textId="1E537545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3C5B1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17EC33E" w14:textId="589FA689" w:rsidR="00FF5ED8" w:rsidRPr="00B73209" w:rsidRDefault="00BD63CE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70" w:type="dxa"/>
          </w:tcPr>
          <w:p w14:paraId="6714E51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7A636DE" w14:textId="4ED4D5D3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</w:tr>
      <w:tr w:rsidR="00FF5ED8" w:rsidRPr="00B73209" w14:paraId="227B3B5C" w14:textId="77777777" w:rsidTr="00A642D7">
        <w:trPr>
          <w:cantSplit/>
        </w:trPr>
        <w:tc>
          <w:tcPr>
            <w:tcW w:w="2790" w:type="dxa"/>
          </w:tcPr>
          <w:p w14:paraId="7414C031" w14:textId="794C468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B1E140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3570A" w14:textId="02C69DE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EF63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17B4A8" w14:textId="18A4657C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F7A585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39CBEA0" w14:textId="7A0321B9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9EDF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23B2806" w14:textId="6B0226DB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ED8" w:rsidRPr="00B73209" w14:paraId="03FC209E" w14:textId="77777777" w:rsidTr="00A642D7">
        <w:trPr>
          <w:cantSplit/>
        </w:trPr>
        <w:tc>
          <w:tcPr>
            <w:tcW w:w="2790" w:type="dxa"/>
          </w:tcPr>
          <w:p w14:paraId="6CA0EF58" w14:textId="28C406EF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900" w:type="dxa"/>
          </w:tcPr>
          <w:p w14:paraId="750AE246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7996E" w14:textId="4001D76E" w:rsidR="00FF5ED8" w:rsidRPr="00B73209" w:rsidRDefault="0072157F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5F07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480251" w14:textId="696E3D33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8DB0AC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EBF88C1" w14:textId="26A60821" w:rsidR="00FF5ED8" w:rsidRPr="00B73209" w:rsidRDefault="009D3451" w:rsidP="009D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195 </w:t>
            </w:r>
          </w:p>
        </w:tc>
        <w:tc>
          <w:tcPr>
            <w:tcW w:w="270" w:type="dxa"/>
          </w:tcPr>
          <w:p w14:paraId="14EE3EE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EF5E2A" w14:textId="561BEA6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</w:tr>
      <w:tr w:rsidR="00FF5ED8" w:rsidRPr="00B73209" w14:paraId="0166E2FF" w14:textId="77777777" w:rsidTr="00A642D7">
        <w:trPr>
          <w:cantSplit/>
        </w:trPr>
        <w:tc>
          <w:tcPr>
            <w:tcW w:w="2790" w:type="dxa"/>
          </w:tcPr>
          <w:p w14:paraId="1C7EDD47" w14:textId="034AB8BF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9FBBCB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849798" w14:textId="21B25E4B" w:rsidR="00FF5ED8" w:rsidRPr="00B73209" w:rsidRDefault="0072157F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8828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7735200" w14:textId="2AAC494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E1D9A4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0B35156" w14:textId="4A9298C7" w:rsidR="00FF5ED8" w:rsidRPr="00B73209" w:rsidRDefault="009D3451" w:rsidP="009D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1,731 </w:t>
            </w:r>
          </w:p>
        </w:tc>
        <w:tc>
          <w:tcPr>
            <w:tcW w:w="270" w:type="dxa"/>
          </w:tcPr>
          <w:p w14:paraId="4A43F9A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CCE4CD9" w14:textId="07FD2B39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</w:tr>
      <w:tr w:rsidR="00FF5ED8" w:rsidRPr="00B73209" w14:paraId="72BAB229" w14:textId="77777777" w:rsidTr="00A642D7">
        <w:trPr>
          <w:cantSplit/>
        </w:trPr>
        <w:tc>
          <w:tcPr>
            <w:tcW w:w="2790" w:type="dxa"/>
          </w:tcPr>
          <w:p w14:paraId="4DE76263" w14:textId="649E3A85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0B6436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5E081" w14:textId="52D83A16" w:rsidR="00FF5ED8" w:rsidRPr="00B73209" w:rsidRDefault="0072157F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6CE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7D8FB63" w14:textId="71611F7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A30EF8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6159AC" w14:textId="74FBEC5F" w:rsidR="00FF5ED8" w:rsidRPr="00B73209" w:rsidRDefault="009D3451" w:rsidP="009D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2,755 </w:t>
            </w:r>
          </w:p>
        </w:tc>
        <w:tc>
          <w:tcPr>
            <w:tcW w:w="270" w:type="dxa"/>
          </w:tcPr>
          <w:p w14:paraId="3BB9D03C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27662D7" w14:textId="166FD219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3,668</w:t>
            </w:r>
          </w:p>
        </w:tc>
      </w:tr>
      <w:tr w:rsidR="00FF5ED8" w:rsidRPr="00B73209" w14:paraId="0603B5E2" w14:textId="77777777" w:rsidTr="00A642D7">
        <w:trPr>
          <w:cantSplit/>
        </w:trPr>
        <w:tc>
          <w:tcPr>
            <w:tcW w:w="2790" w:type="dxa"/>
          </w:tcPr>
          <w:p w14:paraId="7A7BF914" w14:textId="6F08E78B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010F708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B9845" w14:textId="4C394BD6" w:rsidR="00FF5ED8" w:rsidRPr="00B73209" w:rsidRDefault="0072157F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D6AA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B208671" w14:textId="4A385051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D282E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3C5CF" w14:textId="7FA7EFCB" w:rsidR="00FF5ED8" w:rsidRPr="00B73209" w:rsidRDefault="009D3451" w:rsidP="009D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32,083 </w:t>
            </w:r>
          </w:p>
        </w:tc>
        <w:tc>
          <w:tcPr>
            <w:tcW w:w="270" w:type="dxa"/>
          </w:tcPr>
          <w:p w14:paraId="61F8686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C9CE80" w14:textId="5ADBB8E3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30,054</w:t>
            </w:r>
          </w:p>
        </w:tc>
      </w:tr>
      <w:tr w:rsidR="00FF5ED8" w:rsidRPr="00B73209" w14:paraId="049E525C" w14:textId="77777777" w:rsidTr="00A642D7">
        <w:trPr>
          <w:cantSplit/>
        </w:trPr>
        <w:tc>
          <w:tcPr>
            <w:tcW w:w="2790" w:type="dxa"/>
            <w:hideMark/>
          </w:tcPr>
          <w:p w14:paraId="5765471D" w14:textId="129508AE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900" w:type="dxa"/>
          </w:tcPr>
          <w:p w14:paraId="6365FD39" w14:textId="73A269E5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B05DCE" w14:textId="4D1F3585" w:rsidR="00FF5ED8" w:rsidRPr="00B73209" w:rsidRDefault="0072157F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0B897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4A58E12" w14:textId="13A1E688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481B56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4D8111" w14:textId="5354CC12" w:rsidR="00FF5ED8" w:rsidRPr="00B73209" w:rsidRDefault="009D3451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39,582</w:t>
            </w:r>
          </w:p>
        </w:tc>
        <w:tc>
          <w:tcPr>
            <w:tcW w:w="270" w:type="dxa"/>
          </w:tcPr>
          <w:p w14:paraId="6B5D464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5F3C6F" w14:textId="3A50B1F5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39,278</w:t>
            </w:r>
          </w:p>
        </w:tc>
      </w:tr>
      <w:tr w:rsidR="00FF5ED8" w:rsidRPr="00B73209" w14:paraId="5621D75F" w14:textId="77777777" w:rsidTr="00A642D7">
        <w:trPr>
          <w:cantSplit/>
        </w:trPr>
        <w:tc>
          <w:tcPr>
            <w:tcW w:w="2790" w:type="dxa"/>
          </w:tcPr>
          <w:p w14:paraId="48CA336B" w14:textId="7777777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02358D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1479E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4D96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463FE8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5B288C4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99AC8C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D584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B007A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FF5ED8" w:rsidRPr="00B73209" w14:paraId="18EECCAC" w14:textId="77777777" w:rsidTr="00A642D7">
        <w:trPr>
          <w:cantSplit/>
        </w:trPr>
        <w:tc>
          <w:tcPr>
            <w:tcW w:w="2790" w:type="dxa"/>
          </w:tcPr>
          <w:p w14:paraId="75508E35" w14:textId="554067FA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900" w:type="dxa"/>
          </w:tcPr>
          <w:p w14:paraId="2E6C8D8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7E3AB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EC9E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B3A94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6B731D1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073B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51F4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CFBA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FF5ED8" w:rsidRPr="00B73209" w14:paraId="2D8520B6" w14:textId="77777777" w:rsidTr="00A642D7">
        <w:trPr>
          <w:cantSplit/>
        </w:trPr>
        <w:tc>
          <w:tcPr>
            <w:tcW w:w="2790" w:type="dxa"/>
          </w:tcPr>
          <w:p w14:paraId="12946988" w14:textId="198221FC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62A151A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C59BC6" w14:textId="3F36937B" w:rsidR="00FF5ED8" w:rsidRPr="00B73209" w:rsidRDefault="00DF436B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223,591</w:t>
            </w:r>
          </w:p>
        </w:tc>
        <w:tc>
          <w:tcPr>
            <w:tcW w:w="270" w:type="dxa"/>
          </w:tcPr>
          <w:p w14:paraId="74F5F8A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B513D4B" w14:textId="55E7559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399,543</w:t>
            </w:r>
          </w:p>
        </w:tc>
        <w:tc>
          <w:tcPr>
            <w:tcW w:w="284" w:type="dxa"/>
          </w:tcPr>
          <w:p w14:paraId="16A92E4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603C71" w14:textId="4BB7ACCB" w:rsidR="00FF5ED8" w:rsidRPr="00B73209" w:rsidRDefault="002F57B8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221,961</w:t>
            </w:r>
          </w:p>
        </w:tc>
        <w:tc>
          <w:tcPr>
            <w:tcW w:w="270" w:type="dxa"/>
          </w:tcPr>
          <w:p w14:paraId="4DFBAA2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BC1BD9" w14:textId="653E4E2B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394,722</w:t>
            </w:r>
          </w:p>
        </w:tc>
      </w:tr>
      <w:tr w:rsidR="00FF5ED8" w:rsidRPr="00B73209" w14:paraId="564833E5" w14:textId="77777777" w:rsidTr="00A642D7">
        <w:trPr>
          <w:cantSplit/>
        </w:trPr>
        <w:tc>
          <w:tcPr>
            <w:tcW w:w="2790" w:type="dxa"/>
          </w:tcPr>
          <w:p w14:paraId="2E646ADF" w14:textId="5EA61C9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D64B5C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9E085A" w14:textId="77777777" w:rsidR="00FF5ED8" w:rsidRPr="00B73209" w:rsidRDefault="00FF5ED8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350F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235FFB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3C9F6C7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11D7EB" w14:textId="77777777" w:rsidR="00FF5ED8" w:rsidRPr="00B73209" w:rsidRDefault="00FF5ED8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52A6A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88E86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FF5ED8" w:rsidRPr="00B73209" w14:paraId="2B1E1953" w14:textId="77777777" w:rsidTr="00A642D7">
        <w:trPr>
          <w:cantSplit/>
        </w:trPr>
        <w:tc>
          <w:tcPr>
            <w:tcW w:w="2790" w:type="dxa"/>
          </w:tcPr>
          <w:p w14:paraId="31791641" w14:textId="25A3BAB4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0D579AE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DF2B5E" w14:textId="71B413B4" w:rsidR="00FF5ED8" w:rsidRPr="00B73209" w:rsidRDefault="00DF436B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253,837</w:t>
            </w:r>
          </w:p>
        </w:tc>
        <w:tc>
          <w:tcPr>
            <w:tcW w:w="270" w:type="dxa"/>
          </w:tcPr>
          <w:p w14:paraId="308FBAF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504A5D2" w14:textId="4C68DA1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237,375</w:t>
            </w:r>
          </w:p>
        </w:tc>
        <w:tc>
          <w:tcPr>
            <w:tcW w:w="284" w:type="dxa"/>
          </w:tcPr>
          <w:p w14:paraId="6E5A281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C0695A" w14:textId="2025A5DE" w:rsidR="00FF5ED8" w:rsidRPr="00B73209" w:rsidRDefault="002F57B8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232,277</w:t>
            </w:r>
          </w:p>
        </w:tc>
        <w:tc>
          <w:tcPr>
            <w:tcW w:w="270" w:type="dxa"/>
          </w:tcPr>
          <w:p w14:paraId="57964C5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FB19EB" w14:textId="39D4AE6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234,194</w:t>
            </w:r>
          </w:p>
        </w:tc>
      </w:tr>
      <w:tr w:rsidR="00FF5ED8" w:rsidRPr="00B73209" w14:paraId="26188C1A" w14:textId="77777777" w:rsidTr="00A642D7">
        <w:trPr>
          <w:cantSplit/>
        </w:trPr>
        <w:tc>
          <w:tcPr>
            <w:tcW w:w="2790" w:type="dxa"/>
          </w:tcPr>
          <w:p w14:paraId="06B770FF" w14:textId="65EBC7D0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4676AD9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E7A95" w14:textId="6DD16AB7" w:rsidR="00FF5ED8" w:rsidRPr="00B73209" w:rsidRDefault="00DF436B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29,508</w:t>
            </w:r>
          </w:p>
        </w:tc>
        <w:tc>
          <w:tcPr>
            <w:tcW w:w="270" w:type="dxa"/>
          </w:tcPr>
          <w:p w14:paraId="44E1823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A4D5AE3" w14:textId="3E88B9C6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37,687</w:t>
            </w:r>
          </w:p>
        </w:tc>
        <w:tc>
          <w:tcPr>
            <w:tcW w:w="284" w:type="dxa"/>
          </w:tcPr>
          <w:p w14:paraId="24A4875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7E187" w14:textId="3ABB71FC" w:rsidR="00FF5ED8" w:rsidRPr="00B73209" w:rsidRDefault="002F57B8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29,442</w:t>
            </w:r>
          </w:p>
        </w:tc>
        <w:tc>
          <w:tcPr>
            <w:tcW w:w="270" w:type="dxa"/>
          </w:tcPr>
          <w:p w14:paraId="18C3CD3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564CB" w14:textId="2F325CC3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37,687</w:t>
            </w:r>
          </w:p>
        </w:tc>
      </w:tr>
      <w:tr w:rsidR="00FF5ED8" w:rsidRPr="00B73209" w14:paraId="4E0EA8FB" w14:textId="77777777" w:rsidTr="00A642D7">
        <w:trPr>
          <w:cantSplit/>
        </w:trPr>
        <w:tc>
          <w:tcPr>
            <w:tcW w:w="2790" w:type="dxa"/>
          </w:tcPr>
          <w:p w14:paraId="2B16DDD7" w14:textId="44DC4BDA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2749478A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4A4915" w14:textId="6E307F5A" w:rsidR="00FF5ED8" w:rsidRPr="00B73209" w:rsidRDefault="00DF436B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41,348</w:t>
            </w:r>
          </w:p>
        </w:tc>
        <w:tc>
          <w:tcPr>
            <w:tcW w:w="270" w:type="dxa"/>
          </w:tcPr>
          <w:p w14:paraId="59E27D3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0E9EDCF" w14:textId="5A0F6BD3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45,324</w:t>
            </w:r>
          </w:p>
        </w:tc>
        <w:tc>
          <w:tcPr>
            <w:tcW w:w="284" w:type="dxa"/>
          </w:tcPr>
          <w:p w14:paraId="095507B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52E47" w14:textId="5FD3D3AF" w:rsidR="00FF5ED8" w:rsidRPr="00B73209" w:rsidRDefault="002F57B8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41,348</w:t>
            </w:r>
          </w:p>
        </w:tc>
        <w:tc>
          <w:tcPr>
            <w:tcW w:w="270" w:type="dxa"/>
          </w:tcPr>
          <w:p w14:paraId="2D9D21E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95E2E" w14:textId="3A1D6E0C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45,324</w:t>
            </w:r>
          </w:p>
        </w:tc>
      </w:tr>
      <w:tr w:rsidR="00FF5ED8" w:rsidRPr="00B73209" w14:paraId="5D987026" w14:textId="77777777" w:rsidTr="00A642D7">
        <w:trPr>
          <w:cantSplit/>
        </w:trPr>
        <w:tc>
          <w:tcPr>
            <w:tcW w:w="2790" w:type="dxa"/>
          </w:tcPr>
          <w:p w14:paraId="7F910C8A" w14:textId="0F9AA4B0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7A9B193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245D54" w14:textId="0F50DF45" w:rsidR="00FF5ED8" w:rsidRPr="00B73209" w:rsidRDefault="00DF436B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176,952</w:t>
            </w:r>
          </w:p>
        </w:tc>
        <w:tc>
          <w:tcPr>
            <w:tcW w:w="270" w:type="dxa"/>
          </w:tcPr>
          <w:p w14:paraId="2D1D387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50BAB48" w14:textId="01FA8566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155,454</w:t>
            </w:r>
          </w:p>
        </w:tc>
        <w:tc>
          <w:tcPr>
            <w:tcW w:w="284" w:type="dxa"/>
          </w:tcPr>
          <w:p w14:paraId="3BB6CDA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BAFF1" w14:textId="05DEC192" w:rsidR="00FF5ED8" w:rsidRPr="00B73209" w:rsidRDefault="002F57B8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154,414</w:t>
            </w:r>
          </w:p>
        </w:tc>
        <w:tc>
          <w:tcPr>
            <w:tcW w:w="270" w:type="dxa"/>
          </w:tcPr>
          <w:p w14:paraId="4899A69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97BF73" w14:textId="16138799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132,937</w:t>
            </w:r>
          </w:p>
        </w:tc>
      </w:tr>
      <w:tr w:rsidR="00FF5ED8" w:rsidRPr="00B73209" w14:paraId="39F9BEBC" w14:textId="77777777" w:rsidTr="00A642D7">
        <w:trPr>
          <w:cantSplit/>
        </w:trPr>
        <w:tc>
          <w:tcPr>
            <w:tcW w:w="2790" w:type="dxa"/>
          </w:tcPr>
          <w:p w14:paraId="395EB05E" w14:textId="5CBF7E16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900" w:type="dxa"/>
          </w:tcPr>
          <w:p w14:paraId="00A0DF8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AC7F5C" w14:textId="75096EF9" w:rsidR="00FF5ED8" w:rsidRPr="00B73209" w:rsidRDefault="00745F16" w:rsidP="00447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F07284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5,236</w:t>
            </w:r>
          </w:p>
        </w:tc>
        <w:tc>
          <w:tcPr>
            <w:tcW w:w="270" w:type="dxa"/>
          </w:tcPr>
          <w:p w14:paraId="129EB82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0C6DC9" w14:textId="5AE988F2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875,383</w:t>
            </w:r>
          </w:p>
        </w:tc>
        <w:tc>
          <w:tcPr>
            <w:tcW w:w="284" w:type="dxa"/>
          </w:tcPr>
          <w:p w14:paraId="6DDCB73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6ED636" w14:textId="2985125E" w:rsidR="00FF5ED8" w:rsidRPr="00B73209" w:rsidRDefault="008C5B74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679,44</w:t>
            </w:r>
            <w:r w:rsidR="002E3481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21CA5D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13FDBB" w14:textId="4EAC6B7A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844,864</w:t>
            </w:r>
          </w:p>
        </w:tc>
      </w:tr>
      <w:tr w:rsidR="00FF5ED8" w:rsidRPr="00B73209" w14:paraId="21420BC3" w14:textId="77777777" w:rsidTr="00A642D7">
        <w:trPr>
          <w:cantSplit/>
        </w:trPr>
        <w:tc>
          <w:tcPr>
            <w:tcW w:w="2790" w:type="dxa"/>
          </w:tcPr>
          <w:p w14:paraId="00F2B9F5" w14:textId="29961953" w:rsidR="00FF5ED8" w:rsidRPr="00B73209" w:rsidRDefault="006556A7" w:rsidP="006556A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56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 xml:space="preserve"> </w:t>
            </w:r>
            <w:r w:rsidR="00FF5ED8"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="00FF5ED8" w:rsidRPr="00B7320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</w:tc>
        <w:tc>
          <w:tcPr>
            <w:tcW w:w="900" w:type="dxa"/>
          </w:tcPr>
          <w:p w14:paraId="7AD49B4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560A9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1751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85691B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0C21959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758A56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9116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2EA37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FF5ED8" w:rsidRPr="00B73209" w14:paraId="39883638" w14:textId="77777777" w:rsidTr="00A642D7">
        <w:trPr>
          <w:cantSplit/>
        </w:trPr>
        <w:tc>
          <w:tcPr>
            <w:tcW w:w="2790" w:type="dxa"/>
          </w:tcPr>
          <w:p w14:paraId="1BCA026B" w14:textId="3B9A40ED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5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FCB75AC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6E272B" w14:textId="28CB89BB" w:rsidR="00FF5ED8" w:rsidRPr="00B73209" w:rsidRDefault="0012242F" w:rsidP="0040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(57,506)</w:t>
            </w:r>
          </w:p>
        </w:tc>
        <w:tc>
          <w:tcPr>
            <w:tcW w:w="270" w:type="dxa"/>
          </w:tcPr>
          <w:p w14:paraId="3BE174B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3484183" w14:textId="36707FF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(57,532)</w:t>
            </w:r>
          </w:p>
        </w:tc>
        <w:tc>
          <w:tcPr>
            <w:tcW w:w="284" w:type="dxa"/>
          </w:tcPr>
          <w:p w14:paraId="16062A0A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87873F" w14:textId="23A2F72D" w:rsidR="00FF5ED8" w:rsidRPr="00B73209" w:rsidRDefault="001550C0" w:rsidP="0015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(41,540)</w:t>
            </w:r>
          </w:p>
        </w:tc>
        <w:tc>
          <w:tcPr>
            <w:tcW w:w="270" w:type="dxa"/>
          </w:tcPr>
          <w:p w14:paraId="3B5C258C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194566" w14:textId="5E545976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(42,584)</w:t>
            </w:r>
          </w:p>
        </w:tc>
      </w:tr>
      <w:tr w:rsidR="00FF5ED8" w:rsidRPr="00B73209" w14:paraId="0D60640C" w14:textId="77777777" w:rsidTr="00A642D7">
        <w:trPr>
          <w:cantSplit/>
        </w:trPr>
        <w:tc>
          <w:tcPr>
            <w:tcW w:w="2790" w:type="dxa"/>
          </w:tcPr>
          <w:p w14:paraId="7720D655" w14:textId="7FC9E7B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900" w:type="dxa"/>
          </w:tcPr>
          <w:p w14:paraId="41CB623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835150" w14:textId="6929A0D2" w:rsidR="00FF5ED8" w:rsidRPr="00B73209" w:rsidRDefault="0012242F" w:rsidP="0040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66</w:t>
            </w:r>
            <w:r w:rsidR="00F07284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07284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14:paraId="72D33D8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2CEC7196" w14:textId="14EADE6F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817,851</w:t>
            </w:r>
          </w:p>
        </w:tc>
        <w:tc>
          <w:tcPr>
            <w:tcW w:w="284" w:type="dxa"/>
          </w:tcPr>
          <w:p w14:paraId="05CE3F9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6B45BF" w14:textId="35D697A4" w:rsidR="00FF5ED8" w:rsidRPr="00B73209" w:rsidRDefault="001550C0" w:rsidP="0015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637,90</w:t>
            </w:r>
            <w:r w:rsidR="002E3481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25F96D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298F05" w14:textId="64F8F2E9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802,280</w:t>
            </w:r>
          </w:p>
        </w:tc>
      </w:tr>
      <w:tr w:rsidR="00FF5ED8" w:rsidRPr="00B73209" w14:paraId="6A563ADC" w14:textId="77777777" w:rsidTr="00A642D7">
        <w:trPr>
          <w:cantSplit/>
        </w:trPr>
        <w:tc>
          <w:tcPr>
            <w:tcW w:w="2790" w:type="dxa"/>
          </w:tcPr>
          <w:p w14:paraId="71B13800" w14:textId="7777777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BE4EE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E624AD" w14:textId="3420B32D" w:rsidR="00FF5ED8" w:rsidRPr="00B73209" w:rsidRDefault="00F07284" w:rsidP="0040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667,730</w:t>
            </w:r>
          </w:p>
        </w:tc>
        <w:tc>
          <w:tcPr>
            <w:tcW w:w="270" w:type="dxa"/>
          </w:tcPr>
          <w:p w14:paraId="4119C72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4F9255E" w14:textId="116413C8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817,851</w:t>
            </w:r>
          </w:p>
        </w:tc>
        <w:tc>
          <w:tcPr>
            <w:tcW w:w="284" w:type="dxa"/>
          </w:tcPr>
          <w:p w14:paraId="351B3B9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CA3C1D" w14:textId="0732807B" w:rsidR="00FF5ED8" w:rsidRPr="00B73209" w:rsidRDefault="001550C0" w:rsidP="0015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677,48</w:t>
            </w:r>
            <w:r w:rsidR="00EA5A93"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71151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427383" w14:textId="3D8BB5D4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841,558</w:t>
            </w:r>
          </w:p>
        </w:tc>
      </w:tr>
      <w:tr w:rsidR="00FF5ED8" w:rsidRPr="00B73209" w14:paraId="599AEC07" w14:textId="77777777" w:rsidTr="00A642D7">
        <w:trPr>
          <w:cantSplit/>
        </w:trPr>
        <w:tc>
          <w:tcPr>
            <w:tcW w:w="2790" w:type="dxa"/>
          </w:tcPr>
          <w:p w14:paraId="109946C1" w14:textId="7777777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33C225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4FE7EB6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FBF7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48703C26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14C05F7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1A302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6AB5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D86B5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</w:tbl>
    <w:tbl>
      <w:tblPr>
        <w:tblW w:w="954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213"/>
        <w:gridCol w:w="270"/>
        <w:gridCol w:w="1350"/>
      </w:tblGrid>
      <w:tr w:rsidR="000C6DFB" w:rsidRPr="00B73209" w14:paraId="636F740E" w14:textId="77777777" w:rsidTr="00D37AAE">
        <w:trPr>
          <w:cantSplit/>
        </w:trPr>
        <w:tc>
          <w:tcPr>
            <w:tcW w:w="3060" w:type="dxa"/>
          </w:tcPr>
          <w:p w14:paraId="0A377C21" w14:textId="77777777" w:rsidR="000C6DFB" w:rsidRPr="00B73209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3EE2E36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ED8" w:rsidRPr="00B73209" w14:paraId="298ED6D1" w14:textId="77777777" w:rsidTr="00D37AAE">
        <w:trPr>
          <w:cantSplit/>
        </w:trPr>
        <w:tc>
          <w:tcPr>
            <w:tcW w:w="3060" w:type="dxa"/>
          </w:tcPr>
          <w:p w14:paraId="45C41DE5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21FE2C1A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FAF91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2FBDCB9C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44A3D4" w14:textId="1563DA76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4DE39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00C91" w14:textId="44BE332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5ED8" w:rsidRPr="00B73209" w14:paraId="3B24FBDF" w14:textId="77777777" w:rsidTr="00D37AAE">
        <w:trPr>
          <w:cantSplit/>
        </w:trPr>
        <w:tc>
          <w:tcPr>
            <w:tcW w:w="3060" w:type="dxa"/>
          </w:tcPr>
          <w:p w14:paraId="67D3D5FB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A2CD0A1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B98A1" w14:textId="146D57E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1CB36E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5361072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317" w:type="dxa"/>
          </w:tcPr>
          <w:p w14:paraId="19FA502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2E1F39C" w14:textId="05D2183E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14B82C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52E10" w14:textId="6375BED9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FF5ED8" w:rsidRPr="00B73209" w14:paraId="3DA1C1E4" w14:textId="77777777" w:rsidTr="006D608C">
        <w:trPr>
          <w:cantSplit/>
        </w:trPr>
        <w:tc>
          <w:tcPr>
            <w:tcW w:w="3060" w:type="dxa"/>
          </w:tcPr>
          <w:p w14:paraId="152DEA51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D82EBC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F9F4EE1" w14:textId="2FFC8F81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</w:tbl>
    <w:p w14:paraId="71DEF2C1" w14:textId="59E985B0" w:rsidR="000C6DFB" w:rsidRPr="00B73209" w:rsidRDefault="000C6DFB" w:rsidP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pPr w:leftFromText="180" w:rightFromText="180" w:vertAnchor="text" w:horzAnchor="page" w:tblpX="1596" w:tblpY="-141"/>
        <w:tblW w:w="954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080"/>
        <w:gridCol w:w="360"/>
        <w:gridCol w:w="1170"/>
        <w:gridCol w:w="270"/>
        <w:gridCol w:w="1350"/>
      </w:tblGrid>
      <w:tr w:rsidR="00632CDE" w:rsidRPr="00B73209" w14:paraId="2AC73120" w14:textId="77777777" w:rsidTr="00770558">
        <w:trPr>
          <w:cantSplit/>
        </w:trPr>
        <w:tc>
          <w:tcPr>
            <w:tcW w:w="3870" w:type="dxa"/>
          </w:tcPr>
          <w:p w14:paraId="10F3E40A" w14:textId="4B6703F7" w:rsidR="00632CDE" w:rsidRPr="00B73209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ลูกหนี้การค้าที่ครบกำหนดชำระเกินกว่า 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9100725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ECA5E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64D44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5F10BB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B11A668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9C0C4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FD50900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73209" w14:paraId="4824F240" w14:textId="77777777" w:rsidTr="00770558">
        <w:trPr>
          <w:cantSplit/>
        </w:trPr>
        <w:tc>
          <w:tcPr>
            <w:tcW w:w="3870" w:type="dxa"/>
          </w:tcPr>
          <w:p w14:paraId="522C77B7" w14:textId="3125D116" w:rsidR="00632CDE" w:rsidRPr="00B73209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14983BD4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BDF1A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AACEE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F9010D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2AA1A5A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1C53C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EB88722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73209" w14:paraId="15823994" w14:textId="77777777" w:rsidTr="00770558">
        <w:trPr>
          <w:cantSplit/>
        </w:trPr>
        <w:tc>
          <w:tcPr>
            <w:tcW w:w="3870" w:type="dxa"/>
          </w:tcPr>
          <w:p w14:paraId="72FC23E9" w14:textId="0101EC4B" w:rsidR="00632CDE" w:rsidRPr="00B73209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C4034E" w14:textId="749E0C05" w:rsidR="00632CDE" w:rsidRPr="00B73209" w:rsidRDefault="004143A5" w:rsidP="0041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6921E2" w:rsidRPr="00B73209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77BF8839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9D817" w14:textId="2943E2D0" w:rsidR="00632CDE" w:rsidRPr="00B73209" w:rsidRDefault="006921E2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15,729</w:t>
            </w:r>
          </w:p>
        </w:tc>
        <w:tc>
          <w:tcPr>
            <w:tcW w:w="360" w:type="dxa"/>
          </w:tcPr>
          <w:p w14:paraId="054394B2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AC15D5" w14:textId="1FDFBF11" w:rsidR="00632CDE" w:rsidRPr="00B73209" w:rsidRDefault="00F23AC0" w:rsidP="00F2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6921E2" w:rsidRPr="00B73209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40CE4374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E8006" w14:textId="6A917426" w:rsidR="00632CDE" w:rsidRPr="00B73209" w:rsidRDefault="006921E2" w:rsidP="00F2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15,729</w:t>
            </w:r>
          </w:p>
        </w:tc>
      </w:tr>
      <w:tr w:rsidR="00632CDE" w:rsidRPr="00B73209" w14:paraId="69E07BFE" w14:textId="77777777" w:rsidTr="00770558">
        <w:trPr>
          <w:cantSplit/>
        </w:trPr>
        <w:tc>
          <w:tcPr>
            <w:tcW w:w="3870" w:type="dxa"/>
            <w:hideMark/>
          </w:tcPr>
          <w:p w14:paraId="514112D5" w14:textId="50638405" w:rsidR="00632CDE" w:rsidRPr="00B73209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3A060A" w14:textId="557F44B4" w:rsidR="00632CDE" w:rsidRPr="00B73209" w:rsidRDefault="004F48E3" w:rsidP="0018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</w:t>
            </w:r>
            <w:r w:rsidR="00F07284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21069B54" w14:textId="501488F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1BC5C" w14:textId="1CB3B985" w:rsidR="00632CDE" w:rsidRPr="00B73209" w:rsidRDefault="00701635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833,580</w:t>
            </w:r>
          </w:p>
        </w:tc>
        <w:tc>
          <w:tcPr>
            <w:tcW w:w="360" w:type="dxa"/>
          </w:tcPr>
          <w:p w14:paraId="2D23DCE8" w14:textId="275B975A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DE6EB2" w14:textId="0B16DD72" w:rsidR="00632CDE" w:rsidRPr="00B73209" w:rsidRDefault="00B625D7" w:rsidP="006A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688,</w:t>
            </w:r>
            <w:r w:rsidR="00770558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C42257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498845" w14:textId="0E6EF24E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D7E3A" w14:textId="5EA3FAF9" w:rsidR="00632CDE" w:rsidRPr="00B73209" w:rsidRDefault="00701635" w:rsidP="006A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857,287</w:t>
            </w:r>
          </w:p>
        </w:tc>
      </w:tr>
    </w:tbl>
    <w:tbl>
      <w:tblPr>
        <w:tblW w:w="947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099"/>
        <w:gridCol w:w="1150"/>
        <w:gridCol w:w="275"/>
        <w:gridCol w:w="1142"/>
        <w:gridCol w:w="275"/>
        <w:gridCol w:w="1118"/>
        <w:gridCol w:w="273"/>
        <w:gridCol w:w="1140"/>
      </w:tblGrid>
      <w:tr w:rsidR="000C6DFB" w:rsidRPr="00B73209" w14:paraId="043BC0BA" w14:textId="77777777" w:rsidTr="007C7F66">
        <w:trPr>
          <w:tblHeader/>
        </w:trPr>
        <w:tc>
          <w:tcPr>
            <w:tcW w:w="2164" w:type="pct"/>
          </w:tcPr>
          <w:p w14:paraId="7080CC2A" w14:textId="77777777" w:rsidR="00AD2B47" w:rsidRDefault="00AD2B47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  <w:p w14:paraId="61F4A380" w14:textId="0FACBAA4" w:rsidR="000C6DFB" w:rsidRPr="00B73209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</w:t>
            </w:r>
            <w:r w:rsidR="0035023E"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ที่คาดว่า</w:t>
            </w:r>
            <w:r w:rsidR="006E6CFB"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จะ</w:t>
            </w:r>
            <w:r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55" w:type="pct"/>
            <w:gridSpan w:val="3"/>
          </w:tcPr>
          <w:p w14:paraId="65337CA2" w14:textId="77777777" w:rsidR="00C13DA7" w:rsidRPr="00B73209" w:rsidRDefault="00C13DA7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15EBD" w14:textId="5181374E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320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5E0C2817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76D22EAB" w14:textId="77777777" w:rsidR="00C13DA7" w:rsidRPr="00B73209" w:rsidRDefault="00C13DA7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6AD360" w14:textId="03412FC4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73209" w14:paraId="1244FEF3" w14:textId="77777777" w:rsidTr="007C7F66">
        <w:trPr>
          <w:tblHeader/>
        </w:trPr>
        <w:tc>
          <w:tcPr>
            <w:tcW w:w="2164" w:type="pct"/>
          </w:tcPr>
          <w:p w14:paraId="035D518D" w14:textId="63966379" w:rsidR="007C7F66" w:rsidRPr="00B73209" w:rsidRDefault="00701635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</w:tcPr>
          <w:p w14:paraId="2E0E479F" w14:textId="496866D2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BB435C" w:rsidRPr="00BB435C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74DE577B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CEF6C8" w14:textId="7D596BA3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BB435C" w:rsidRPr="00BB435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EDE1C1D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E96CFC" w14:textId="5FDCB54E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BB435C" w:rsidRPr="00BB435C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6B06E17A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204EEAC" w14:textId="478DD3D8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BB435C" w:rsidRPr="00BB435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7C7F66" w:rsidRPr="00B73209" w14:paraId="73D13C41" w14:textId="77777777" w:rsidTr="007C7F66">
        <w:trPr>
          <w:tblHeader/>
        </w:trPr>
        <w:tc>
          <w:tcPr>
            <w:tcW w:w="2164" w:type="pct"/>
          </w:tcPr>
          <w:p w14:paraId="7BF5682C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14:paraId="10AA6429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1635" w:rsidRPr="00B73209" w14:paraId="0B260567" w14:textId="77777777" w:rsidTr="007C7F66">
        <w:tc>
          <w:tcPr>
            <w:tcW w:w="2164" w:type="pct"/>
          </w:tcPr>
          <w:p w14:paraId="3D016EC4" w14:textId="2D236165" w:rsidR="00701635" w:rsidRPr="00B73209" w:rsidRDefault="00701635" w:rsidP="0070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7" w:type="pct"/>
          </w:tcPr>
          <w:p w14:paraId="7B03376E" w14:textId="31121147" w:rsidR="00701635" w:rsidRPr="00B73209" w:rsidRDefault="00FD377E" w:rsidP="00FD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1,018 </w:t>
            </w:r>
          </w:p>
        </w:tc>
        <w:tc>
          <w:tcPr>
            <w:tcW w:w="145" w:type="pct"/>
          </w:tcPr>
          <w:p w14:paraId="45727C2F" w14:textId="77777777" w:rsidR="00701635" w:rsidRPr="00B73209" w:rsidRDefault="00701635" w:rsidP="0070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12EF6A" w14:textId="278E68BB" w:rsidR="00701635" w:rsidRPr="00B73209" w:rsidRDefault="00701635" w:rsidP="0070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779543" w14:textId="77777777" w:rsidR="00701635" w:rsidRPr="00B73209" w:rsidRDefault="00701635" w:rsidP="0070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A630CA" w14:textId="2874E093" w:rsidR="00701635" w:rsidRPr="00B73209" w:rsidRDefault="0066508D" w:rsidP="0066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80" w:right="-123" w:firstLine="81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AA7C32" w14:textId="77777777" w:rsidR="00701635" w:rsidRPr="00B73209" w:rsidRDefault="00701635" w:rsidP="0070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06B303A" w14:textId="22BACC74" w:rsidR="00701635" w:rsidRPr="00B73209" w:rsidRDefault="00701635" w:rsidP="0070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460C" w:rsidRPr="00B73209" w14:paraId="00D79F0A" w14:textId="77777777" w:rsidTr="007C7F66">
        <w:tc>
          <w:tcPr>
            <w:tcW w:w="2164" w:type="pct"/>
          </w:tcPr>
          <w:p w14:paraId="276A78A7" w14:textId="051A231C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07" w:type="pct"/>
          </w:tcPr>
          <w:p w14:paraId="3AA367B9" w14:textId="3B7BC2FC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80" w:right="-123" w:firstLine="81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CF01DE" w14:textId="77777777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877D71" w14:textId="2B61D484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(674)</w:t>
            </w:r>
          </w:p>
        </w:tc>
        <w:tc>
          <w:tcPr>
            <w:tcW w:w="145" w:type="pct"/>
          </w:tcPr>
          <w:p w14:paraId="39E3F8B8" w14:textId="77777777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C98C2C" w14:textId="486D0CE2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80" w:right="-123" w:firstLine="81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4137250" w14:textId="77777777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9154A7E" w14:textId="0F2AF818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(672)</w:t>
            </w:r>
          </w:p>
        </w:tc>
      </w:tr>
      <w:tr w:rsidR="00A4460C" w:rsidRPr="00B73209" w14:paraId="0C09E332" w14:textId="77777777" w:rsidTr="007C7F66">
        <w:tc>
          <w:tcPr>
            <w:tcW w:w="2164" w:type="pct"/>
          </w:tcPr>
          <w:p w14:paraId="405699FE" w14:textId="0DEE5375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07" w:type="pct"/>
          </w:tcPr>
          <w:p w14:paraId="555E74D9" w14:textId="7AFAE5E7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(1,044)</w:t>
            </w:r>
          </w:p>
        </w:tc>
        <w:tc>
          <w:tcPr>
            <w:tcW w:w="145" w:type="pct"/>
          </w:tcPr>
          <w:p w14:paraId="23B57EED" w14:textId="77777777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4D318A0" w14:textId="09CD6419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80" w:right="-123" w:firstLine="81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647364" w14:textId="77777777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AB7ED1" w14:textId="0845066B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(1,044)</w:t>
            </w:r>
          </w:p>
        </w:tc>
        <w:tc>
          <w:tcPr>
            <w:tcW w:w="144" w:type="pct"/>
          </w:tcPr>
          <w:p w14:paraId="4F2D20AB" w14:textId="77777777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14B2CFF" w14:textId="4E5B032C" w:rsidR="00A4460C" w:rsidRPr="00B73209" w:rsidRDefault="00A4460C" w:rsidP="00A4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left="-180" w:right="-123" w:firstLine="81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73B1DE" w14:textId="77777777" w:rsidR="00F45314" w:rsidRPr="00B73209" w:rsidRDefault="00F45314" w:rsidP="00F45314">
      <w:pPr>
        <w:pStyle w:val="Heading5"/>
        <w:tabs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lang w:val="en-US" w:eastAsia="ja-JP"/>
        </w:rPr>
      </w:pPr>
    </w:p>
    <w:p w14:paraId="5952084E" w14:textId="3C3A8E59" w:rsidR="00781EED" w:rsidRPr="00B73209" w:rsidRDefault="00781EED" w:rsidP="00781EED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/>
          <w:sz w:val="30"/>
          <w:szCs w:val="30"/>
          <w:lang w:val="en-US" w:eastAsia="ja-JP"/>
        </w:rPr>
      </w:pPr>
      <w:r w:rsidRPr="00B73209">
        <w:rPr>
          <w:rFonts w:asciiTheme="majorBidi" w:hAnsiTheme="majorBidi" w:hint="cs"/>
          <w:sz w:val="30"/>
          <w:szCs w:val="30"/>
          <w:cs/>
          <w:lang w:val="en-US" w:eastAsia="ja-JP"/>
        </w:rPr>
        <w:t>เงินลงทุนในบริษัทย่อย</w:t>
      </w:r>
    </w:p>
    <w:p w14:paraId="66F94984" w14:textId="77777777" w:rsidR="00781EED" w:rsidRPr="00B73209" w:rsidRDefault="00781EED" w:rsidP="00B312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170"/>
        <w:gridCol w:w="540"/>
        <w:gridCol w:w="1582"/>
      </w:tblGrid>
      <w:tr w:rsidR="0086100D" w:rsidRPr="00B73209" w14:paraId="7FFB8F65" w14:textId="77777777" w:rsidTr="004270C7">
        <w:trPr>
          <w:cantSplit/>
          <w:tblHeader/>
        </w:trPr>
        <w:tc>
          <w:tcPr>
            <w:tcW w:w="6300" w:type="dxa"/>
          </w:tcPr>
          <w:p w14:paraId="4494E0E2" w14:textId="77777777" w:rsidR="00DE12F0" w:rsidRPr="00B73209" w:rsidRDefault="0086100D" w:rsidP="00DE12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732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  <w:p w14:paraId="309C6B6B" w14:textId="58C3AAC0" w:rsidR="0086100D" w:rsidRPr="00B73209" w:rsidRDefault="008F4C0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8"/>
                <w:lang w:val="en-US" w:bidi="th-TH"/>
              </w:rPr>
            </w:pPr>
            <w:r w:rsidRPr="00B732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สำหรับงวดสามเดือนสิ้นสุดวันที่</w:t>
            </w:r>
            <w:r w:rsidRPr="00B732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BB435C" w:rsidRPr="00BB43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732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732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B732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BB435C" w:rsidRPr="00BB43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170" w:type="dxa"/>
            <w:vAlign w:val="bottom"/>
          </w:tcPr>
          <w:p w14:paraId="2775371A" w14:textId="3C2C5F15" w:rsidR="00DE12F0" w:rsidRPr="00B73209" w:rsidRDefault="00DE12F0" w:rsidP="00DE12F0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7320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56CF9B0A" w14:textId="77777777" w:rsidR="00DE12F0" w:rsidRPr="00B73209" w:rsidRDefault="00DE12F0" w:rsidP="00DE12F0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14:paraId="58060218" w14:textId="77777777" w:rsidR="003D21B1" w:rsidRPr="00B73209" w:rsidRDefault="003D21B1" w:rsidP="003D21B1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4D08E9A" w14:textId="798B274F" w:rsidR="0086100D" w:rsidRPr="00B73209" w:rsidRDefault="003D21B1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2A1E" w:rsidRPr="00B73209" w14:paraId="6C401926" w14:textId="77777777">
        <w:trPr>
          <w:cantSplit/>
        </w:trPr>
        <w:tc>
          <w:tcPr>
            <w:tcW w:w="6300" w:type="dxa"/>
          </w:tcPr>
          <w:p w14:paraId="51C177DE" w14:textId="77777777" w:rsidR="00272A1E" w:rsidRPr="00B73209" w:rsidRDefault="00272A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2" w:type="dxa"/>
            <w:gridSpan w:val="3"/>
          </w:tcPr>
          <w:p w14:paraId="226A8A15" w14:textId="0CCBB48D" w:rsidR="00272A1E" w:rsidRPr="00B73209" w:rsidRDefault="00272A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7320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EED" w:rsidRPr="00B73209" w14:paraId="3B7B19AF" w14:textId="77777777" w:rsidTr="004270C7">
        <w:trPr>
          <w:cantSplit/>
        </w:trPr>
        <w:tc>
          <w:tcPr>
            <w:tcW w:w="8010" w:type="dxa"/>
            <w:gridSpan w:val="3"/>
          </w:tcPr>
          <w:p w14:paraId="70B913CB" w14:textId="37ADA3BC" w:rsidR="00781EED" w:rsidRPr="00B73209" w:rsidRDefault="006A37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82" w:type="dxa"/>
          </w:tcPr>
          <w:p w14:paraId="07394790" w14:textId="7E3BAB7F" w:rsidR="00781EED" w:rsidRPr="00B73209" w:rsidRDefault="00781E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272A1E" w:rsidRPr="00B73209" w14:paraId="526E072A" w14:textId="77777777" w:rsidTr="00272A1E">
        <w:trPr>
          <w:cantSplit/>
        </w:trPr>
        <w:tc>
          <w:tcPr>
            <w:tcW w:w="6300" w:type="dxa"/>
          </w:tcPr>
          <w:p w14:paraId="44A2E665" w14:textId="77777777" w:rsidR="00272A1E" w:rsidRPr="00B73209" w:rsidRDefault="00272A1E" w:rsidP="00CD1777">
            <w:pPr>
              <w:tabs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แอล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อี แมนูแฟคเจอริ่ง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386D9492" w14:textId="44DACB24" w:rsidR="00272A1E" w:rsidRPr="00B73209" w:rsidRDefault="00272A1E" w:rsidP="0027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80" w:right="-123" w:firstLine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7C951527" w14:textId="490E4CBE" w:rsidR="00272A1E" w:rsidRPr="00B73209" w:rsidRDefault="00272A1E" w:rsidP="00CD1777">
            <w:pPr>
              <w:tabs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14:paraId="446E3181" w14:textId="5ADBA24B" w:rsidR="00272A1E" w:rsidRPr="00B73209" w:rsidRDefault="00272A1E" w:rsidP="0027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</w:tbl>
    <w:p w14:paraId="2E8441EA" w14:textId="77777777" w:rsidR="0087647E" w:rsidRPr="00B73209" w:rsidRDefault="0087647E" w:rsidP="00876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902CF0" w14:textId="338699EF" w:rsidR="00E56FC6" w:rsidRPr="00B73209" w:rsidRDefault="00B3123E" w:rsidP="00203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3209">
        <w:rPr>
          <w:rFonts w:asciiTheme="majorBidi" w:hAnsiTheme="majorBidi" w:hint="cs"/>
          <w:sz w:val="30"/>
          <w:szCs w:val="30"/>
          <w:cs/>
        </w:rPr>
        <w:t>ในการประชุมวิสามัญของผู้ถือหุ้นของบริษัท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AD59EA" w:rsidRPr="00B73209">
        <w:rPr>
          <w:rFonts w:asciiTheme="majorBidi" w:hAnsiTheme="majorBidi" w:hint="cs"/>
          <w:sz w:val="30"/>
          <w:szCs w:val="30"/>
          <w:cs/>
        </w:rPr>
        <w:t>แอล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แอนด์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AD59EA" w:rsidRPr="00B73209">
        <w:rPr>
          <w:rFonts w:asciiTheme="majorBidi" w:hAnsiTheme="majorBidi" w:hint="cs"/>
          <w:sz w:val="30"/>
          <w:szCs w:val="30"/>
          <w:cs/>
        </w:rPr>
        <w:t>อี</w:t>
      </w:r>
      <w:r w:rsidR="00AD59EA"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AD59EA" w:rsidRPr="00B73209">
        <w:rPr>
          <w:rFonts w:asciiTheme="majorBidi" w:hAnsiTheme="majorBidi" w:hint="cs"/>
          <w:sz w:val="30"/>
          <w:szCs w:val="30"/>
          <w:cs/>
        </w:rPr>
        <w:t>แมนูแฟคเจอริ่ง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จำกัด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</w:t>
      </w:r>
      <w:r w:rsidR="00984600" w:rsidRPr="00B73209">
        <w:rPr>
          <w:rFonts w:asciiTheme="majorBidi" w:hAnsiTheme="majorBidi"/>
          <w:sz w:val="30"/>
          <w:szCs w:val="30"/>
        </w:rPr>
        <w:br/>
      </w:r>
      <w:r w:rsidRPr="00B73209">
        <w:rPr>
          <w:rFonts w:asciiTheme="majorBidi" w:hAnsiTheme="majorBidi" w:hint="cs"/>
          <w:spacing w:val="-2"/>
          <w:sz w:val="30"/>
          <w:szCs w:val="30"/>
          <w:cs/>
        </w:rPr>
        <w:t>เมื่อวันที่</w:t>
      </w:r>
      <w:r w:rsidRPr="00B7320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50C59" w:rsidRPr="00B73209">
        <w:rPr>
          <w:rFonts w:asciiTheme="majorBidi" w:hAnsiTheme="majorBidi"/>
          <w:spacing w:val="-2"/>
          <w:sz w:val="30"/>
          <w:szCs w:val="30"/>
        </w:rPr>
        <w:t>24</w:t>
      </w:r>
      <w:r w:rsidR="00AD59EA" w:rsidRPr="00B7320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D59EA" w:rsidRPr="00B73209">
        <w:rPr>
          <w:rFonts w:asciiTheme="majorBidi" w:hAnsiTheme="majorBidi" w:hint="cs"/>
          <w:spacing w:val="-2"/>
          <w:sz w:val="30"/>
          <w:szCs w:val="30"/>
          <w:cs/>
        </w:rPr>
        <w:t>พฤศจิกายน</w:t>
      </w:r>
      <w:r w:rsidRPr="00B7320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84600" w:rsidRPr="00B73209">
        <w:rPr>
          <w:rFonts w:asciiTheme="majorBidi" w:hAnsiTheme="majorBidi"/>
          <w:spacing w:val="-2"/>
          <w:sz w:val="30"/>
          <w:szCs w:val="30"/>
        </w:rPr>
        <w:t>2568</w:t>
      </w:r>
      <w:r w:rsidRPr="00B7320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2"/>
          <w:sz w:val="30"/>
          <w:szCs w:val="30"/>
          <w:cs/>
        </w:rPr>
        <w:t>ผู้ถือหุ้นของบริษัทย่อยมีมติอนุมัติการเพิ่มทุนจดทะเบียนจากจำนวนเงิน</w:t>
      </w:r>
      <w:r w:rsidR="00AD59EA" w:rsidRPr="00B7320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84600" w:rsidRPr="00B73209">
        <w:rPr>
          <w:rFonts w:asciiTheme="majorBidi" w:hAnsiTheme="majorBidi"/>
          <w:spacing w:val="-2"/>
          <w:sz w:val="30"/>
          <w:szCs w:val="30"/>
        </w:rPr>
        <w:t>140</w:t>
      </w:r>
      <w:r w:rsidR="00AD59EA" w:rsidRPr="00B7320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D59EA" w:rsidRPr="00B73209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B234F8" w:rsidRPr="00B73209">
        <w:rPr>
          <w:rFonts w:asciiTheme="majorBidi" w:hAnsiTheme="majorBidi" w:hint="cs"/>
          <w:sz w:val="30"/>
          <w:szCs w:val="30"/>
          <w:cs/>
        </w:rPr>
        <w:t xml:space="preserve"> </w:t>
      </w:r>
      <w:r w:rsidR="00984600" w:rsidRPr="00B73209">
        <w:rPr>
          <w:rFonts w:asciiTheme="majorBidi" w:hAnsiTheme="majorBidi"/>
          <w:sz w:val="30"/>
          <w:szCs w:val="30"/>
        </w:rPr>
        <w:t>180</w:t>
      </w:r>
      <w:r w:rsidR="00AD59EA"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AD59EA" w:rsidRPr="00B73209">
        <w:rPr>
          <w:rFonts w:asciiTheme="majorBidi" w:hAnsiTheme="majorBidi" w:hint="cs"/>
          <w:sz w:val="30"/>
          <w:szCs w:val="30"/>
          <w:cs/>
        </w:rPr>
        <w:t>ล้านบาท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6645D2" w:rsidRPr="00B73209">
        <w:rPr>
          <w:rFonts w:asciiTheme="majorBidi" w:hAnsiTheme="majorBidi" w:hint="cs"/>
          <w:sz w:val="30"/>
          <w:szCs w:val="30"/>
          <w:cs/>
        </w:rPr>
        <w:t xml:space="preserve">โดยการออกหุ้นสามัญเพิ่มทุนให้แก่ผู้ถือหุ้นเดิมตามสัดส่วนการถือหุ้นของผู้ถือหุ้นเดิมจำนวนเงิน </w:t>
      </w:r>
      <w:r w:rsidR="006645D2" w:rsidRPr="00B73209">
        <w:rPr>
          <w:rFonts w:asciiTheme="majorBidi" w:hAnsiTheme="majorBidi"/>
          <w:sz w:val="30"/>
          <w:szCs w:val="30"/>
        </w:rPr>
        <w:t xml:space="preserve">40 </w:t>
      </w:r>
      <w:r w:rsidR="006645D2" w:rsidRPr="00B73209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B73209">
        <w:rPr>
          <w:rFonts w:asciiTheme="majorBidi" w:hAnsiTheme="majorBidi" w:hint="cs"/>
          <w:sz w:val="30"/>
          <w:szCs w:val="30"/>
          <w:cs/>
        </w:rPr>
        <w:t>โดย</w:t>
      </w:r>
      <w:r w:rsidR="00045E37" w:rsidRPr="00B73209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045E37" w:rsidRPr="00B73209">
        <w:rPr>
          <w:rFonts w:asciiTheme="majorBidi" w:hAnsiTheme="majorBidi"/>
          <w:sz w:val="30"/>
          <w:szCs w:val="30"/>
        </w:rPr>
        <w:t xml:space="preserve">16 </w:t>
      </w:r>
      <w:r w:rsidR="00045E37" w:rsidRPr="00B73209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045E37" w:rsidRPr="00B73209">
        <w:rPr>
          <w:rFonts w:asciiTheme="majorBidi" w:hAnsiTheme="majorBidi"/>
          <w:sz w:val="30"/>
          <w:szCs w:val="30"/>
        </w:rPr>
        <w:t>2568</w:t>
      </w:r>
      <w:r w:rsidR="00045E37" w:rsidRPr="00B73209">
        <w:rPr>
          <w:rFonts w:asciiTheme="majorBidi" w:hAnsiTheme="majorBidi" w:hint="cs"/>
          <w:sz w:val="30"/>
          <w:szCs w:val="30"/>
          <w:cs/>
        </w:rPr>
        <w:t xml:space="preserve"> บริษัทได้ชำระค่าหุ้นสามัญส่วนเพิ่มให้บริษัทย่อยเป็น</w:t>
      </w:r>
      <w:r w:rsidRPr="00B73209">
        <w:rPr>
          <w:rFonts w:asciiTheme="majorBidi" w:hAnsiTheme="majorBidi" w:hint="cs"/>
          <w:sz w:val="30"/>
          <w:szCs w:val="30"/>
          <w:cs/>
        </w:rPr>
        <w:t>จำนวน</w:t>
      </w:r>
      <w:r w:rsidR="00A90702" w:rsidRPr="00B73209">
        <w:rPr>
          <w:rFonts w:asciiTheme="majorBidi" w:hAnsiTheme="majorBidi" w:hint="cs"/>
          <w:sz w:val="30"/>
          <w:szCs w:val="30"/>
          <w:cs/>
        </w:rPr>
        <w:t>เงิน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984600" w:rsidRPr="00B73209">
        <w:rPr>
          <w:rFonts w:asciiTheme="majorBidi" w:hAnsiTheme="majorBidi"/>
          <w:sz w:val="30"/>
          <w:szCs w:val="30"/>
        </w:rPr>
        <w:t>40</w:t>
      </w:r>
      <w:r w:rsidR="00AD59EA"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AD59EA" w:rsidRPr="00B73209">
        <w:rPr>
          <w:rFonts w:asciiTheme="majorBidi" w:hAnsiTheme="majorBidi" w:hint="cs"/>
          <w:sz w:val="30"/>
          <w:szCs w:val="30"/>
          <w:cs/>
        </w:rPr>
        <w:t>ล้านบาท</w:t>
      </w:r>
      <w:r w:rsidR="00A7536C" w:rsidRPr="00B73209">
        <w:rPr>
          <w:rFonts w:asciiTheme="majorBidi" w:hAnsiTheme="majorBidi" w:hint="cs"/>
          <w:sz w:val="30"/>
          <w:szCs w:val="30"/>
          <w:cs/>
        </w:rPr>
        <w:t xml:space="preserve"> </w:t>
      </w:r>
      <w:r w:rsidR="006556A7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6556A7">
        <w:rPr>
          <w:rFonts w:asciiTheme="majorBidi" w:hAnsiTheme="majorBidi"/>
          <w:sz w:val="30"/>
          <w:szCs w:val="30"/>
        </w:rPr>
        <w:t xml:space="preserve">31 </w:t>
      </w:r>
      <w:r w:rsidR="006556A7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6556A7">
        <w:rPr>
          <w:rFonts w:asciiTheme="majorBidi" w:hAnsiTheme="majorBidi"/>
          <w:sz w:val="30"/>
          <w:szCs w:val="30"/>
        </w:rPr>
        <w:t xml:space="preserve">2568 </w:t>
      </w:r>
      <w:r w:rsidR="006556A7">
        <w:rPr>
          <w:rFonts w:asciiTheme="majorBidi" w:hAnsiTheme="majorBidi" w:hint="cs"/>
          <w:sz w:val="30"/>
          <w:szCs w:val="30"/>
          <w:cs/>
        </w:rPr>
        <w:t>บริษัทแสดงเงินจ่ายล่วงหน้าค่าหุ้นดังกล่าวภายใต้สินทรัพย์</w:t>
      </w:r>
      <w:r w:rsidR="00D92E63">
        <w:rPr>
          <w:rFonts w:asciiTheme="majorBidi" w:hAnsiTheme="majorBidi"/>
          <w:sz w:val="30"/>
          <w:szCs w:val="30"/>
        </w:rPr>
        <w:br/>
      </w:r>
      <w:r w:rsidR="006556A7">
        <w:rPr>
          <w:rFonts w:asciiTheme="majorBidi" w:hAnsiTheme="majorBidi" w:hint="cs"/>
          <w:sz w:val="30"/>
          <w:szCs w:val="30"/>
          <w:cs/>
        </w:rPr>
        <w:t xml:space="preserve">ไม่หมุนเวียนอื่นในงบการเงินเฉพาะกิจการ </w:t>
      </w:r>
      <w:r w:rsidR="00312569" w:rsidRPr="00B73209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312569"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984600" w:rsidRPr="00B73209">
        <w:rPr>
          <w:rFonts w:asciiTheme="majorBidi" w:hAnsiTheme="majorBidi"/>
          <w:sz w:val="30"/>
          <w:szCs w:val="30"/>
        </w:rPr>
        <w:t>13</w:t>
      </w:r>
      <w:r w:rsidR="00AD59EA"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AD59EA" w:rsidRPr="00B73209">
        <w:rPr>
          <w:rFonts w:asciiTheme="majorBidi" w:hAnsiTheme="majorBidi" w:hint="cs"/>
          <w:sz w:val="30"/>
          <w:szCs w:val="30"/>
          <w:cs/>
        </w:rPr>
        <w:t>มกราคม</w:t>
      </w:r>
      <w:r w:rsidR="00AD59EA"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984600" w:rsidRPr="00B73209">
        <w:rPr>
          <w:rFonts w:asciiTheme="majorBidi" w:hAnsiTheme="majorBidi"/>
          <w:sz w:val="30"/>
          <w:szCs w:val="30"/>
        </w:rPr>
        <w:t>2569</w:t>
      </w:r>
      <w:r w:rsidR="00312569"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312569" w:rsidRPr="00B73209">
        <w:rPr>
          <w:rFonts w:asciiTheme="majorBidi" w:hAnsiTheme="majorBidi" w:hint="cs"/>
          <w:sz w:val="30"/>
          <w:szCs w:val="30"/>
          <w:cs/>
        </w:rPr>
        <w:t>บริษัท</w:t>
      </w:r>
      <w:r w:rsidR="00045E37" w:rsidRPr="00B73209">
        <w:rPr>
          <w:rFonts w:asciiTheme="majorBidi" w:hAnsiTheme="majorBidi" w:hint="cs"/>
          <w:sz w:val="30"/>
          <w:szCs w:val="30"/>
          <w:cs/>
        </w:rPr>
        <w:t>ย่อยดังกล่าว</w:t>
      </w:r>
      <w:r w:rsidR="00312569" w:rsidRPr="00B73209">
        <w:rPr>
          <w:rFonts w:asciiTheme="majorBidi" w:hAnsiTheme="majorBidi" w:hint="cs"/>
          <w:sz w:val="30"/>
          <w:szCs w:val="30"/>
          <w:cs/>
        </w:rPr>
        <w:t>ได้</w:t>
      </w:r>
      <w:r w:rsidR="00045E37" w:rsidRPr="00B73209">
        <w:rPr>
          <w:rFonts w:asciiTheme="majorBidi" w:hAnsiTheme="majorBidi" w:hint="cs"/>
          <w:sz w:val="30"/>
          <w:szCs w:val="30"/>
          <w:cs/>
        </w:rPr>
        <w:t>ดำเนินการ</w:t>
      </w:r>
      <w:r w:rsidR="00D92E63">
        <w:rPr>
          <w:rFonts w:asciiTheme="majorBidi" w:hAnsiTheme="majorBidi"/>
          <w:sz w:val="30"/>
          <w:szCs w:val="30"/>
        </w:rPr>
        <w:br/>
      </w:r>
      <w:r w:rsidR="00045E37" w:rsidRPr="00B73209">
        <w:rPr>
          <w:rFonts w:asciiTheme="majorBidi" w:hAnsiTheme="majorBidi" w:hint="cs"/>
          <w:sz w:val="30"/>
          <w:szCs w:val="30"/>
          <w:cs/>
        </w:rPr>
        <w:t>จดทะเบียนและ</w:t>
      </w:r>
      <w:r w:rsidR="00312569" w:rsidRPr="00B73209">
        <w:rPr>
          <w:rFonts w:asciiTheme="majorBidi" w:hAnsiTheme="majorBidi" w:hint="cs"/>
          <w:sz w:val="30"/>
          <w:szCs w:val="30"/>
          <w:cs/>
        </w:rPr>
        <w:t>ชำระค่าหุ้นสามัญเพิ่มทุนดังกล่าวแล้ว</w:t>
      </w:r>
    </w:p>
    <w:p w14:paraId="1D0F5AD7" w14:textId="77777777" w:rsidR="00EA5A93" w:rsidRPr="00B73209" w:rsidRDefault="00EA5A93" w:rsidP="00E54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7F89319C" w14:textId="2CF1600F" w:rsidR="00910305" w:rsidRPr="00B73209" w:rsidRDefault="000C6DFB" w:rsidP="005D320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val="en-US" w:eastAsia="ja-JP"/>
        </w:rPr>
      </w:pPr>
      <w:r w:rsidRPr="00B73209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  <w:r w:rsidRPr="00B73209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B73209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B73209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p w14:paraId="3B9F0B0C" w14:textId="77777777" w:rsidR="005D3209" w:rsidRPr="00B73209" w:rsidRDefault="005D3209" w:rsidP="005D3209">
      <w:pPr>
        <w:rPr>
          <w:rFonts w:asciiTheme="majorBidi" w:hAnsiTheme="majorBidi" w:cstheme="majorBidi"/>
          <w:sz w:val="30"/>
          <w:szCs w:val="30"/>
          <w:cs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7C7F66" w:rsidRPr="00B73209" w14:paraId="6E400726" w14:textId="77777777" w:rsidTr="0049014C">
        <w:trPr>
          <w:cantSplit/>
          <w:tblHeader/>
        </w:trPr>
        <w:tc>
          <w:tcPr>
            <w:tcW w:w="4950" w:type="dxa"/>
          </w:tcPr>
          <w:p w14:paraId="5DBF5950" w14:textId="19C1A1E8" w:rsidR="007C7F66" w:rsidRPr="00B73209" w:rsidRDefault="00701635" w:rsidP="007C7F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inorBidi"/>
                <w:b/>
                <w:bCs/>
                <w:i/>
                <w:iCs/>
                <w:sz w:val="30"/>
                <w:szCs w:val="38"/>
                <w:lang w:val="en-US" w:bidi="th-TH"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32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Pr="00B73209"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8"/>
                <w:lang w:val="en-US" w:bidi="th-TH"/>
              </w:rPr>
              <w:t>9</w:t>
            </w:r>
          </w:p>
        </w:tc>
        <w:tc>
          <w:tcPr>
            <w:tcW w:w="1980" w:type="dxa"/>
          </w:tcPr>
          <w:p w14:paraId="10D24096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D046AE5" w14:textId="77777777" w:rsidR="007C7F66" w:rsidRPr="00B73209" w:rsidRDefault="007C7F66" w:rsidP="007C7F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85BA11" w14:textId="77777777" w:rsidR="007C7F66" w:rsidRPr="00B73209" w:rsidRDefault="007C7F66" w:rsidP="007C7F66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73209" w14:paraId="2CB37CA3" w14:textId="77777777" w:rsidTr="005D3209">
        <w:trPr>
          <w:cantSplit/>
        </w:trPr>
        <w:tc>
          <w:tcPr>
            <w:tcW w:w="4950" w:type="dxa"/>
          </w:tcPr>
          <w:p w14:paraId="295F2901" w14:textId="77777777" w:rsidR="003B5D1D" w:rsidRPr="00B73209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42B4C9EE" w14:textId="77777777" w:rsidR="003B5D1D" w:rsidRPr="00B73209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320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7F66" w:rsidRPr="00B73209" w14:paraId="2C3A721A" w14:textId="77777777" w:rsidTr="0049014C">
        <w:trPr>
          <w:cantSplit/>
        </w:trPr>
        <w:tc>
          <w:tcPr>
            <w:tcW w:w="4950" w:type="dxa"/>
          </w:tcPr>
          <w:p w14:paraId="7CC1567F" w14:textId="13BF4E8F" w:rsidR="007C7F66" w:rsidRPr="00B73209" w:rsidRDefault="007C7F66" w:rsidP="007C7F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20204BD0" w14:textId="0BC497EF" w:rsidR="007C7F66" w:rsidRPr="00B73209" w:rsidRDefault="009F71E6" w:rsidP="007C7F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8,092</w:t>
            </w:r>
          </w:p>
        </w:tc>
        <w:tc>
          <w:tcPr>
            <w:tcW w:w="180" w:type="dxa"/>
          </w:tcPr>
          <w:p w14:paraId="12091FD7" w14:textId="77777777" w:rsidR="007C7F66" w:rsidRPr="00B73209" w:rsidRDefault="007C7F66" w:rsidP="007C7F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50A8E4CF" w:rsidR="007C7F66" w:rsidRPr="00B73209" w:rsidRDefault="009779C7" w:rsidP="007C7F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1,624</w:t>
            </w:r>
          </w:p>
        </w:tc>
      </w:tr>
      <w:tr w:rsidR="0049014C" w:rsidRPr="00B73209" w14:paraId="2A9496D6" w14:textId="77777777" w:rsidTr="0049014C">
        <w:trPr>
          <w:cantSplit/>
        </w:trPr>
        <w:tc>
          <w:tcPr>
            <w:tcW w:w="4950" w:type="dxa"/>
          </w:tcPr>
          <w:p w14:paraId="6D5EEA60" w14:textId="67E0BD9A" w:rsidR="0049014C" w:rsidRPr="00B73209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6D525411" w14:textId="25884B96" w:rsidR="0049014C" w:rsidRPr="00B73209" w:rsidRDefault="009D4496" w:rsidP="0049014C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80" w:type="dxa"/>
          </w:tcPr>
          <w:p w14:paraId="0A6FFF4C" w14:textId="77777777" w:rsidR="0049014C" w:rsidRPr="00B73209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A1C87A" w14:textId="19440917" w:rsidR="0049014C" w:rsidRPr="00B73209" w:rsidRDefault="009D4496" w:rsidP="00127818">
            <w:pPr>
              <w:pStyle w:val="acctfourfigures"/>
              <w:tabs>
                <w:tab w:val="clear" w:pos="765"/>
              </w:tabs>
              <w:spacing w:line="240" w:lineRule="auto"/>
              <w:ind w:left="-79" w:right="3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014C" w:rsidRPr="00B73209" w14:paraId="41F11EA1" w14:textId="77777777" w:rsidTr="0049014C">
        <w:trPr>
          <w:cantSplit/>
        </w:trPr>
        <w:tc>
          <w:tcPr>
            <w:tcW w:w="4950" w:type="dxa"/>
          </w:tcPr>
          <w:p w14:paraId="593826AA" w14:textId="4AB439D0" w:rsidR="0049014C" w:rsidRPr="00B73209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</w:tcPr>
          <w:p w14:paraId="5A3022B8" w14:textId="209EB1FD" w:rsidR="0049014C" w:rsidRPr="00B73209" w:rsidRDefault="00716DBC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80" w:type="dxa"/>
          </w:tcPr>
          <w:p w14:paraId="03B0DA51" w14:textId="77777777" w:rsidR="0049014C" w:rsidRPr="00B73209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2134C72C" w:rsidR="0049014C" w:rsidRPr="00B73209" w:rsidRDefault="00716DBC" w:rsidP="00127818">
            <w:pPr>
              <w:pStyle w:val="acctfourfigures"/>
              <w:tabs>
                <w:tab w:val="clear" w:pos="765"/>
              </w:tabs>
              <w:spacing w:line="240" w:lineRule="auto"/>
              <w:ind w:left="-79" w:right="3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014C" w:rsidRPr="00B73209" w14:paraId="47299E7A" w14:textId="77777777" w:rsidTr="0049014C">
        <w:trPr>
          <w:cantSplit/>
          <w:trHeight w:val="49"/>
        </w:trPr>
        <w:tc>
          <w:tcPr>
            <w:tcW w:w="4950" w:type="dxa"/>
          </w:tcPr>
          <w:p w14:paraId="0177E5CF" w14:textId="22B19BB8" w:rsidR="0049014C" w:rsidRPr="00B73209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</w:tcPr>
          <w:p w14:paraId="6FB7DD3C" w14:textId="7AFB77CD" w:rsidR="0049014C" w:rsidRPr="00B73209" w:rsidRDefault="00CF0ACC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(4,784)</w:t>
            </w:r>
          </w:p>
        </w:tc>
        <w:tc>
          <w:tcPr>
            <w:tcW w:w="180" w:type="dxa"/>
          </w:tcPr>
          <w:p w14:paraId="7BAF38FC" w14:textId="77777777" w:rsidR="0049014C" w:rsidRPr="00B73209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2A2066" w14:textId="53148FF0" w:rsidR="0049014C" w:rsidRPr="00B73209" w:rsidRDefault="00CF0ACC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(4,784)</w:t>
            </w:r>
          </w:p>
        </w:tc>
      </w:tr>
      <w:tr w:rsidR="00CF0ACC" w:rsidRPr="00B73209" w14:paraId="44C75FFA" w14:textId="77777777" w:rsidTr="0049014C">
        <w:trPr>
          <w:cantSplit/>
          <w:trHeight w:val="49"/>
        </w:trPr>
        <w:tc>
          <w:tcPr>
            <w:tcW w:w="4950" w:type="dxa"/>
          </w:tcPr>
          <w:p w14:paraId="72A262B6" w14:textId="53609225" w:rsidR="00CF0ACC" w:rsidRPr="00B73209" w:rsidRDefault="00CF0AC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โอนจากสินค้าคงเหลือ </w:t>
            </w:r>
            <w:r w:rsidR="0097714E"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- 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="00210BD0"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980" w:type="dxa"/>
          </w:tcPr>
          <w:p w14:paraId="5AB1D7C7" w14:textId="0200979D" w:rsidR="00CF0ACC" w:rsidRPr="00B73209" w:rsidRDefault="00CF0ACC" w:rsidP="006222E0">
            <w:pPr>
              <w:pStyle w:val="acctfourfigures"/>
              <w:tabs>
                <w:tab w:val="clear" w:pos="765"/>
              </w:tabs>
              <w:spacing w:line="240" w:lineRule="auto"/>
              <w:ind w:left="-72" w:right="1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6,304</w:t>
            </w:r>
          </w:p>
        </w:tc>
        <w:tc>
          <w:tcPr>
            <w:tcW w:w="180" w:type="dxa"/>
          </w:tcPr>
          <w:p w14:paraId="73AFCA47" w14:textId="77777777" w:rsidR="00CF0ACC" w:rsidRPr="00B73209" w:rsidRDefault="00CF0AC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39EFEF98" w14:textId="0EFF4472" w:rsidR="00CF0ACC" w:rsidRPr="00B73209" w:rsidRDefault="00CF0ACC" w:rsidP="006222E0">
            <w:pPr>
              <w:pStyle w:val="acctfourfigures"/>
              <w:tabs>
                <w:tab w:val="clear" w:pos="765"/>
              </w:tabs>
              <w:spacing w:line="240" w:lineRule="auto"/>
              <w:ind w:left="-72" w:right="19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6,304</w:t>
            </w:r>
          </w:p>
        </w:tc>
      </w:tr>
    </w:tbl>
    <w:p w14:paraId="551E9183" w14:textId="10499090" w:rsidR="001D410D" w:rsidRPr="00B73209" w:rsidRDefault="001D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lang w:eastAsia="x-none"/>
        </w:rPr>
      </w:pPr>
    </w:p>
    <w:p w14:paraId="08393231" w14:textId="090DE247" w:rsidR="00523E37" w:rsidRPr="00B73209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</w:p>
    <w:p w14:paraId="154741CB" w14:textId="77777777" w:rsidR="00523E37" w:rsidRPr="00B73209" w:rsidRDefault="00523E37" w:rsidP="00523E37">
      <w:pPr>
        <w:spacing w:line="240" w:lineRule="auto"/>
        <w:ind w:left="126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995"/>
        <w:gridCol w:w="12"/>
        <w:gridCol w:w="230"/>
        <w:gridCol w:w="7"/>
        <w:gridCol w:w="1050"/>
        <w:gridCol w:w="11"/>
        <w:gridCol w:w="225"/>
        <w:gridCol w:w="11"/>
        <w:gridCol w:w="1064"/>
        <w:gridCol w:w="22"/>
      </w:tblGrid>
      <w:tr w:rsidR="00523E37" w:rsidRPr="00B73209" w14:paraId="467E0FD9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9B3C0DD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</w:tcPr>
          <w:p w14:paraId="2FFAE05D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B5D1D" w:rsidRPr="00B73209" w14:paraId="56568034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D32DD48" w14:textId="77777777" w:rsidR="003B5D1D" w:rsidRPr="00B73209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5B235874" w:rsidR="003B5D1D" w:rsidRPr="00B73209" w:rsidRDefault="00701635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3B5D1D" w:rsidRPr="00B73209">
              <w:rPr>
                <w:rFonts w:ascii="Angsana New" w:hAnsi="Angsana New"/>
                <w:sz w:val="30"/>
                <w:szCs w:val="30"/>
              </w:rPr>
              <w:t>25</w:t>
            </w:r>
            <w:r w:rsidR="00157DFB" w:rsidRPr="00B73209">
              <w:rPr>
                <w:rFonts w:ascii="Angsana New" w:hAnsi="Angsana New"/>
                <w:sz w:val="30"/>
                <w:szCs w:val="30"/>
              </w:rPr>
              <w:t>6</w:t>
            </w:r>
            <w:r w:rsidRPr="00B732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277D460D" w14:textId="77777777" w:rsidR="003B5D1D" w:rsidRPr="00B73209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9"/>
          </w:tcPr>
          <w:p w14:paraId="0BF52343" w14:textId="44510BB2" w:rsidR="003B5D1D" w:rsidRPr="00B73209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701635" w:rsidRPr="00B7320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23E37" w:rsidRPr="00B73209" w14:paraId="73D6982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F8133F1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C58D8EA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gridSpan w:val="2"/>
            <w:vAlign w:val="bottom"/>
          </w:tcPr>
          <w:p w14:paraId="27867F65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104F699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6750F3F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B73209" w14:paraId="01902A86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0A993B0A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  <w:vAlign w:val="bottom"/>
          </w:tcPr>
          <w:p w14:paraId="337A9AC4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2427" w:rsidRPr="00B73209" w14:paraId="3EA667CC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2BBF794" w14:textId="2C4E7821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0159247" w14:textId="14CB9555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14,853</w:t>
            </w:r>
          </w:p>
        </w:tc>
        <w:tc>
          <w:tcPr>
            <w:tcW w:w="236" w:type="dxa"/>
            <w:vAlign w:val="bottom"/>
          </w:tcPr>
          <w:p w14:paraId="669984E5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41B80751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57FBFE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4776C5F9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14,853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BF15F95" w14:textId="42779BB1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43,869</w:t>
            </w:r>
          </w:p>
        </w:tc>
        <w:tc>
          <w:tcPr>
            <w:tcW w:w="237" w:type="dxa"/>
            <w:gridSpan w:val="2"/>
            <w:vAlign w:val="bottom"/>
          </w:tcPr>
          <w:p w14:paraId="15ECA2E2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019CB00B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  <w:tc>
          <w:tcPr>
            <w:tcW w:w="236" w:type="dxa"/>
            <w:gridSpan w:val="2"/>
            <w:vAlign w:val="bottom"/>
          </w:tcPr>
          <w:p w14:paraId="30A4D426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6B8A53" w14:textId="731A4832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51,842</w:t>
            </w:r>
          </w:p>
        </w:tc>
      </w:tr>
      <w:tr w:rsidR="000A2427" w:rsidRPr="00B73209" w14:paraId="44321E23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0E8C831" w14:textId="77777777" w:rsidR="000A2427" w:rsidRPr="00B73209" w:rsidRDefault="000A2427" w:rsidP="000A2427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7320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4D54B36D" w14:textId="086643FD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365,734</w:t>
            </w:r>
          </w:p>
        </w:tc>
        <w:tc>
          <w:tcPr>
            <w:tcW w:w="236" w:type="dxa"/>
            <w:vAlign w:val="bottom"/>
          </w:tcPr>
          <w:p w14:paraId="45743C35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7B3A9941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842,116</w:t>
            </w:r>
          </w:p>
        </w:tc>
        <w:tc>
          <w:tcPr>
            <w:tcW w:w="236" w:type="dxa"/>
            <w:vAlign w:val="bottom"/>
          </w:tcPr>
          <w:p w14:paraId="2301D465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37670B74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1,207,850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8CEBA7D" w14:textId="027A794B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402,653</w:t>
            </w:r>
          </w:p>
        </w:tc>
        <w:tc>
          <w:tcPr>
            <w:tcW w:w="237" w:type="dxa"/>
            <w:gridSpan w:val="2"/>
            <w:vAlign w:val="bottom"/>
          </w:tcPr>
          <w:p w14:paraId="6DD52513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2F8BE4E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760,560</w:t>
            </w:r>
          </w:p>
        </w:tc>
        <w:tc>
          <w:tcPr>
            <w:tcW w:w="236" w:type="dxa"/>
            <w:gridSpan w:val="2"/>
            <w:vAlign w:val="bottom"/>
          </w:tcPr>
          <w:p w14:paraId="7AF09F5E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1EC9D6" w14:textId="24D9344D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1,163,213</w:t>
            </w:r>
          </w:p>
        </w:tc>
      </w:tr>
      <w:tr w:rsidR="005A2F52" w:rsidRPr="00B73209" w14:paraId="2540D57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B79888F" w14:textId="77777777" w:rsidR="005A2F52" w:rsidRPr="00B73209" w:rsidRDefault="005A2F52" w:rsidP="005A2F5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078AE71" w14:textId="1BC53B63" w:rsidR="005A2F52" w:rsidRPr="00B73209" w:rsidRDefault="00D50F33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C8EC63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7214272" w14:textId="5D3C1506" w:rsidR="005A2F52" w:rsidRPr="00B73209" w:rsidRDefault="00D50F33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40,8</w:t>
            </w:r>
            <w:r w:rsidR="00C33A07" w:rsidRPr="00B73209">
              <w:rPr>
                <w:rFonts w:ascii="Angsana New" w:hAnsi="Angsana New"/>
                <w:sz w:val="30"/>
                <w:szCs w:val="30"/>
              </w:rPr>
              <w:t>3</w:t>
            </w:r>
            <w:r w:rsidR="004309CC" w:rsidRPr="00B732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11FED6E6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886FF6E" w14:textId="215B8CEC" w:rsidR="005A2F52" w:rsidRPr="00B73209" w:rsidRDefault="00D50F33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40,83</w:t>
            </w:r>
            <w:r w:rsidR="004309CC" w:rsidRPr="00B732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021989" w14:textId="3BB83D9F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9A9554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47A3F4A5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46,427</w:t>
            </w:r>
          </w:p>
        </w:tc>
        <w:tc>
          <w:tcPr>
            <w:tcW w:w="236" w:type="dxa"/>
            <w:gridSpan w:val="2"/>
            <w:vAlign w:val="bottom"/>
          </w:tcPr>
          <w:p w14:paraId="71D67087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A7DFC8" w14:textId="77ED4929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46,427</w:t>
            </w:r>
          </w:p>
        </w:tc>
      </w:tr>
      <w:tr w:rsidR="005A2F52" w:rsidRPr="00B73209" w14:paraId="500376D5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434B3ACF" w14:textId="77777777" w:rsidR="005A2F52" w:rsidRPr="00B73209" w:rsidRDefault="005A2F52" w:rsidP="005A2F5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BF097" w14:textId="71E5855E" w:rsidR="005A2F52" w:rsidRPr="00B73209" w:rsidRDefault="00D50F33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380,587</w:t>
            </w:r>
          </w:p>
        </w:tc>
        <w:tc>
          <w:tcPr>
            <w:tcW w:w="236" w:type="dxa"/>
            <w:vAlign w:val="bottom"/>
          </w:tcPr>
          <w:p w14:paraId="22E99F15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8B461" w14:textId="3AC82210" w:rsidR="005A2F52" w:rsidRPr="00B73209" w:rsidRDefault="00D50F33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</w:t>
            </w:r>
            <w:r w:rsidR="00E679FA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A31F41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27CDF94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11CD" w14:textId="0FEF9DC1" w:rsidR="005A2F52" w:rsidRPr="00B73209" w:rsidRDefault="00D50F33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1,263,5</w:t>
            </w:r>
            <w:r w:rsidR="00E679FA"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53FC57FD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446,522</w:t>
            </w:r>
          </w:p>
        </w:tc>
        <w:tc>
          <w:tcPr>
            <w:tcW w:w="237" w:type="dxa"/>
            <w:gridSpan w:val="2"/>
            <w:vAlign w:val="bottom"/>
          </w:tcPr>
          <w:p w14:paraId="76D79C17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651CA753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814,960</w:t>
            </w:r>
          </w:p>
        </w:tc>
        <w:tc>
          <w:tcPr>
            <w:tcW w:w="236" w:type="dxa"/>
            <w:gridSpan w:val="2"/>
            <w:vAlign w:val="bottom"/>
          </w:tcPr>
          <w:p w14:paraId="432DBFC6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174BF7B1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1,261,482</w:t>
            </w:r>
          </w:p>
        </w:tc>
      </w:tr>
      <w:tr w:rsidR="00157DFB" w:rsidRPr="00B73209" w14:paraId="23AE3569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5FF4EC81" w14:textId="77777777" w:rsidR="00157DFB" w:rsidRPr="00B73209" w:rsidRDefault="00157DFB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21F8F0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C57F47D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554B4F6D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532F7B7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4F560FA1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A27FC3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double" w:sz="4" w:space="0" w:color="auto"/>
            </w:tcBorders>
            <w:vAlign w:val="bottom"/>
          </w:tcPr>
          <w:p w14:paraId="7C0C215F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6928ED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5541031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FE30FF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bottom"/>
          </w:tcPr>
          <w:p w14:paraId="16AA7098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4DE4FF0B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13411A8A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A3DA6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FFF6D9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051B826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B66C01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FE463A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CF34E9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2DC09C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D43052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F2972E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29B13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7FF4F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141E0690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6B2E8BEC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3BAC3FC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EFD801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3E27378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18A6C6C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366E230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43B64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52B510E5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755FD2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08DCAFF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572319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EA286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173742A1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3200146B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1C1AF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9429A1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0B1E5EF1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72CFD5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03FF0E5B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D66B2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EDAD7C5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C947768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6B5BEA1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55EE50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486174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2F8114E3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3FCFBCDE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8D623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DFEDD50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057CF20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55E81B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35A3FF29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80970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32E6D7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72A2F3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861572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59194E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2CB0A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1E95D490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0AEEA8B3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CA8A50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528C3C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37EB8349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61184C60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C36FC4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7A18B8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B1349B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DFF1F5B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F62E34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B56F4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E7A22C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285A5E44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563E1E68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82166C8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470C8D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15D4E2AE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308DE2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263ED60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A4D6C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75D0782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99DF3D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BA0553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F1540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5325E58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43A322C9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4246AD8A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7C4E3E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7D2627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1D181CB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11255C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77156BB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21940E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2DDC29F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2421A0E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EE6F90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3AD77C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669605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7DFB" w:rsidRPr="00B73209" w14:paraId="067B1C4E" w14:textId="77777777" w:rsidTr="00D7136F">
        <w:tc>
          <w:tcPr>
            <w:tcW w:w="1890" w:type="dxa"/>
          </w:tcPr>
          <w:p w14:paraId="0A750CA2" w14:textId="67C2BC9E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492" w:type="dxa"/>
            <w:gridSpan w:val="18"/>
          </w:tcPr>
          <w:p w14:paraId="47724984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73209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7C7F66" w:rsidRPr="00B73209" w14:paraId="1EE95C0A" w14:textId="77777777" w:rsidTr="00D7136F">
        <w:tc>
          <w:tcPr>
            <w:tcW w:w="1890" w:type="dxa"/>
          </w:tcPr>
          <w:p w14:paraId="3BF99D86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74AA51A4" w:rsidR="007C7F66" w:rsidRPr="00B73209" w:rsidRDefault="005A2F52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gridSpan w:val="2"/>
          </w:tcPr>
          <w:p w14:paraId="5C78B92D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11"/>
          </w:tcPr>
          <w:p w14:paraId="1E64DFC5" w14:textId="53129FDA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5A2F52" w:rsidRPr="00B7320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C7F66" w:rsidRPr="00B73209" w14:paraId="6B170849" w14:textId="77777777" w:rsidTr="00D7136F">
        <w:tc>
          <w:tcPr>
            <w:tcW w:w="1890" w:type="dxa"/>
          </w:tcPr>
          <w:p w14:paraId="797CAC71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83EED79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01291B18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21011CEC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42BF3BDD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D68601E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3C4459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C7F66" w:rsidRPr="00B73209" w14:paraId="25D51245" w14:textId="77777777" w:rsidTr="00D7136F">
        <w:tc>
          <w:tcPr>
            <w:tcW w:w="1890" w:type="dxa"/>
          </w:tcPr>
          <w:p w14:paraId="6DA5BF52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8"/>
            <w:vAlign w:val="bottom"/>
          </w:tcPr>
          <w:p w14:paraId="0AA98EB9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2F52" w:rsidRPr="00B73209" w14:paraId="618360F9" w14:textId="77777777" w:rsidTr="00D7136F">
        <w:tc>
          <w:tcPr>
            <w:tcW w:w="1890" w:type="dxa"/>
          </w:tcPr>
          <w:p w14:paraId="7A2AAA58" w14:textId="7D14E24E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1D5E489" w14:textId="0A05F87A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AD2B45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221A239C" w:rsidR="005A2F52" w:rsidRPr="00B73209" w:rsidRDefault="00D44B26" w:rsidP="00D4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D6BB72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5FD4CF7E" w:rsidR="005A2F52" w:rsidRPr="00B73209" w:rsidRDefault="00D44B26" w:rsidP="00D4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21ABE24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6FD1557" w14:textId="5C4CF949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6286F2A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683D7FD0" w14:textId="100459D0" w:rsidR="005A2F52" w:rsidRPr="00B73209" w:rsidRDefault="005A2F52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  <w:tc>
          <w:tcPr>
            <w:tcW w:w="236" w:type="dxa"/>
            <w:gridSpan w:val="2"/>
            <w:vAlign w:val="bottom"/>
          </w:tcPr>
          <w:p w14:paraId="1A5D3B70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78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5BDE83F" w14:textId="11F63072" w:rsidR="005A2F52" w:rsidRPr="00B73209" w:rsidRDefault="005A2F52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</w:tr>
      <w:tr w:rsidR="005A2F52" w:rsidRPr="00B73209" w14:paraId="62CE71C7" w14:textId="77777777" w:rsidTr="00D7136F">
        <w:tc>
          <w:tcPr>
            <w:tcW w:w="1890" w:type="dxa"/>
          </w:tcPr>
          <w:p w14:paraId="082C111E" w14:textId="77777777" w:rsidR="005A2F52" w:rsidRPr="00B73209" w:rsidRDefault="005A2F52" w:rsidP="005A2F5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7320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0F42EB09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238,92</w:t>
            </w:r>
            <w:r w:rsidR="004A6536" w:rsidRPr="00B732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21BE6299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10B9FD65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735,97</w:t>
            </w:r>
            <w:r w:rsidR="004A6536" w:rsidRPr="00B732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F19D952" w14:textId="6A32D342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5F62E5FE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974,90</w:t>
            </w:r>
            <w:r w:rsidR="00DD1EF5" w:rsidRPr="00B732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A5A17CC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D4FD184" w14:textId="5BA8DB48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292,752</w:t>
            </w:r>
          </w:p>
        </w:tc>
        <w:tc>
          <w:tcPr>
            <w:tcW w:w="242" w:type="dxa"/>
            <w:gridSpan w:val="2"/>
            <w:vAlign w:val="bottom"/>
          </w:tcPr>
          <w:p w14:paraId="1A2577B8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2A6E7B40" w14:textId="77F1377D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684,175</w:t>
            </w:r>
          </w:p>
        </w:tc>
        <w:tc>
          <w:tcPr>
            <w:tcW w:w="236" w:type="dxa"/>
            <w:gridSpan w:val="2"/>
            <w:vAlign w:val="bottom"/>
          </w:tcPr>
          <w:p w14:paraId="6B7B22EF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DF81F1C" w14:textId="7BEAAA8C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976,927</w:t>
            </w:r>
          </w:p>
        </w:tc>
      </w:tr>
      <w:tr w:rsidR="005A2F52" w:rsidRPr="00B73209" w14:paraId="60D71DA6" w14:textId="77777777" w:rsidTr="00D7136F">
        <w:tc>
          <w:tcPr>
            <w:tcW w:w="1890" w:type="dxa"/>
          </w:tcPr>
          <w:p w14:paraId="24EFBBD5" w14:textId="77777777" w:rsidR="005A2F52" w:rsidRPr="00B73209" w:rsidRDefault="005A2F52" w:rsidP="005A2F5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721FA80C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7D3FB08F" w14:textId="4B43209A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43,22</w:t>
            </w:r>
            <w:r w:rsidR="004A6536" w:rsidRPr="00B732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0F656ABE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0BCBA30" w14:textId="4F19CCA9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43,22</w:t>
            </w:r>
            <w:r w:rsidR="00DD1EF5" w:rsidRPr="00B732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33FA200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B369651" w14:textId="78D9FFA5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83183BB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7E9782C2" w14:textId="586A014A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48,956</w:t>
            </w:r>
          </w:p>
        </w:tc>
        <w:tc>
          <w:tcPr>
            <w:tcW w:w="236" w:type="dxa"/>
            <w:gridSpan w:val="2"/>
            <w:vAlign w:val="bottom"/>
          </w:tcPr>
          <w:p w14:paraId="158046EA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2D2AFD" w14:textId="75C0525D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48,956</w:t>
            </w:r>
          </w:p>
        </w:tc>
      </w:tr>
      <w:tr w:rsidR="005A2F52" w:rsidRPr="00B73209" w14:paraId="39B1A1C4" w14:textId="77777777" w:rsidTr="00D7136F">
        <w:tc>
          <w:tcPr>
            <w:tcW w:w="1890" w:type="dxa"/>
          </w:tcPr>
          <w:p w14:paraId="37995F51" w14:textId="77777777" w:rsidR="005A2F52" w:rsidRPr="00B73209" w:rsidRDefault="005A2F52" w:rsidP="005A2F5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409347D7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238,92</w:t>
            </w:r>
            <w:r w:rsidR="004A6536" w:rsidRPr="00B7320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6CC31CD0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53F91" w14:textId="1F7B0792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779,</w:t>
            </w:r>
            <w:r w:rsidR="00DD1EF5" w:rsidRPr="00B73209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36" w:type="dxa"/>
            <w:vAlign w:val="bottom"/>
          </w:tcPr>
          <w:p w14:paraId="59D455A5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68F15" w14:textId="7059EFE4" w:rsidR="005A2F52" w:rsidRPr="00B73209" w:rsidRDefault="00D44B2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D1EF5" w:rsidRPr="00B73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018,1</w:t>
            </w:r>
            <w:r w:rsidR="00DD1EF5" w:rsidRPr="00B73209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6" w:type="dxa"/>
            <w:gridSpan w:val="2"/>
            <w:vAlign w:val="bottom"/>
          </w:tcPr>
          <w:p w14:paraId="450BE0EF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78BF88B0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292,752</w:t>
            </w:r>
          </w:p>
        </w:tc>
        <w:tc>
          <w:tcPr>
            <w:tcW w:w="242" w:type="dxa"/>
            <w:gridSpan w:val="2"/>
            <w:vAlign w:val="bottom"/>
          </w:tcPr>
          <w:p w14:paraId="5163BAAD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6E24BBDC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741,104</w:t>
            </w:r>
          </w:p>
        </w:tc>
        <w:tc>
          <w:tcPr>
            <w:tcW w:w="236" w:type="dxa"/>
            <w:gridSpan w:val="2"/>
            <w:vAlign w:val="bottom"/>
          </w:tcPr>
          <w:p w14:paraId="09A18E32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1247CD5A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1,033,856</w:t>
            </w:r>
          </w:p>
        </w:tc>
      </w:tr>
    </w:tbl>
    <w:p w14:paraId="7DACEAF9" w14:textId="77777777" w:rsidR="00591A42" w:rsidRPr="00B73209" w:rsidRDefault="00591A42" w:rsidP="00D3435F">
      <w:pPr>
        <w:pStyle w:val="block"/>
        <w:spacing w:after="0" w:line="240" w:lineRule="auto"/>
        <w:ind w:left="0" w:right="-205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77CFA594" w:rsidR="00523E37" w:rsidRPr="00B73209" w:rsidRDefault="00523E37" w:rsidP="001D410D">
      <w:pPr>
        <w:pStyle w:val="block"/>
        <w:spacing w:after="0" w:line="240" w:lineRule="auto"/>
        <w:ind w:left="540" w:right="-205"/>
        <w:jc w:val="both"/>
        <w:rPr>
          <w:rFonts w:ascii="Angsana New" w:hAnsi="Angsana New" w:cs="Angsana New"/>
          <w:spacing w:val="-12"/>
          <w:sz w:val="30"/>
          <w:szCs w:val="30"/>
        </w:rPr>
      </w:pPr>
      <w:r w:rsidRPr="00B73209">
        <w:rPr>
          <w:rFonts w:ascii="Angsana New" w:hAnsi="Angsana New" w:cs="Angsana New" w:hint="cs"/>
          <w:spacing w:val="-12"/>
          <w:sz w:val="30"/>
          <w:szCs w:val="30"/>
          <w:cs/>
        </w:rPr>
        <w:t xml:space="preserve">ณ วันที่ </w:t>
      </w:r>
      <w:r w:rsidR="00F87E33" w:rsidRPr="00B73209">
        <w:rPr>
          <w:rFonts w:ascii="Angsana New" w:hAnsi="Angsana New" w:cs="Angsana New"/>
          <w:spacing w:val="-12"/>
          <w:sz w:val="30"/>
          <w:szCs w:val="30"/>
        </w:rPr>
        <w:t xml:space="preserve">31 </w:t>
      </w:r>
      <w:r w:rsidR="00F87E33" w:rsidRPr="00B73209">
        <w:rPr>
          <w:rFonts w:ascii="Angsana New" w:hAnsi="Angsana New" w:cs="Angsana New" w:hint="cs"/>
          <w:spacing w:val="-12"/>
          <w:sz w:val="30"/>
          <w:szCs w:val="30"/>
          <w:cs/>
          <w:lang w:bidi="th-TH"/>
        </w:rPr>
        <w:t xml:space="preserve">มีนาคม </w:t>
      </w:r>
      <w:r w:rsidR="00157DFB" w:rsidRPr="00B73209">
        <w:rPr>
          <w:rFonts w:ascii="Angsana New" w:hAnsi="Angsana New" w:cs="Angsana New"/>
          <w:spacing w:val="-12"/>
          <w:sz w:val="30"/>
          <w:szCs w:val="30"/>
          <w:lang w:val="en-US" w:bidi="th-TH"/>
        </w:rPr>
        <w:t>256</w:t>
      </w:r>
      <w:r w:rsidR="00F87E33" w:rsidRPr="00B73209">
        <w:rPr>
          <w:rFonts w:ascii="Angsana New" w:hAnsi="Angsana New" w:cs="Angsana New"/>
          <w:spacing w:val="-12"/>
          <w:sz w:val="30"/>
          <w:szCs w:val="30"/>
          <w:lang w:val="en-US" w:bidi="th-TH"/>
        </w:rPr>
        <w:t>9</w:t>
      </w:r>
      <w:r w:rsidRPr="00B73209">
        <w:rPr>
          <w:rFonts w:ascii="Angsana New" w:hAnsi="Angsana New" w:cs="Angsana New" w:hint="cs"/>
          <w:spacing w:val="-12"/>
          <w:sz w:val="30"/>
          <w:szCs w:val="30"/>
        </w:rPr>
        <w:t xml:space="preserve"> </w:t>
      </w:r>
      <w:r w:rsidR="00851048" w:rsidRPr="00B73209">
        <w:rPr>
          <w:rFonts w:ascii="Angsana New" w:hAnsi="Angsana New" w:cs="Angsana New" w:hint="cs"/>
          <w:spacing w:val="-12"/>
          <w:sz w:val="30"/>
          <w:szCs w:val="30"/>
          <w:cs/>
          <w:lang w:bidi="th-TH"/>
        </w:rPr>
        <w:t xml:space="preserve">และ </w:t>
      </w:r>
      <w:r w:rsidR="00851048" w:rsidRPr="00B73209">
        <w:rPr>
          <w:rFonts w:ascii="Angsana New" w:hAnsi="Angsana New" w:cs="Angsana New"/>
          <w:spacing w:val="-12"/>
          <w:sz w:val="30"/>
          <w:szCs w:val="30"/>
          <w:lang w:val="en-US" w:bidi="th-TH"/>
        </w:rPr>
        <w:t xml:space="preserve">31 </w:t>
      </w:r>
      <w:r w:rsidR="00851048" w:rsidRPr="00B73209">
        <w:rPr>
          <w:rFonts w:ascii="Angsana New" w:hAnsi="Angsana New" w:cs="Angsana New" w:hint="cs"/>
          <w:spacing w:val="-12"/>
          <w:sz w:val="30"/>
          <w:szCs w:val="30"/>
          <w:cs/>
          <w:lang w:val="en-US" w:bidi="th-TH"/>
        </w:rPr>
        <w:t xml:space="preserve">ธันวาคม </w:t>
      </w:r>
      <w:r w:rsidR="00851048" w:rsidRPr="00B73209">
        <w:rPr>
          <w:rFonts w:ascii="Angsana New" w:hAnsi="Angsana New" w:cs="Angsana New"/>
          <w:spacing w:val="-12"/>
          <w:sz w:val="30"/>
          <w:szCs w:val="30"/>
          <w:lang w:val="en-US" w:bidi="th-TH"/>
        </w:rPr>
        <w:t>256</w:t>
      </w:r>
      <w:r w:rsidR="00F87E33" w:rsidRPr="00B73209">
        <w:rPr>
          <w:rFonts w:ascii="Angsana New" w:hAnsi="Angsana New" w:cs="Angsana New"/>
          <w:spacing w:val="-12"/>
          <w:sz w:val="30"/>
          <w:szCs w:val="30"/>
          <w:lang w:val="en-US" w:bidi="th-TH"/>
        </w:rPr>
        <w:t>8</w:t>
      </w:r>
      <w:r w:rsidR="00851048" w:rsidRPr="00B73209">
        <w:rPr>
          <w:rFonts w:ascii="Angsana New" w:hAnsi="Angsana New" w:cs="Angsana New"/>
          <w:spacing w:val="-12"/>
          <w:sz w:val="30"/>
          <w:szCs w:val="30"/>
          <w:lang w:val="en-US" w:bidi="th-TH"/>
        </w:rPr>
        <w:t xml:space="preserve"> </w:t>
      </w:r>
      <w:r w:rsidRPr="00B73209">
        <w:rPr>
          <w:rFonts w:ascii="Angsana New" w:hAnsi="Angsana New" w:cs="Angsana New" w:hint="cs"/>
          <w:spacing w:val="-12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="004904A8" w:rsidRPr="00B73209">
        <w:rPr>
          <w:rFonts w:ascii="Angsana New" w:hAnsi="Angsana New" w:cs="Angsana New" w:hint="cs"/>
          <w:spacing w:val="-12"/>
          <w:sz w:val="30"/>
          <w:szCs w:val="30"/>
          <w:cs/>
          <w:lang w:bidi="th-TH"/>
        </w:rPr>
        <w:t>ธนาคาร</w:t>
      </w:r>
      <w:r w:rsidRPr="00B73209">
        <w:rPr>
          <w:rFonts w:ascii="Angsana New" w:hAnsi="Angsana New" w:cs="Angsana New" w:hint="cs"/>
          <w:spacing w:val="-12"/>
          <w:sz w:val="30"/>
          <w:szCs w:val="30"/>
        </w:rPr>
        <w:t xml:space="preserve"> </w:t>
      </w:r>
      <w:r w:rsidRPr="00B73209">
        <w:rPr>
          <w:rFonts w:ascii="Angsana New" w:hAnsi="Angsana New" w:cs="Angsana New" w:hint="cs"/>
          <w:spacing w:val="-12"/>
          <w:sz w:val="30"/>
          <w:szCs w:val="30"/>
          <w:cs/>
        </w:rPr>
        <w:t>เงินกู้ยืมระยะสั้นและเงินกู้ยืมระยะยาวจากสถาบันการเงิน ดังนี้</w:t>
      </w:r>
    </w:p>
    <w:p w14:paraId="4CF05883" w14:textId="77777777" w:rsidR="00523E37" w:rsidRPr="00B73209" w:rsidRDefault="00523E37" w:rsidP="00A520EF">
      <w:pPr>
        <w:pStyle w:val="block"/>
        <w:spacing w:after="0" w:line="240" w:lineRule="auto"/>
        <w:ind w:left="0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B73209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73209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3E7A9AA" w14:textId="0A18D541" w:rsidR="007C7F66" w:rsidRPr="00B73209" w:rsidRDefault="00F87E33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964A2FA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D4C90" w14:textId="0D7D0080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2FF1C82" w14:textId="77777777" w:rsidR="007C7F66" w:rsidRPr="00B73209" w:rsidRDefault="007C7F66" w:rsidP="007C7F6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F58C27" w14:textId="762A9D9A" w:rsidR="007C7F66" w:rsidRPr="00B73209" w:rsidRDefault="00F87E33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A0EA7B5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4A830" w14:textId="0EE1B3D3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73209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AB23C4D" w14:textId="2EC3F7BF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E33" w:rsidRPr="00B732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C03880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4813D" w14:textId="4F9C4382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E33" w:rsidRPr="00B732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1EA280" w14:textId="77777777" w:rsidR="007C7F66" w:rsidRPr="00B73209" w:rsidRDefault="007C7F66" w:rsidP="007C7F6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4D0230" w14:textId="205165CE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E33" w:rsidRPr="00B732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59B564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0A1E3" w14:textId="46036F5C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E33" w:rsidRPr="00B732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C7F66" w:rsidRPr="00B73209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7E33" w:rsidRPr="00B73209" w14:paraId="77681F6F" w14:textId="77777777" w:rsidTr="006C085B">
        <w:tc>
          <w:tcPr>
            <w:tcW w:w="4140" w:type="dxa"/>
          </w:tcPr>
          <w:p w14:paraId="45941620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B7320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B73209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</w:tcPr>
          <w:p w14:paraId="5D21B465" w14:textId="06E37842" w:rsidR="00F87E33" w:rsidRPr="00B73209" w:rsidRDefault="00D12D39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56146" w:rsidRPr="00B7320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11280AC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F3B98" w14:textId="0B9D6393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27FE32D4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0A530" w14:textId="02B7C28B" w:rsidR="00F87E33" w:rsidRPr="00B73209" w:rsidRDefault="00F56146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73FE08C9" w14:textId="4E40FF34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4B5DF6CA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F87E33" w:rsidRPr="00B73209" w14:paraId="0DD4104A" w14:textId="77777777" w:rsidTr="006C085B">
        <w:tc>
          <w:tcPr>
            <w:tcW w:w="4140" w:type="dxa"/>
          </w:tcPr>
          <w:p w14:paraId="708AD2CB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B7320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</w:tcPr>
          <w:p w14:paraId="2AAA07C1" w14:textId="77777777" w:rsidR="00F56146" w:rsidRPr="00B73209" w:rsidRDefault="00F56146" w:rsidP="00F87E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D264F" w14:textId="7AAFA613" w:rsidR="00F87E33" w:rsidRPr="00B73209" w:rsidRDefault="00F56146" w:rsidP="00F87E3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11</w:t>
            </w:r>
            <w:r w:rsidR="00FF4743" w:rsidRPr="00B732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8F36AC1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1C4FC" w14:textId="77777777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4EEED56E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4ADB8E82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27D40" w14:textId="77777777" w:rsidR="00F87E33" w:rsidRPr="00B73209" w:rsidRDefault="00F87E33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="Angsana New" w:hAnsi="Angsana New"/>
                <w:sz w:val="30"/>
                <w:szCs w:val="30"/>
              </w:rPr>
            </w:pPr>
          </w:p>
          <w:p w14:paraId="10AAD39D" w14:textId="53ABFBCE" w:rsidR="00F56146" w:rsidRPr="00B73209" w:rsidRDefault="00F56146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84DD78" w14:textId="2E8B5285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189E2" w14:textId="77777777" w:rsidR="00F87E33" w:rsidRPr="00B73209" w:rsidRDefault="00F87E33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89FDA3" w14:textId="77A38F85" w:rsidR="00F87E33" w:rsidRPr="00B73209" w:rsidRDefault="00F87E33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E33" w:rsidRPr="00B73209" w14:paraId="18604302" w14:textId="77777777" w:rsidTr="006C085B">
        <w:tc>
          <w:tcPr>
            <w:tcW w:w="4140" w:type="dxa"/>
          </w:tcPr>
          <w:p w14:paraId="1B819198" w14:textId="3EEA7F98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อาคารและส่วนปรับปรุง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ที่ดินที่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6AD682DD" w14:textId="77777777" w:rsidR="00F87E33" w:rsidRPr="00B73209" w:rsidRDefault="00F87E33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4077AD" w14:textId="42674E72" w:rsidR="00F56146" w:rsidRPr="00B73209" w:rsidRDefault="00F56146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BE9A2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ECDA7" w14:textId="77777777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360928" w14:textId="0AA460B4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B7C699" w14:textId="77777777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4A4ADB2F" w:rsidR="00F56146" w:rsidRPr="00B73209" w:rsidRDefault="00F56146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A7940DB" w14:textId="31E98FFC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5DB39" w14:textId="77777777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E82F02" w14:textId="397807ED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27A88045" w14:textId="77777777" w:rsidR="00D7136F" w:rsidRPr="00B73209" w:rsidRDefault="00D7136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5DEF3993" w:rsidR="00E8281D" w:rsidRPr="00B73209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209">
        <w:rPr>
          <w:rFonts w:ascii="Angsana New" w:hAnsi="Angsana New" w:hint="cs"/>
          <w:sz w:val="30"/>
          <w:szCs w:val="30"/>
          <w:cs/>
        </w:rPr>
        <w:t>ณ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BB7F87" w:rsidRPr="00B73209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F87E33" w:rsidRPr="00B73209">
        <w:rPr>
          <w:rFonts w:ascii="Angsana New" w:hAnsi="Angsana New"/>
          <w:spacing w:val="-4"/>
          <w:sz w:val="30"/>
          <w:szCs w:val="30"/>
        </w:rPr>
        <w:t xml:space="preserve">31 </w:t>
      </w:r>
      <w:r w:rsidR="00F87E33" w:rsidRPr="00B73209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6E707E" w:rsidRPr="00B7320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E707E" w:rsidRPr="00B73209">
        <w:rPr>
          <w:rFonts w:ascii="Angsana New" w:hAnsi="Angsana New"/>
          <w:spacing w:val="-4"/>
          <w:sz w:val="30"/>
          <w:szCs w:val="30"/>
        </w:rPr>
        <w:t>256</w:t>
      </w:r>
      <w:r w:rsidR="00BB435C" w:rsidRPr="00BB435C">
        <w:rPr>
          <w:rFonts w:ascii="Angsana New" w:hAnsi="Angsana New" w:hint="cs"/>
          <w:spacing w:val="-4"/>
          <w:sz w:val="30"/>
          <w:szCs w:val="30"/>
        </w:rPr>
        <w:t>9</w:t>
      </w:r>
      <w:r w:rsidR="006E707E" w:rsidRPr="00B73209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B73209">
        <w:rPr>
          <w:rFonts w:ascii="Angsana New" w:hAnsi="Angsana New"/>
          <w:sz w:val="30"/>
          <w:szCs w:val="30"/>
        </w:rPr>
        <w:t xml:space="preserve"> </w:t>
      </w:r>
      <w:r w:rsidR="00F56146" w:rsidRPr="00B73209">
        <w:rPr>
          <w:rFonts w:ascii="Angsana New" w:hAnsi="Angsana New"/>
          <w:sz w:val="30"/>
          <w:szCs w:val="30"/>
        </w:rPr>
        <w:t>3,43</w:t>
      </w:r>
      <w:r w:rsidR="00CA7332" w:rsidRPr="00B73209">
        <w:rPr>
          <w:rFonts w:ascii="Angsana New" w:hAnsi="Angsana New"/>
          <w:sz w:val="30"/>
          <w:szCs w:val="30"/>
        </w:rPr>
        <w:t>4</w:t>
      </w:r>
      <w:r w:rsidR="00F87E33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834D99" w:rsidRPr="00B73209">
        <w:rPr>
          <w:rFonts w:ascii="Angsana New" w:hAnsi="Angsana New"/>
          <w:sz w:val="30"/>
          <w:szCs w:val="30"/>
        </w:rPr>
        <w:br/>
      </w:r>
      <w:r w:rsidRPr="00B73209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73209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73209">
        <w:rPr>
          <w:rFonts w:ascii="Angsana New" w:hAnsi="Angsana New"/>
          <w:i/>
          <w:iCs/>
          <w:sz w:val="30"/>
          <w:szCs w:val="30"/>
        </w:rPr>
        <w:t>256</w:t>
      </w:r>
      <w:r w:rsidR="00BB435C" w:rsidRPr="00BB435C">
        <w:rPr>
          <w:rFonts w:ascii="Angsana New" w:hAnsi="Angsana New" w:hint="cs"/>
          <w:i/>
          <w:iCs/>
          <w:sz w:val="30"/>
          <w:szCs w:val="30"/>
        </w:rPr>
        <w:t>8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707E" w:rsidRPr="00B73209">
        <w:rPr>
          <w:rFonts w:ascii="Angsana New" w:hAnsi="Angsana New"/>
          <w:i/>
          <w:iCs/>
          <w:sz w:val="30"/>
          <w:szCs w:val="30"/>
        </w:rPr>
        <w:t>3,</w:t>
      </w:r>
      <w:r w:rsidR="00BB435C" w:rsidRPr="00BB435C">
        <w:rPr>
          <w:rFonts w:ascii="Angsana New" w:hAnsi="Angsana New" w:hint="cs"/>
          <w:i/>
          <w:iCs/>
          <w:sz w:val="30"/>
          <w:szCs w:val="30"/>
        </w:rPr>
        <w:t>369</w:t>
      </w:r>
      <w:r w:rsidR="006E707E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B73209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B73209">
        <w:rPr>
          <w:rFonts w:ascii="Angsana New" w:hAnsi="Angsana New"/>
          <w:sz w:val="30"/>
          <w:szCs w:val="30"/>
        </w:rPr>
        <w:t xml:space="preserve"> </w:t>
      </w:r>
      <w:r w:rsidR="00F56146" w:rsidRPr="00B73209">
        <w:rPr>
          <w:rFonts w:ascii="Angsana New" w:hAnsi="Angsana New"/>
          <w:sz w:val="30"/>
          <w:szCs w:val="30"/>
        </w:rPr>
        <w:t>2,476</w:t>
      </w:r>
      <w:r w:rsidR="00F87E33" w:rsidRPr="00B73209">
        <w:rPr>
          <w:rFonts w:ascii="Angsana New" w:hAnsi="Angsana New"/>
          <w:sz w:val="30"/>
          <w:szCs w:val="30"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73209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73209">
        <w:rPr>
          <w:rFonts w:ascii="Angsana New" w:hAnsi="Angsana New"/>
          <w:i/>
          <w:iCs/>
          <w:sz w:val="30"/>
          <w:szCs w:val="30"/>
        </w:rPr>
        <w:t>256</w:t>
      </w:r>
      <w:r w:rsidR="00F87E33" w:rsidRPr="00B73209">
        <w:rPr>
          <w:rFonts w:ascii="Angsana New" w:hAnsi="Angsana New"/>
          <w:i/>
          <w:iCs/>
          <w:sz w:val="30"/>
          <w:szCs w:val="30"/>
        </w:rPr>
        <w:t>8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87E33" w:rsidRPr="00B73209">
        <w:rPr>
          <w:rFonts w:ascii="Angsana New" w:hAnsi="Angsana New"/>
          <w:i/>
          <w:iCs/>
          <w:sz w:val="30"/>
          <w:szCs w:val="30"/>
        </w:rPr>
        <w:t>2,423</w:t>
      </w:r>
      <w:r w:rsidR="006E707E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C880725" w14:textId="77777777" w:rsidR="005B02B8" w:rsidRPr="00B73209" w:rsidRDefault="005B02B8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9E4D72" w14:textId="77777777" w:rsidR="00D3435F" w:rsidRPr="00B73209" w:rsidRDefault="00D3435F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E579C7" w14:textId="77777777" w:rsidR="00523E37" w:rsidRPr="00B73209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 w:hint="cs"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0DB1B11D" w14:textId="77777777" w:rsidR="00B91459" w:rsidRPr="00B73209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6AF5A9B" w14:textId="71B77E9F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B73209">
        <w:rPr>
          <w:rFonts w:ascii="Angsana New" w:hAnsi="Angsana New"/>
          <w:sz w:val="30"/>
          <w:szCs w:val="30"/>
        </w:rPr>
        <w:t xml:space="preserve"> </w:t>
      </w:r>
      <w:r w:rsidRPr="00B73209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</w:t>
      </w:r>
      <w:r w:rsidR="005565AE" w:rsidRPr="00B73209">
        <w:rPr>
          <w:rFonts w:ascii="Angsana New" w:hAnsi="Angsana New"/>
          <w:sz w:val="30"/>
          <w:szCs w:val="30"/>
        </w:rPr>
        <w:br/>
      </w:r>
      <w:r w:rsidRPr="00B73209">
        <w:rPr>
          <w:rFonts w:ascii="Angsana New" w:hAnsi="Angsana New"/>
          <w:sz w:val="30"/>
          <w:szCs w:val="30"/>
          <w:cs/>
        </w:rPr>
        <w:t>ของกลุ่มบริษัทที่สำคัญแบ่งได้เป็นงานโครงการและการขายปลีก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</w:t>
      </w:r>
      <w:r w:rsidR="005565AE" w:rsidRPr="00B73209">
        <w:rPr>
          <w:rFonts w:ascii="Angsana New" w:hAnsi="Angsana New"/>
          <w:sz w:val="30"/>
          <w:szCs w:val="30"/>
        </w:rPr>
        <w:br/>
      </w:r>
      <w:r w:rsidRPr="00B73209">
        <w:rPr>
          <w:rFonts w:ascii="Angsana New" w:hAnsi="Angsana New"/>
          <w:sz w:val="30"/>
          <w:szCs w:val="30"/>
          <w:cs/>
        </w:rPr>
        <w:t>ที่คล้ายคลึงกัน</w:t>
      </w:r>
      <w:r w:rsidRPr="00B73209">
        <w:rPr>
          <w:rFonts w:ascii="Angsana New" w:hAnsi="Angsana New"/>
          <w:sz w:val="30"/>
          <w:szCs w:val="30"/>
        </w:rPr>
        <w:t xml:space="preserve"> </w:t>
      </w:r>
      <w:r w:rsidRPr="00B73209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285479" w14:textId="3B9B14F3" w:rsidR="00D4194D" w:rsidRPr="00B73209" w:rsidRDefault="00523E37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2A14FB09" w14:textId="77777777" w:rsidR="00865EAA" w:rsidRPr="00B73209" w:rsidRDefault="00865EAA" w:rsidP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9F12DEE" w14:textId="3A758B47" w:rsidR="00524336" w:rsidRPr="00B73209" w:rsidRDefault="00523E37" w:rsidP="0059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50FBAD0" w14:textId="77777777" w:rsidR="00865EAA" w:rsidRPr="00B73209" w:rsidRDefault="00865EAA" w:rsidP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4812F6" w14:textId="2B088EB8" w:rsidR="00D7136F" w:rsidRPr="00B73209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209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</w:t>
      </w:r>
      <w:r w:rsidR="00FF5ED8" w:rsidRPr="00B73209">
        <w:rPr>
          <w:rFonts w:ascii="Angsana New" w:hAnsi="Angsana New" w:hint="cs"/>
          <w:sz w:val="30"/>
          <w:szCs w:val="30"/>
          <w:cs/>
        </w:rPr>
        <w:t>สาม</w:t>
      </w:r>
      <w:r w:rsidRPr="00B7320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B73209">
        <w:rPr>
          <w:rFonts w:ascii="Angsana New" w:hAnsi="Angsana New"/>
          <w:sz w:val="30"/>
          <w:szCs w:val="30"/>
        </w:rPr>
        <w:br/>
      </w:r>
      <w:r w:rsidRPr="00B7320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81182" w:rsidRPr="00B73209">
        <w:rPr>
          <w:rFonts w:ascii="Angsana New" w:hAnsi="Angsana New"/>
          <w:sz w:val="30"/>
          <w:szCs w:val="30"/>
        </w:rPr>
        <w:t xml:space="preserve">31 </w:t>
      </w:r>
      <w:r w:rsidR="00481182" w:rsidRPr="00B7320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73209">
        <w:rPr>
          <w:rFonts w:ascii="Angsana New" w:hAnsi="Angsana New"/>
          <w:sz w:val="30"/>
          <w:szCs w:val="30"/>
        </w:rPr>
        <w:t>256</w:t>
      </w:r>
      <w:r w:rsidR="00481182" w:rsidRPr="00B73209">
        <w:rPr>
          <w:rFonts w:ascii="Angsana New" w:hAnsi="Angsana New"/>
          <w:sz w:val="30"/>
          <w:szCs w:val="30"/>
        </w:rPr>
        <w:t>9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คือ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ณ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B73209">
        <w:rPr>
          <w:rFonts w:ascii="Angsana New" w:hAnsi="Angsana New"/>
          <w:sz w:val="30"/>
          <w:szCs w:val="30"/>
        </w:rPr>
        <w:t xml:space="preserve"> </w:t>
      </w:r>
      <w:r w:rsidR="00653E2A" w:rsidRPr="00B73209">
        <w:rPr>
          <w:rFonts w:ascii="Angsana New" w:hAnsi="Angsana New"/>
          <w:sz w:val="30"/>
          <w:szCs w:val="30"/>
        </w:rPr>
        <w:t>48</w:t>
      </w:r>
      <w:r w:rsidR="00F722BD" w:rsidRPr="00B73209">
        <w:rPr>
          <w:rFonts w:ascii="Angsana New" w:hAnsi="Angsana New"/>
          <w:sz w:val="30"/>
          <w:szCs w:val="30"/>
        </w:rPr>
        <w:t>3</w:t>
      </w:r>
      <w:r w:rsidRPr="00B73209">
        <w:rPr>
          <w:rFonts w:ascii="Angsana New" w:hAnsi="Angsana New"/>
          <w:sz w:val="30"/>
          <w:szCs w:val="30"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และ</w:t>
      </w:r>
      <w:r w:rsidR="001D0BF2" w:rsidRPr="00B73209">
        <w:rPr>
          <w:rFonts w:ascii="Angsana New" w:hAnsi="Angsana New"/>
          <w:sz w:val="30"/>
          <w:szCs w:val="30"/>
        </w:rPr>
        <w:t xml:space="preserve"> </w:t>
      </w:r>
      <w:r w:rsidR="00CE4AFF" w:rsidRPr="00B73209">
        <w:rPr>
          <w:rFonts w:ascii="Angsana New" w:hAnsi="Angsana New"/>
          <w:sz w:val="30"/>
          <w:szCs w:val="30"/>
        </w:rPr>
        <w:t>451</w:t>
      </w:r>
      <w:r w:rsidR="00503204" w:rsidRPr="00B73209">
        <w:rPr>
          <w:rFonts w:ascii="Angsana New" w:hAnsi="Angsana New"/>
          <w:sz w:val="30"/>
          <w:szCs w:val="30"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ตามลำดับ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/>
          <w:sz w:val="30"/>
          <w:szCs w:val="30"/>
        </w:rPr>
        <w:br/>
      </w:r>
      <w:r w:rsidRPr="00B73209">
        <w:rPr>
          <w:rFonts w:ascii="Angsana New" w:hAnsi="Angsana New"/>
          <w:i/>
          <w:iCs/>
          <w:sz w:val="30"/>
          <w:szCs w:val="30"/>
          <w:cs/>
        </w:rPr>
        <w:t>(</w:t>
      </w:r>
      <w:r w:rsidR="00481182" w:rsidRPr="00B73209">
        <w:rPr>
          <w:rFonts w:ascii="Angsana New" w:hAnsi="Angsana New"/>
          <w:i/>
          <w:iCs/>
          <w:sz w:val="30"/>
          <w:szCs w:val="30"/>
        </w:rPr>
        <w:t>256</w:t>
      </w:r>
      <w:r w:rsidR="00BB435C" w:rsidRPr="00BB435C">
        <w:rPr>
          <w:rFonts w:ascii="Angsana New" w:hAnsi="Angsana New" w:hint="cs"/>
          <w:i/>
          <w:iCs/>
          <w:sz w:val="30"/>
          <w:szCs w:val="30"/>
        </w:rPr>
        <w:t>8</w:t>
      </w:r>
      <w:r w:rsidRPr="00B73209">
        <w:rPr>
          <w:rFonts w:ascii="Angsana New" w:hAnsi="Angsana New"/>
          <w:i/>
          <w:iCs/>
          <w:sz w:val="30"/>
          <w:szCs w:val="30"/>
          <w:cs/>
        </w:rPr>
        <w:t>:</w:t>
      </w:r>
      <w:r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BB435C" w:rsidRPr="00BB435C">
        <w:rPr>
          <w:rFonts w:ascii="Angsana New" w:hAnsi="Angsana New" w:hint="cs"/>
          <w:i/>
          <w:iCs/>
          <w:sz w:val="30"/>
          <w:szCs w:val="30"/>
        </w:rPr>
        <w:t>511</w:t>
      </w:r>
      <w:r w:rsidR="00503204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B7320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81182" w:rsidRPr="00B73209">
        <w:rPr>
          <w:rFonts w:ascii="Angsana New" w:hAnsi="Angsana New"/>
          <w:i/>
          <w:iCs/>
          <w:sz w:val="30"/>
          <w:szCs w:val="30"/>
        </w:rPr>
        <w:t>508</w:t>
      </w:r>
      <w:r w:rsidR="00125FB9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03204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73209">
        <w:rPr>
          <w:rFonts w:ascii="Angsana New" w:hAnsi="Angsana New"/>
          <w:i/>
          <w:iCs/>
          <w:sz w:val="30"/>
          <w:szCs w:val="30"/>
          <w:cs/>
        </w:rPr>
        <w:t>)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CE4AFF" w:rsidRPr="00B73209">
        <w:rPr>
          <w:rFonts w:ascii="Angsana New" w:hAnsi="Angsana New"/>
          <w:sz w:val="30"/>
          <w:szCs w:val="30"/>
        </w:rPr>
        <w:t>2</w:t>
      </w:r>
      <w:r w:rsidR="00503204" w:rsidRPr="00B73209">
        <w:rPr>
          <w:rFonts w:ascii="Angsana New" w:hAnsi="Angsana New"/>
          <w:sz w:val="30"/>
          <w:szCs w:val="30"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และ</w:t>
      </w:r>
      <w:r w:rsidR="00197011" w:rsidRPr="00B73209">
        <w:rPr>
          <w:rFonts w:ascii="Angsana New" w:hAnsi="Angsana New"/>
          <w:sz w:val="30"/>
          <w:szCs w:val="30"/>
        </w:rPr>
        <w:t xml:space="preserve"> </w:t>
      </w:r>
      <w:r w:rsidR="00CE4AFF" w:rsidRPr="00B73209">
        <w:rPr>
          <w:rFonts w:ascii="Angsana New" w:hAnsi="Angsana New"/>
          <w:sz w:val="30"/>
          <w:szCs w:val="30"/>
        </w:rPr>
        <w:t>2</w:t>
      </w:r>
      <w:r w:rsidR="008B721E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ตามลำดับ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/>
          <w:i/>
          <w:iCs/>
          <w:sz w:val="30"/>
          <w:szCs w:val="30"/>
          <w:cs/>
        </w:rPr>
        <w:t>(</w:t>
      </w:r>
      <w:r w:rsidR="00481182" w:rsidRPr="00B73209">
        <w:rPr>
          <w:rFonts w:ascii="Angsana New" w:hAnsi="Angsana New"/>
          <w:i/>
          <w:iCs/>
          <w:sz w:val="30"/>
          <w:szCs w:val="30"/>
        </w:rPr>
        <w:t>256</w:t>
      </w:r>
      <w:r w:rsidR="00BB435C" w:rsidRPr="00BB435C">
        <w:rPr>
          <w:rFonts w:ascii="Angsana New" w:hAnsi="Angsana New" w:hint="cs"/>
          <w:i/>
          <w:iCs/>
          <w:sz w:val="30"/>
          <w:szCs w:val="30"/>
        </w:rPr>
        <w:t>8</w:t>
      </w:r>
      <w:r w:rsidRPr="00B73209">
        <w:rPr>
          <w:rFonts w:ascii="Angsana New" w:hAnsi="Angsana New"/>
          <w:i/>
          <w:iCs/>
          <w:sz w:val="30"/>
          <w:szCs w:val="30"/>
          <w:cs/>
        </w:rPr>
        <w:t>:</w:t>
      </w:r>
      <w:r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481182" w:rsidRPr="00B73209">
        <w:rPr>
          <w:rFonts w:ascii="Angsana New" w:hAnsi="Angsana New"/>
          <w:i/>
          <w:iCs/>
          <w:sz w:val="30"/>
          <w:szCs w:val="30"/>
        </w:rPr>
        <w:t>3</w:t>
      </w:r>
      <w:r w:rsidR="00503204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B7320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81182" w:rsidRPr="00B73209">
        <w:rPr>
          <w:rFonts w:ascii="Angsana New" w:hAnsi="Angsana New"/>
          <w:i/>
          <w:iCs/>
          <w:sz w:val="30"/>
          <w:szCs w:val="30"/>
        </w:rPr>
        <w:t>3</w:t>
      </w:r>
      <w:r w:rsidR="00503204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7320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F8C759B" w14:textId="39F99B04" w:rsidR="00DA6FAD" w:rsidRPr="00B73209" w:rsidRDefault="00DA6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A1DBB5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D372DF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0D1A63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231B5BB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4D6591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4940D1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9B5217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B40E9E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3DD95C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B2027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D16E18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499CB7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F2D8FA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E4CCF5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5F6ABC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ECB9AF" w14:textId="77777777" w:rsidR="00A548E1" w:rsidRPr="00B73209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EA5BEB" w14:textId="77777777" w:rsidR="00CD5AFA" w:rsidRPr="00B73209" w:rsidRDefault="00CD5AFA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73209">
        <w:rPr>
          <w:rFonts w:ascii="Angsana New" w:hAnsi="Angsana New"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63D51113" w14:textId="346194DD" w:rsidR="00CD5AFA" w:rsidRPr="00B73209" w:rsidRDefault="00127818" w:rsidP="00127818">
      <w:pPr>
        <w:pStyle w:val="block"/>
        <w:tabs>
          <w:tab w:val="left" w:pos="1716"/>
        </w:tabs>
        <w:spacing w:after="0" w:line="240" w:lineRule="auto"/>
        <w:ind w:left="540" w:right="-7"/>
        <w:jc w:val="both"/>
        <w:rPr>
          <w:rFonts w:ascii="Angsana New" w:hAnsi="Angsana New" w:cs="Angsana New"/>
          <w:sz w:val="14"/>
          <w:szCs w:val="14"/>
          <w:lang w:bidi="th-TH"/>
        </w:rPr>
      </w:pPr>
      <w:r w:rsidRPr="00B73209">
        <w:rPr>
          <w:rFonts w:ascii="Angsana New" w:hAnsi="Angsana New" w:cs="Angsana New"/>
          <w:sz w:val="18"/>
          <w:szCs w:val="18"/>
          <w:cs/>
          <w:lang w:bidi="th-TH"/>
        </w:rPr>
        <w:tab/>
      </w:r>
    </w:p>
    <w:p w14:paraId="7FFCE369" w14:textId="77777777" w:rsidR="00CD5AFA" w:rsidRPr="00B73209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320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7320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B73209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cs/>
        </w:rPr>
      </w:pPr>
    </w:p>
    <w:p w14:paraId="0A11E3ED" w14:textId="5E0DBE5A" w:rsidR="00C945F6" w:rsidRPr="00B73209" w:rsidRDefault="00CD5AFA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970795" w:rsidRPr="00B73209">
        <w:rPr>
          <w:rFonts w:asciiTheme="majorBidi" w:hAnsiTheme="majorBidi" w:cstheme="majorBidi"/>
          <w:sz w:val="30"/>
          <w:szCs w:val="30"/>
        </w:rPr>
        <w:br/>
      </w:r>
      <w:r w:rsidRPr="00B7320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96CB4D" w14:textId="77777777" w:rsidR="00156E08" w:rsidRPr="00B73209" w:rsidRDefault="00156E08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B73209" w14:paraId="158999BD" w14:textId="77777777" w:rsidTr="00706B16">
        <w:trPr>
          <w:trHeight w:val="363"/>
          <w:tblHeader/>
        </w:trPr>
        <w:tc>
          <w:tcPr>
            <w:tcW w:w="2697" w:type="dxa"/>
            <w:vMerge w:val="restart"/>
            <w:vAlign w:val="bottom"/>
          </w:tcPr>
          <w:p w14:paraId="4CC777C6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B73209" w14:paraId="108AD330" w14:textId="77777777" w:rsidTr="00706B16">
        <w:trPr>
          <w:trHeight w:val="363"/>
          <w:tblHeader/>
        </w:trPr>
        <w:tc>
          <w:tcPr>
            <w:tcW w:w="2697" w:type="dxa"/>
            <w:vMerge/>
            <w:vAlign w:val="bottom"/>
          </w:tcPr>
          <w:p w14:paraId="5ADB960A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F3E4D7F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vAlign w:val="bottom"/>
          </w:tcPr>
          <w:p w14:paraId="242FD62F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14:paraId="5A3882C5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14:paraId="44FD9429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F29C581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B73209" w14:paraId="26A87B40" w14:textId="77777777" w:rsidTr="00706B16">
        <w:trPr>
          <w:trHeight w:val="363"/>
          <w:tblHeader/>
        </w:trPr>
        <w:tc>
          <w:tcPr>
            <w:tcW w:w="2697" w:type="dxa"/>
            <w:vAlign w:val="bottom"/>
          </w:tcPr>
          <w:p w14:paraId="38D48C70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B73209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73209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096F897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ACB9253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</w:tcPr>
          <w:p w14:paraId="0EB928FC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73209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</w:tcPr>
          <w:p w14:paraId="7066132D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6FA9811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B73209" w14:paraId="36461E68" w14:textId="77777777" w:rsidTr="00706B16">
        <w:trPr>
          <w:trHeight w:val="363"/>
          <w:tblHeader/>
        </w:trPr>
        <w:tc>
          <w:tcPr>
            <w:tcW w:w="2697" w:type="dxa"/>
            <w:vAlign w:val="bottom"/>
          </w:tcPr>
          <w:p w14:paraId="288D0D22" w14:textId="77777777" w:rsidR="00523E37" w:rsidRPr="00B73209" w:rsidRDefault="00523E37" w:rsidP="00706B16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B73209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268A90C0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32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25256EF8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</w:tcPr>
          <w:p w14:paraId="281EF36A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66D02BF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F0F4009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32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B73209" w14:paraId="59EC8352" w14:textId="77777777" w:rsidTr="00706B16">
        <w:trPr>
          <w:tblHeader/>
        </w:trPr>
        <w:tc>
          <w:tcPr>
            <w:tcW w:w="2697" w:type="dxa"/>
          </w:tcPr>
          <w:p w14:paraId="3B095326" w14:textId="77777777" w:rsidR="00523E37" w:rsidRPr="00B73209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32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B73209" w14:paraId="1BC45D4B" w14:textId="77777777" w:rsidTr="005565AE">
        <w:trPr>
          <w:trHeight w:val="326"/>
        </w:trPr>
        <w:tc>
          <w:tcPr>
            <w:tcW w:w="2697" w:type="dxa"/>
          </w:tcPr>
          <w:p w14:paraId="6176C903" w14:textId="44AB550B" w:rsidR="00523E37" w:rsidRPr="00B73209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5F0E00"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F0E00"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F0E00"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B56EB"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F0E00"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C1946" w:rsidRPr="00B73209" w14:paraId="115BFF82" w14:textId="77777777" w:rsidTr="006D608C">
        <w:trPr>
          <w:trHeight w:val="407"/>
        </w:trPr>
        <w:tc>
          <w:tcPr>
            <w:tcW w:w="2697" w:type="dxa"/>
          </w:tcPr>
          <w:p w14:paraId="653DF471" w14:textId="67503117" w:rsidR="004C1946" w:rsidRPr="00B73209" w:rsidRDefault="0039487D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="004C1946"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ทางการเงิน</w:t>
            </w:r>
          </w:p>
        </w:tc>
        <w:tc>
          <w:tcPr>
            <w:tcW w:w="1620" w:type="dxa"/>
          </w:tcPr>
          <w:p w14:paraId="14D7908F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2CD17AF1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vAlign w:val="bottom"/>
          </w:tcPr>
          <w:p w14:paraId="7B6643D8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1D459C93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1294647C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61DF9B8C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</w:tcPr>
          <w:p w14:paraId="5A5F3408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73209" w14:paraId="690ED26A" w14:textId="77777777" w:rsidTr="006D608C">
        <w:trPr>
          <w:trHeight w:val="407"/>
        </w:trPr>
        <w:tc>
          <w:tcPr>
            <w:tcW w:w="2697" w:type="dxa"/>
          </w:tcPr>
          <w:p w14:paraId="002F44CA" w14:textId="712B34E7" w:rsidR="004C1946" w:rsidRPr="00B73209" w:rsidRDefault="004C1946" w:rsidP="004C1946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06EBB8C" w14:textId="6FA57119" w:rsidR="004C1946" w:rsidRPr="00B73209" w:rsidRDefault="00DE1268" w:rsidP="00DE1268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180" w:right="11" w:hanging="180"/>
              <w:contextualSpacing/>
              <w:rPr>
                <w:sz w:val="30"/>
                <w:szCs w:val="30"/>
                <w:lang w:eastAsia="ja-JP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180" w:type="dxa"/>
          </w:tcPr>
          <w:p w14:paraId="231DAC40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4465D291" w14:textId="0E3A61A7" w:rsidR="004C1946" w:rsidRPr="00B73209" w:rsidRDefault="00DE1268" w:rsidP="00DE1268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180" w:type="dxa"/>
            <w:gridSpan w:val="2"/>
          </w:tcPr>
          <w:p w14:paraId="114BCAD0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23B041A4" w14:textId="323C3EED" w:rsidR="004C1946" w:rsidRPr="00B73209" w:rsidRDefault="00DE1268" w:rsidP="00DE1268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180" w:type="dxa"/>
            <w:gridSpan w:val="2"/>
          </w:tcPr>
          <w:p w14:paraId="3BD2ED45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25E54EDA" w14:textId="5219EFB2" w:rsidR="004C1946" w:rsidRPr="00B73209" w:rsidRDefault="00DE1268" w:rsidP="00DE126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</w:tr>
      <w:tr w:rsidR="004C1946" w:rsidRPr="00B73209" w14:paraId="279E0BA6" w14:textId="77777777" w:rsidTr="003F7F1B">
        <w:trPr>
          <w:trHeight w:val="407"/>
        </w:trPr>
        <w:tc>
          <w:tcPr>
            <w:tcW w:w="2697" w:type="dxa"/>
          </w:tcPr>
          <w:p w14:paraId="04D2A106" w14:textId="040D92D7" w:rsidR="004C1946" w:rsidRPr="00B73209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F78153C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33F682DC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1306F908" w14:textId="54D82ECF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top w:val="double" w:sz="4" w:space="0" w:color="auto"/>
            </w:tcBorders>
          </w:tcPr>
          <w:p w14:paraId="0D8C69D9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53B37BB7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3F7F1B" w:rsidRPr="00B73209" w14:paraId="346791A8" w14:textId="77777777" w:rsidTr="006D608C">
        <w:trPr>
          <w:trHeight w:val="407"/>
        </w:trPr>
        <w:tc>
          <w:tcPr>
            <w:tcW w:w="2697" w:type="dxa"/>
          </w:tcPr>
          <w:p w14:paraId="6208AF45" w14:textId="2940D0C7" w:rsidR="003F7F1B" w:rsidRPr="00B73209" w:rsidRDefault="003F7F1B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F0E00"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0238D764" w14:textId="77777777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9ABCB54" w14:textId="77777777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vAlign w:val="bottom"/>
          </w:tcPr>
          <w:p w14:paraId="2EA4319B" w14:textId="77777777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6C0FDADA" w14:textId="77777777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374BCB57" w14:textId="77777777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71C4A30B" w14:textId="77777777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</w:tcPr>
          <w:p w14:paraId="1FAFC00E" w14:textId="77777777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3F7F1B" w:rsidRPr="00B73209" w14:paraId="071D8D80" w14:textId="77777777" w:rsidTr="006D608C">
        <w:trPr>
          <w:tblHeader/>
        </w:trPr>
        <w:tc>
          <w:tcPr>
            <w:tcW w:w="2697" w:type="dxa"/>
          </w:tcPr>
          <w:p w14:paraId="20037861" w14:textId="77777777" w:rsidR="003F7F1B" w:rsidRPr="00B73209" w:rsidRDefault="003F7F1B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</w:tcPr>
          <w:p w14:paraId="3B109B2B" w14:textId="79FADE8F" w:rsidR="003F7F1B" w:rsidRPr="00B73209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F0E00" w:rsidRPr="00B73209" w14:paraId="449DF253" w14:textId="77777777" w:rsidTr="005F0E00">
        <w:trPr>
          <w:trHeight w:val="521"/>
        </w:trPr>
        <w:tc>
          <w:tcPr>
            <w:tcW w:w="2697" w:type="dxa"/>
          </w:tcPr>
          <w:p w14:paraId="13CA28EA" w14:textId="77777777" w:rsidR="005F0E00" w:rsidRPr="00B73209" w:rsidRDefault="005F0E00" w:rsidP="005F0E00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73209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73209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07F077DC" w:rsidR="005F0E00" w:rsidRPr="00B73209" w:rsidRDefault="005D41E6" w:rsidP="005D41E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80" w:type="dxa"/>
            <w:vAlign w:val="bottom"/>
          </w:tcPr>
          <w:p w14:paraId="371D3CD4" w14:textId="77777777" w:rsidR="005F0E00" w:rsidRPr="00B73209" w:rsidRDefault="005F0E00" w:rsidP="005F0E0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77B35832" w14:textId="3AAAD356" w:rsidR="005F0E00" w:rsidRPr="00B73209" w:rsidRDefault="005D41E6" w:rsidP="001211A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80" w:type="dxa"/>
            <w:gridSpan w:val="2"/>
            <w:vAlign w:val="bottom"/>
          </w:tcPr>
          <w:p w14:paraId="364B656F" w14:textId="77777777" w:rsidR="005F0E00" w:rsidRPr="00B73209" w:rsidRDefault="005F0E00" w:rsidP="005F0E0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057F2320" w14:textId="0EC65A3F" w:rsidR="005F0E00" w:rsidRPr="00B73209" w:rsidRDefault="005F0E00" w:rsidP="001747D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80" w:type="dxa"/>
            <w:gridSpan w:val="2"/>
            <w:vAlign w:val="bottom"/>
          </w:tcPr>
          <w:p w14:paraId="79734742" w14:textId="77777777" w:rsidR="005F0E00" w:rsidRPr="00B73209" w:rsidRDefault="005F0E00" w:rsidP="005F0E0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56819780" w14:textId="6EAEDCCC" w:rsidR="005F0E00" w:rsidRPr="00B73209" w:rsidRDefault="005F0E00" w:rsidP="001747D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</w:tbl>
    <w:p w14:paraId="644719BE" w14:textId="7B4B14D1" w:rsidR="00A34A98" w:rsidRPr="00B73209" w:rsidRDefault="00D7505A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E546EC">
        <w:rPr>
          <w:rFonts w:ascii="Angsana New" w:hAnsi="Angsana New"/>
          <w:b/>
        </w:rPr>
        <w:br/>
      </w:r>
      <w:r w:rsidR="00A34A98" w:rsidRPr="00B73209">
        <w:rPr>
          <w:rFonts w:ascii="Angsana New" w:hAnsi="Angsana New"/>
          <w:b/>
          <w:sz w:val="32"/>
          <w:szCs w:val="32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904A8" w:rsidRPr="00B73209">
        <w:rPr>
          <w:rFonts w:ascii="Angsana New" w:hAnsi="Angsana New"/>
          <w:b/>
          <w:sz w:val="32"/>
          <w:szCs w:val="32"/>
          <w:cs/>
        </w:rPr>
        <w:br/>
      </w:r>
      <w:r w:rsidR="008604A7" w:rsidRPr="00B73209">
        <w:rPr>
          <w:rFonts w:ascii="Angsana New" w:hAnsi="Angsana New"/>
          <w:b/>
          <w:sz w:val="32"/>
          <w:szCs w:val="32"/>
          <w:cs/>
        </w:rPr>
        <w:t>ใน</w:t>
      </w:r>
      <w:r w:rsidR="00F95081" w:rsidRPr="00B73209">
        <w:rPr>
          <w:rFonts w:ascii="Angsana New" w:hAnsi="Angsana New"/>
          <w:b/>
          <w:sz w:val="32"/>
          <w:szCs w:val="32"/>
          <w:cs/>
        </w:rPr>
        <w:t>งบฐานะการเงิน</w:t>
      </w:r>
    </w:p>
    <w:p w14:paraId="0F7705B1" w14:textId="77777777" w:rsidR="00050731" w:rsidRPr="00330441" w:rsidRDefault="00050731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B73209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B73209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3209">
              <w:br w:type="page"/>
            </w:r>
            <w:r w:rsidR="00523E37"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B73209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32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435FFA12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20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732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147C6C" w:rsidRPr="00B7320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732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147C6C" w:rsidRPr="00B7320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732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5F6C2D7E" w14:textId="2B72EC33" w:rsidR="006B56EB" w:rsidRPr="00B73209" w:rsidRDefault="006B56EB" w:rsidP="00865EAA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73209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B73209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2B3D8850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5009B"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5009B"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5009B"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180" w:type="pct"/>
          </w:tcPr>
          <w:p w14:paraId="3D043C2E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B73209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24F5" w:rsidRPr="00B73209" w14:paraId="0CDC5D35" w14:textId="77777777" w:rsidTr="001B6AAD">
        <w:trPr>
          <w:trHeight w:val="440"/>
        </w:trPr>
        <w:tc>
          <w:tcPr>
            <w:tcW w:w="2647" w:type="pct"/>
          </w:tcPr>
          <w:p w14:paraId="559F0572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64C8D7C5" w:rsidR="000424F5" w:rsidRPr="00B73209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3553FC4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21DADFCF" w:rsidR="000424F5" w:rsidRPr="00B73209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4F5" w:rsidRPr="00B73209" w14:paraId="62599FB1" w14:textId="77777777" w:rsidTr="001B6AAD">
        <w:trPr>
          <w:trHeight w:val="418"/>
        </w:trPr>
        <w:tc>
          <w:tcPr>
            <w:tcW w:w="2647" w:type="pct"/>
          </w:tcPr>
          <w:p w14:paraId="7A9432D2" w14:textId="328038A1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73760802" w:rsidR="000424F5" w:rsidRPr="00B73209" w:rsidRDefault="001B6AAD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</w:tcPr>
          <w:p w14:paraId="09932B24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2BDC1FC0" w:rsidR="000424F5" w:rsidRPr="00B73209" w:rsidRDefault="001B6AAD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24F5" w:rsidRPr="00B73209" w14:paraId="4FF0817E" w14:textId="77777777" w:rsidTr="001B6AAD">
        <w:trPr>
          <w:trHeight w:val="428"/>
        </w:trPr>
        <w:tc>
          <w:tcPr>
            <w:tcW w:w="2647" w:type="pct"/>
          </w:tcPr>
          <w:p w14:paraId="722B40BD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29D357CD" w:rsidR="000424F5" w:rsidRPr="00B73209" w:rsidRDefault="001B6AAD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3" w:type="pct"/>
          </w:tcPr>
          <w:p w14:paraId="6DF97560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36BADF25" w:rsidR="000424F5" w:rsidRPr="00B73209" w:rsidRDefault="001B6AAD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24F5" w:rsidRPr="00B73209" w14:paraId="24B7C519" w14:textId="77777777" w:rsidTr="001B6AAD">
        <w:trPr>
          <w:trHeight w:val="336"/>
        </w:trPr>
        <w:tc>
          <w:tcPr>
            <w:tcW w:w="2647" w:type="pct"/>
          </w:tcPr>
          <w:p w14:paraId="58A4A0C7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5DA5F3A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424F5" w:rsidRPr="00B73209" w14:paraId="6F2F2127" w14:textId="77777777" w:rsidTr="004B7F3A">
        <w:trPr>
          <w:trHeight w:val="440"/>
        </w:trPr>
        <w:tc>
          <w:tcPr>
            <w:tcW w:w="2647" w:type="pct"/>
          </w:tcPr>
          <w:p w14:paraId="39110728" w14:textId="51909C41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0" w:type="pct"/>
          </w:tcPr>
          <w:p w14:paraId="5D4C5069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24F5" w:rsidRPr="00B73209" w14:paraId="005BC1BB" w14:textId="77777777" w:rsidTr="004B7F3A">
        <w:trPr>
          <w:trHeight w:val="418"/>
        </w:trPr>
        <w:tc>
          <w:tcPr>
            <w:tcW w:w="2647" w:type="pct"/>
          </w:tcPr>
          <w:p w14:paraId="7E17CFF9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35AB3877" w:rsidR="000424F5" w:rsidRPr="00B73209" w:rsidRDefault="008053F6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82,542</w:t>
            </w:r>
          </w:p>
        </w:tc>
        <w:tc>
          <w:tcPr>
            <w:tcW w:w="143" w:type="pct"/>
          </w:tcPr>
          <w:p w14:paraId="78284F47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7FF6CBE1" w:rsidR="000424F5" w:rsidRPr="00B73209" w:rsidRDefault="00F2619C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71,381</w:t>
            </w:r>
          </w:p>
        </w:tc>
      </w:tr>
      <w:tr w:rsidR="000424F5" w:rsidRPr="00B73209" w14:paraId="05AC6AA0" w14:textId="77777777" w:rsidTr="006962E5">
        <w:trPr>
          <w:trHeight w:val="418"/>
        </w:trPr>
        <w:tc>
          <w:tcPr>
            <w:tcW w:w="2647" w:type="pct"/>
          </w:tcPr>
          <w:p w14:paraId="5B23E206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5AAA8FFA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1C89CD25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2E5" w:rsidRPr="00B73209" w14:paraId="5E05DCDE" w14:textId="77777777" w:rsidTr="006962E5">
        <w:trPr>
          <w:trHeight w:val="423"/>
        </w:trPr>
        <w:tc>
          <w:tcPr>
            <w:tcW w:w="2647" w:type="pct"/>
          </w:tcPr>
          <w:p w14:paraId="428339A4" w14:textId="77777777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00E9B2E8" w:rsidR="006962E5" w:rsidRPr="00CC6F39" w:rsidRDefault="003F2B81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962E5" w:rsidRPr="00E03B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3" w:type="pct"/>
          </w:tcPr>
          <w:p w14:paraId="27BB0C23" w14:textId="77777777" w:rsidR="006962E5" w:rsidRPr="00CC6F3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0" w:type="pct"/>
          </w:tcPr>
          <w:p w14:paraId="4DCD74C7" w14:textId="3DCBF3B5" w:rsidR="006962E5" w:rsidRPr="00CC6F39" w:rsidRDefault="00CC6F39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6F39">
              <w:rPr>
                <w:rFonts w:ascii="Angsana New" w:hAnsi="Angsana New"/>
                <w:sz w:val="30"/>
                <w:szCs w:val="30"/>
              </w:rPr>
              <w:t>1</w:t>
            </w:r>
            <w:r w:rsidR="006962E5" w:rsidRPr="00CC6F39">
              <w:rPr>
                <w:rFonts w:ascii="Angsana New" w:hAnsi="Angsana New"/>
                <w:sz w:val="30"/>
                <w:szCs w:val="30"/>
              </w:rPr>
              <w:t>,</w:t>
            </w:r>
            <w:r w:rsidRPr="00CC6F39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0424F5" w:rsidRPr="00B73209" w14:paraId="15A3DE47" w14:textId="77777777" w:rsidTr="004B7F3A">
        <w:trPr>
          <w:trHeight w:val="467"/>
        </w:trPr>
        <w:tc>
          <w:tcPr>
            <w:tcW w:w="2647" w:type="pct"/>
          </w:tcPr>
          <w:p w14:paraId="3D818BE8" w14:textId="30E628A3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เลตเตอร์ออฟเครดิตและสินเชื่อเพื่อการนำเข้า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สำหรับซื้อสินค้าและวัสดุที่ยังไม่ได้ใช้</w:t>
            </w:r>
          </w:p>
        </w:tc>
        <w:tc>
          <w:tcPr>
            <w:tcW w:w="1180" w:type="pct"/>
            <w:vAlign w:val="bottom"/>
          </w:tcPr>
          <w:p w14:paraId="2DE10EBC" w14:textId="39F60A1A" w:rsidR="000424F5" w:rsidRPr="00B73209" w:rsidRDefault="00973CB4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  <w:tc>
          <w:tcPr>
            <w:tcW w:w="143" w:type="pct"/>
          </w:tcPr>
          <w:p w14:paraId="2DFF18C4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vAlign w:val="bottom"/>
          </w:tcPr>
          <w:p w14:paraId="2E65E235" w14:textId="1B967E37" w:rsidR="001C57F1" w:rsidRPr="00CC6F39" w:rsidRDefault="007279DE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6F39">
              <w:rPr>
                <w:rFonts w:ascii="Angsana New" w:hAnsi="Angsana New"/>
                <w:sz w:val="30"/>
                <w:szCs w:val="30"/>
              </w:rPr>
              <w:t>9,23</w:t>
            </w:r>
            <w:r w:rsidR="001A1202" w:rsidRPr="00CC6F3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962E5" w:rsidRPr="00B73209" w14:paraId="5369A73D" w14:textId="77777777" w:rsidTr="006962E5">
        <w:trPr>
          <w:trHeight w:val="467"/>
        </w:trPr>
        <w:tc>
          <w:tcPr>
            <w:tcW w:w="2647" w:type="pct"/>
          </w:tcPr>
          <w:p w14:paraId="5FE96292" w14:textId="78D41A26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1180" w:type="pct"/>
            <w:tcBorders>
              <w:bottom w:val="single" w:sz="4" w:space="0" w:color="auto"/>
            </w:tcBorders>
          </w:tcPr>
          <w:p w14:paraId="17777699" w14:textId="57FBD7FF" w:rsidR="006962E5" w:rsidRPr="00E03BA3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3BA3">
              <w:rPr>
                <w:rFonts w:ascii="Angsana New" w:hAnsi="Angsana New"/>
                <w:sz w:val="30"/>
                <w:szCs w:val="30"/>
              </w:rPr>
              <w:t>2</w:t>
            </w:r>
            <w:r w:rsidR="00E03BA3" w:rsidRPr="00E03BA3">
              <w:rPr>
                <w:rFonts w:ascii="Angsana New" w:hAnsi="Angsana New"/>
                <w:sz w:val="30"/>
                <w:szCs w:val="30"/>
              </w:rPr>
              <w:t>3</w:t>
            </w:r>
            <w:r w:rsidRPr="00E03BA3">
              <w:rPr>
                <w:rFonts w:ascii="Angsana New" w:hAnsi="Angsana New"/>
                <w:sz w:val="30"/>
                <w:szCs w:val="30"/>
              </w:rPr>
              <w:t>,</w:t>
            </w:r>
            <w:r w:rsidR="00E03BA3" w:rsidRPr="00E03BA3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143" w:type="pct"/>
          </w:tcPr>
          <w:p w14:paraId="5D0D9336" w14:textId="77777777" w:rsidR="006962E5" w:rsidRPr="00CC6F3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</w:tcPr>
          <w:p w14:paraId="6CD57154" w14:textId="45BDE5A5" w:rsidR="006962E5" w:rsidRPr="00CC6F3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6F39">
              <w:rPr>
                <w:rFonts w:ascii="Angsana New" w:hAnsi="Angsana New"/>
                <w:sz w:val="30"/>
                <w:szCs w:val="30"/>
              </w:rPr>
              <w:t>2</w:t>
            </w:r>
            <w:r w:rsidR="00CC6F39" w:rsidRPr="00CC6F39">
              <w:rPr>
                <w:rFonts w:ascii="Angsana New" w:hAnsi="Angsana New"/>
                <w:sz w:val="30"/>
                <w:szCs w:val="30"/>
              </w:rPr>
              <w:t>2</w:t>
            </w:r>
            <w:r w:rsidRPr="00CC6F39">
              <w:rPr>
                <w:rFonts w:ascii="Angsana New" w:hAnsi="Angsana New"/>
                <w:sz w:val="30"/>
                <w:szCs w:val="30"/>
              </w:rPr>
              <w:t>,</w:t>
            </w:r>
            <w:r w:rsidR="00CC6F39" w:rsidRPr="00CC6F39"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6962E5" w:rsidRPr="00B73209" w14:paraId="3F953A93" w14:textId="77777777" w:rsidTr="006962E5">
        <w:trPr>
          <w:trHeight w:val="467"/>
        </w:trPr>
        <w:tc>
          <w:tcPr>
            <w:tcW w:w="2647" w:type="pct"/>
          </w:tcPr>
          <w:p w14:paraId="0708062B" w14:textId="427F356E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755A465C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03BA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F2B8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F2B81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43" w:type="pct"/>
          </w:tcPr>
          <w:p w14:paraId="33C4FD30" w14:textId="77777777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163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461DC184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</w:rPr>
              <w:t>104,608</w:t>
            </w:r>
          </w:p>
        </w:tc>
      </w:tr>
    </w:tbl>
    <w:p w14:paraId="5B52FBB0" w14:textId="77777777" w:rsidR="00CD5AFA" w:rsidRPr="00B73209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</w:rPr>
      </w:pPr>
    </w:p>
    <w:p w14:paraId="18C2B581" w14:textId="77777777" w:rsidR="001D0BF2" w:rsidRPr="00B73209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</w:t>
      </w:r>
    </w:p>
    <w:p w14:paraId="00B9D2EF" w14:textId="77777777" w:rsidR="001D0BF2" w:rsidRPr="00B73209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73209">
        <w:rPr>
          <w:rFonts w:asciiTheme="majorBidi" w:hAnsiTheme="majorBidi" w:cstheme="majorBidi"/>
          <w:cs/>
        </w:rPr>
        <w:t xml:space="preserve"> </w:t>
      </w:r>
    </w:p>
    <w:p w14:paraId="6BD5BFEA" w14:textId="012CB14E" w:rsidR="001D0BF2" w:rsidRPr="00B73209" w:rsidRDefault="001D0BF2" w:rsidP="003D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3209">
        <w:rPr>
          <w:rFonts w:asciiTheme="majorBidi" w:hAnsiTheme="majorBidi"/>
          <w:sz w:val="30"/>
          <w:szCs w:val="30"/>
          <w:cs/>
        </w:rPr>
        <w:t xml:space="preserve">บริษัทได้ทำสัญญารับบริการจัดหาสาธารณูปโภคและสิ่งอำนวยความสะดวกภายในอาคารกับบริษัทหลายแห่ง </w:t>
      </w:r>
      <w:r w:rsidR="003D6EAC" w:rsidRPr="00B73209">
        <w:rPr>
          <w:rFonts w:asciiTheme="majorBidi" w:hAnsiTheme="majorBidi"/>
          <w:sz w:val="30"/>
          <w:szCs w:val="30"/>
        </w:rPr>
        <w:br/>
      </w:r>
      <w:r w:rsidRPr="00B73209">
        <w:rPr>
          <w:rFonts w:asciiTheme="majorBidi" w:hAnsiTheme="majorBidi"/>
          <w:sz w:val="30"/>
          <w:szCs w:val="30"/>
          <w:cs/>
        </w:rPr>
        <w:t xml:space="preserve">โดยมีระยะเวลาสัญญา </w:t>
      </w:r>
      <w:r w:rsidR="00DA6A47" w:rsidRPr="00B73209">
        <w:rPr>
          <w:rFonts w:asciiTheme="majorBidi" w:hAnsiTheme="majorBidi"/>
          <w:sz w:val="30"/>
          <w:szCs w:val="30"/>
        </w:rPr>
        <w:t xml:space="preserve">1 - </w:t>
      </w:r>
      <w:r w:rsidRPr="00B73209">
        <w:rPr>
          <w:rFonts w:asciiTheme="majorBidi" w:hAnsiTheme="majorBidi"/>
          <w:sz w:val="30"/>
          <w:szCs w:val="30"/>
        </w:rPr>
        <w:t>3</w:t>
      </w:r>
      <w:r w:rsidRPr="00B73209">
        <w:rPr>
          <w:rFonts w:asciiTheme="majorBidi" w:hAnsiTheme="majorBidi"/>
          <w:sz w:val="30"/>
          <w:szCs w:val="30"/>
          <w:cs/>
        </w:rPr>
        <w:t xml:space="preserve"> ปี ซึ่งมีค่าบริการเป็นรายเดือนตามที่ระบุไว้ในสัญญา</w:t>
      </w:r>
    </w:p>
    <w:p w14:paraId="178DF14D" w14:textId="77777777" w:rsidR="001D0BF2" w:rsidRPr="00B73209" w:rsidRDefault="001D0BF2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  <w:cs/>
        </w:rPr>
      </w:pPr>
    </w:p>
    <w:p w14:paraId="6FC08755" w14:textId="5F33BD8C" w:rsidR="0068783E" w:rsidRPr="00B73209" w:rsidRDefault="00FC687C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3209">
        <w:rPr>
          <w:rFonts w:ascii="Angsana New" w:hAnsi="Angsana New" w:hint="cs"/>
          <w:sz w:val="30"/>
          <w:szCs w:val="30"/>
          <w:cs/>
        </w:rPr>
        <w:t>ณ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วันที่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85009B" w:rsidRPr="00B73209">
        <w:rPr>
          <w:rFonts w:ascii="Angsana New" w:hAnsi="Angsana New"/>
          <w:sz w:val="30"/>
          <w:szCs w:val="30"/>
        </w:rPr>
        <w:t xml:space="preserve">31 </w:t>
      </w:r>
      <w:r w:rsidR="0085009B" w:rsidRPr="00B7320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F1F42" w:rsidRPr="00B73209">
        <w:rPr>
          <w:rFonts w:ascii="Angsana New" w:hAnsi="Angsana New"/>
          <w:sz w:val="30"/>
          <w:szCs w:val="30"/>
        </w:rPr>
        <w:t>256</w:t>
      </w:r>
      <w:r w:rsidR="0085009B" w:rsidRPr="00B73209">
        <w:rPr>
          <w:rFonts w:ascii="Angsana New" w:hAnsi="Angsana New"/>
          <w:sz w:val="30"/>
          <w:szCs w:val="30"/>
        </w:rPr>
        <w:t>9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523E37" w:rsidRPr="00B73209">
        <w:rPr>
          <w:rFonts w:ascii="Angsana New" w:hAnsi="Angsana New" w:hint="cs"/>
          <w:sz w:val="30"/>
          <w:szCs w:val="30"/>
          <w:cs/>
        </w:rPr>
        <w:t>กลุ่ม</w:t>
      </w:r>
      <w:r w:rsidR="00523E37" w:rsidRPr="00B73209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73209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73209">
        <w:rPr>
          <w:rFonts w:ascii="Angsana New" w:hAnsi="Angsana New"/>
          <w:sz w:val="30"/>
          <w:szCs w:val="30"/>
          <w:cs/>
        </w:rPr>
        <w:t>แห่ง</w:t>
      </w:r>
      <w:r w:rsidR="001F2A00" w:rsidRPr="00B73209">
        <w:rPr>
          <w:rFonts w:ascii="Angsana New" w:hAnsi="Angsana New"/>
          <w:sz w:val="30"/>
          <w:szCs w:val="30"/>
        </w:rPr>
        <w:br/>
      </w:r>
      <w:r w:rsidR="00523E37" w:rsidRPr="00B73209">
        <w:rPr>
          <w:rFonts w:ascii="Angsana New" w:hAnsi="Angsana New"/>
          <w:spacing w:val="-4"/>
          <w:sz w:val="30"/>
          <w:szCs w:val="30"/>
          <w:cs/>
        </w:rPr>
        <w:t>เพื่อการใช้ไฟฟ้าเป็นจำนวนเงิน</w:t>
      </w:r>
      <w:r w:rsidR="00A75352" w:rsidRPr="00B73209">
        <w:rPr>
          <w:rFonts w:ascii="Angsana New" w:hAnsi="Angsana New"/>
          <w:spacing w:val="-4"/>
          <w:sz w:val="30"/>
          <w:szCs w:val="30"/>
        </w:rPr>
        <w:t xml:space="preserve"> </w:t>
      </w:r>
      <w:r w:rsidR="00545B2B" w:rsidRPr="00B73209">
        <w:rPr>
          <w:rFonts w:ascii="Angsana New" w:hAnsi="Angsana New"/>
          <w:spacing w:val="-4"/>
          <w:sz w:val="30"/>
          <w:szCs w:val="30"/>
        </w:rPr>
        <w:t>2.7</w:t>
      </w:r>
      <w:r w:rsidR="004C5743" w:rsidRPr="00B73209">
        <w:rPr>
          <w:rFonts w:ascii="Angsana New" w:hAnsi="Angsana New"/>
          <w:spacing w:val="-4"/>
          <w:sz w:val="30"/>
          <w:szCs w:val="30"/>
        </w:rPr>
        <w:t xml:space="preserve"> </w:t>
      </w:r>
      <w:r w:rsidR="00523E37" w:rsidRPr="00B7320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23E37" w:rsidRPr="00B73209">
        <w:rPr>
          <w:rFonts w:ascii="Angsana New" w:hAnsi="Angsana New"/>
          <w:spacing w:val="-4"/>
          <w:sz w:val="30"/>
          <w:szCs w:val="30"/>
        </w:rPr>
        <w:t> </w:t>
      </w:r>
      <w:r w:rsidR="00523E37" w:rsidRPr="00B73209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523E37" w:rsidRPr="00B7320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523E37" w:rsidRPr="00B73209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85009B" w:rsidRPr="00B73209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523E37" w:rsidRPr="00B7320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A34A98" w:rsidRPr="00B7320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BF1F42" w:rsidRPr="00B73209">
        <w:rPr>
          <w:rFonts w:ascii="Angsana New" w:hAnsi="Angsana New"/>
          <w:i/>
          <w:iCs/>
          <w:spacing w:val="-4"/>
          <w:sz w:val="30"/>
          <w:szCs w:val="30"/>
        </w:rPr>
        <w:t xml:space="preserve">2.7 </w:t>
      </w:r>
      <w:r w:rsidR="00523E37" w:rsidRPr="00B73209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246306" w:rsidRPr="00B7320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56E08" w:rsidRPr="00B73209">
        <w:rPr>
          <w:rFonts w:ascii="Angsana New" w:hAnsi="Angsana New" w:hint="cs"/>
          <w:spacing w:val="-4"/>
          <w:sz w:val="30"/>
          <w:szCs w:val="30"/>
          <w:cs/>
        </w:rPr>
        <w:t>เพื่อ</w:t>
      </w:r>
      <w:r w:rsidR="00523E37" w:rsidRPr="00B73209">
        <w:rPr>
          <w:rFonts w:ascii="Angsana New" w:hAnsi="Angsana New" w:hint="cs"/>
          <w:spacing w:val="-4"/>
          <w:sz w:val="30"/>
          <w:szCs w:val="30"/>
          <w:cs/>
        </w:rPr>
        <w:t>ค้ำประกันผลงานเป็นจำนวนเงิน</w:t>
      </w:r>
      <w:bookmarkStart w:id="1" w:name="_Hlk15140898"/>
      <w:r w:rsidR="00A75352" w:rsidRPr="00B73209">
        <w:rPr>
          <w:rFonts w:ascii="Angsana New" w:hAnsi="Angsana New"/>
          <w:sz w:val="30"/>
          <w:szCs w:val="30"/>
        </w:rPr>
        <w:t xml:space="preserve"> </w:t>
      </w:r>
      <w:bookmarkEnd w:id="1"/>
      <w:r w:rsidR="009D5D96" w:rsidRPr="00B73209">
        <w:rPr>
          <w:rFonts w:ascii="Angsana New" w:hAnsi="Angsana New"/>
          <w:sz w:val="30"/>
          <w:szCs w:val="30"/>
        </w:rPr>
        <w:t>7</w:t>
      </w:r>
      <w:r w:rsidR="00A62E9F" w:rsidRPr="00B73209">
        <w:rPr>
          <w:rFonts w:ascii="Angsana New" w:hAnsi="Angsana New"/>
          <w:sz w:val="30"/>
          <w:szCs w:val="30"/>
        </w:rPr>
        <w:t>6.4</w:t>
      </w:r>
      <w:r w:rsidR="0002631F" w:rsidRPr="00B73209">
        <w:rPr>
          <w:rFonts w:ascii="Angsana New" w:hAnsi="Angsana New"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256</w:t>
      </w:r>
      <w:r w:rsidR="0085009B" w:rsidRPr="00B73209">
        <w:rPr>
          <w:rFonts w:ascii="Angsana New" w:hAnsi="Angsana New"/>
          <w:i/>
          <w:iCs/>
          <w:sz w:val="30"/>
          <w:szCs w:val="30"/>
        </w:rPr>
        <w:t>8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: </w:t>
      </w:r>
      <w:r w:rsidR="0085009B" w:rsidRPr="00B73209">
        <w:rPr>
          <w:rFonts w:ascii="Angsana New" w:hAnsi="Angsana New"/>
          <w:i/>
          <w:iCs/>
          <w:sz w:val="30"/>
          <w:szCs w:val="30"/>
        </w:rPr>
        <w:t>78.8</w:t>
      </w:r>
      <w:r w:rsidR="00BF1F42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523E37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="00246306" w:rsidRPr="00B73209">
        <w:rPr>
          <w:rFonts w:ascii="Angsana New" w:hAnsi="Angsana New" w:hint="cs"/>
          <w:sz w:val="30"/>
          <w:szCs w:val="30"/>
          <w:cs/>
        </w:rPr>
        <w:t>และค้ำประกันการประกวดราคา</w:t>
      </w:r>
      <w:r w:rsidR="0039432A" w:rsidRPr="00B73209">
        <w:rPr>
          <w:rFonts w:ascii="Angsana New" w:hAnsi="Angsana New" w:hint="cs"/>
          <w:sz w:val="30"/>
          <w:szCs w:val="30"/>
          <w:cs/>
        </w:rPr>
        <w:t>เ</w:t>
      </w:r>
      <w:r w:rsidR="00246306" w:rsidRPr="00B73209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246306" w:rsidRPr="00B73209">
        <w:rPr>
          <w:rFonts w:ascii="Angsana New" w:hAnsi="Angsana New"/>
          <w:sz w:val="30"/>
          <w:szCs w:val="30"/>
        </w:rPr>
        <w:t xml:space="preserve"> </w:t>
      </w:r>
      <w:r w:rsidR="00A62E9F" w:rsidRPr="00B73209">
        <w:rPr>
          <w:rFonts w:ascii="Angsana New" w:hAnsi="Angsana New"/>
          <w:sz w:val="30"/>
          <w:szCs w:val="30"/>
        </w:rPr>
        <w:t>3</w:t>
      </w:r>
      <w:r w:rsidR="006B70DF" w:rsidRPr="00B73209">
        <w:rPr>
          <w:rFonts w:ascii="Angsana New" w:hAnsi="Angsana New"/>
          <w:sz w:val="30"/>
          <w:szCs w:val="30"/>
        </w:rPr>
        <w:t>.5</w:t>
      </w:r>
      <w:r w:rsidR="0085009B" w:rsidRPr="00B73209">
        <w:rPr>
          <w:rFonts w:ascii="Angsana New" w:hAnsi="Angsana New"/>
          <w:sz w:val="30"/>
          <w:szCs w:val="30"/>
        </w:rPr>
        <w:t xml:space="preserve"> </w:t>
      </w:r>
      <w:r w:rsidR="00246306" w:rsidRPr="00B7320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 w:rsidRPr="00B73209">
        <w:rPr>
          <w:rFonts w:ascii="Angsana New" w:hAnsi="Angsana New"/>
          <w:sz w:val="30"/>
          <w:szCs w:val="30"/>
        </w:rPr>
        <w:br/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B73209">
        <w:rPr>
          <w:rFonts w:ascii="Angsana New" w:hAnsi="Angsana New"/>
          <w:i/>
          <w:iCs/>
          <w:sz w:val="30"/>
          <w:szCs w:val="30"/>
        </w:rPr>
        <w:t>256</w:t>
      </w:r>
      <w:r w:rsidR="0085009B" w:rsidRPr="00B73209">
        <w:rPr>
          <w:rFonts w:ascii="Angsana New" w:hAnsi="Angsana New"/>
          <w:i/>
          <w:iCs/>
          <w:sz w:val="30"/>
          <w:szCs w:val="30"/>
        </w:rPr>
        <w:t>8</w:t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: </w:t>
      </w:r>
      <w:r w:rsidR="0085009B" w:rsidRPr="00B73209">
        <w:rPr>
          <w:rFonts w:ascii="Angsana New" w:hAnsi="Angsana New"/>
          <w:i/>
          <w:iCs/>
          <w:sz w:val="30"/>
          <w:szCs w:val="30"/>
        </w:rPr>
        <w:t>6.1</w:t>
      </w:r>
      <w:r w:rsidR="00BF1F42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246306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B73209">
        <w:rPr>
          <w:rFonts w:ascii="Angsana New" w:hAnsi="Angsana New"/>
          <w:i/>
          <w:iCs/>
          <w:sz w:val="30"/>
          <w:szCs w:val="30"/>
        </w:rPr>
        <w:t>)</w:t>
      </w:r>
    </w:p>
    <w:p w14:paraId="2B37CDCD" w14:textId="77777777" w:rsidR="00B53CB9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</w:rPr>
      </w:pPr>
    </w:p>
    <w:p w14:paraId="6A5E5DC3" w14:textId="47D36D8F" w:rsidR="001D0BF2" w:rsidRPr="00B73209" w:rsidRDefault="00FC687C" w:rsidP="00906BE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209">
        <w:rPr>
          <w:rFonts w:ascii="Angsana New" w:hAnsi="Angsana New" w:hint="cs"/>
          <w:sz w:val="30"/>
          <w:szCs w:val="30"/>
          <w:cs/>
        </w:rPr>
        <w:t>ณ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วันที่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A37347" w:rsidRPr="00B73209">
        <w:rPr>
          <w:rFonts w:ascii="Angsana New" w:hAnsi="Angsana New"/>
          <w:sz w:val="30"/>
          <w:szCs w:val="30"/>
        </w:rPr>
        <w:t xml:space="preserve">31 </w:t>
      </w:r>
      <w:r w:rsidR="00A37347" w:rsidRPr="00B7320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37347" w:rsidRPr="00B73209">
        <w:rPr>
          <w:rFonts w:ascii="Angsana New" w:hAnsi="Angsana New"/>
          <w:sz w:val="30"/>
          <w:szCs w:val="30"/>
        </w:rPr>
        <w:t>2569</w:t>
      </w:r>
      <w:r w:rsidR="00A37347" w:rsidRPr="00B73209">
        <w:rPr>
          <w:rFonts w:ascii="Angsana New" w:hAnsi="Angsana New"/>
          <w:sz w:val="30"/>
          <w:szCs w:val="30"/>
          <w:cs/>
        </w:rPr>
        <w:t xml:space="preserve"> </w:t>
      </w:r>
      <w:r w:rsidR="00523E37" w:rsidRPr="00B73209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73209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73209">
        <w:rPr>
          <w:rFonts w:ascii="Angsana New" w:hAnsi="Angsana New"/>
          <w:sz w:val="30"/>
          <w:szCs w:val="30"/>
          <w:cs/>
        </w:rPr>
        <w:t>แ</w:t>
      </w:r>
      <w:r w:rsidR="00523E37" w:rsidRPr="00B73209">
        <w:rPr>
          <w:rFonts w:ascii="Angsana New" w:hAnsi="Angsana New" w:hint="cs"/>
          <w:sz w:val="30"/>
          <w:szCs w:val="30"/>
          <w:cs/>
        </w:rPr>
        <w:t>ห่</w:t>
      </w:r>
      <w:r w:rsidR="00523E37" w:rsidRPr="00B73209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="00523E37" w:rsidRPr="00B73209">
        <w:rPr>
          <w:rFonts w:ascii="Angsana New" w:hAnsi="Angsana New" w:hint="cs"/>
          <w:sz w:val="30"/>
          <w:szCs w:val="30"/>
          <w:cs/>
        </w:rPr>
        <w:t>เ</w:t>
      </w:r>
      <w:r w:rsidR="00523E37" w:rsidRPr="00B73209">
        <w:rPr>
          <w:rFonts w:ascii="Angsana New" w:hAnsi="Angsana New"/>
          <w:sz w:val="30"/>
          <w:szCs w:val="30"/>
          <w:cs/>
        </w:rPr>
        <w:t>ป็นจำนวนเงิน</w:t>
      </w:r>
      <w:bookmarkStart w:id="2" w:name="_Hlk15140909"/>
      <w:r w:rsidR="00982677" w:rsidRPr="00B73209">
        <w:rPr>
          <w:rFonts w:ascii="Angsana New" w:hAnsi="Angsana New"/>
          <w:sz w:val="30"/>
          <w:szCs w:val="30"/>
        </w:rPr>
        <w:t xml:space="preserve"> </w:t>
      </w:r>
      <w:bookmarkEnd w:id="2"/>
      <w:r w:rsidR="00B71816" w:rsidRPr="00B73209">
        <w:rPr>
          <w:rFonts w:ascii="Angsana New" w:hAnsi="Angsana New"/>
          <w:sz w:val="30"/>
          <w:szCs w:val="30"/>
        </w:rPr>
        <w:t>1.0</w:t>
      </w:r>
      <w:r w:rsidR="00BF1F42" w:rsidRPr="00B73209">
        <w:rPr>
          <w:rFonts w:ascii="Angsana New" w:hAnsi="Angsana New"/>
          <w:sz w:val="30"/>
          <w:szCs w:val="30"/>
        </w:rPr>
        <w:t xml:space="preserve"> </w:t>
      </w:r>
      <w:r w:rsidR="00523E37" w:rsidRPr="00B73209">
        <w:rPr>
          <w:rFonts w:ascii="Angsana New" w:hAnsi="Angsana New"/>
          <w:sz w:val="30"/>
          <w:szCs w:val="30"/>
          <w:cs/>
        </w:rPr>
        <w:t>ล้านบาท</w:t>
      </w:r>
      <w:r w:rsidR="00523E37" w:rsidRPr="00B73209">
        <w:rPr>
          <w:rFonts w:ascii="Angsana New" w:hAnsi="Angsana New"/>
          <w:sz w:val="30"/>
          <w:szCs w:val="30"/>
        </w:rPr>
        <w:t> 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(31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256</w:t>
      </w:r>
      <w:r w:rsidR="00A37347" w:rsidRPr="00B73209">
        <w:rPr>
          <w:rFonts w:ascii="Angsana New" w:hAnsi="Angsana New"/>
          <w:i/>
          <w:iCs/>
          <w:sz w:val="30"/>
          <w:szCs w:val="30"/>
        </w:rPr>
        <w:t>8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:</w:t>
      </w:r>
      <w:r w:rsidR="00A34A98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03F4E" w:rsidRPr="00B73209">
        <w:rPr>
          <w:rFonts w:ascii="Angsana New" w:hAnsi="Angsana New"/>
          <w:i/>
          <w:iCs/>
          <w:sz w:val="30"/>
          <w:szCs w:val="30"/>
        </w:rPr>
        <w:t xml:space="preserve">1.0 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7320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523E37" w:rsidRPr="00B73209">
        <w:rPr>
          <w:rFonts w:ascii="Angsana New" w:hAnsi="Angsana New"/>
          <w:sz w:val="30"/>
          <w:szCs w:val="30"/>
          <w:cs/>
        </w:rPr>
        <w:t xml:space="preserve"> </w:t>
      </w:r>
      <w:r w:rsidR="00156E08" w:rsidRPr="00B73209">
        <w:rPr>
          <w:rFonts w:ascii="Angsana New" w:hAnsi="Angsana New" w:hint="cs"/>
          <w:sz w:val="30"/>
          <w:szCs w:val="30"/>
          <w:cs/>
        </w:rPr>
        <w:t>เพื่อค้ำประกันผลงานเป็นจำนวนเงิน</w:t>
      </w:r>
      <w:r w:rsidR="0002631F" w:rsidRPr="00B73209">
        <w:rPr>
          <w:rFonts w:ascii="Angsana New" w:hAnsi="Angsana New"/>
          <w:sz w:val="30"/>
          <w:szCs w:val="30"/>
        </w:rPr>
        <w:t xml:space="preserve"> </w:t>
      </w:r>
      <w:r w:rsidR="00F937BF" w:rsidRPr="00B73209">
        <w:rPr>
          <w:rFonts w:ascii="Angsana New" w:hAnsi="Angsana New"/>
          <w:sz w:val="30"/>
          <w:szCs w:val="30"/>
        </w:rPr>
        <w:br/>
      </w:r>
      <w:r w:rsidR="001974BE" w:rsidRPr="00B73209">
        <w:rPr>
          <w:rFonts w:ascii="Angsana New" w:hAnsi="Angsana New"/>
          <w:sz w:val="30"/>
          <w:szCs w:val="30"/>
        </w:rPr>
        <w:t>67.9</w:t>
      </w:r>
      <w:r w:rsidR="00BF1F42" w:rsidRPr="00B73209">
        <w:rPr>
          <w:rFonts w:ascii="Angsana New" w:hAnsi="Angsana New"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="000B7229" w:rsidRPr="00B73209">
        <w:rPr>
          <w:rFonts w:ascii="Angsana New" w:hAnsi="Angsana New"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256</w:t>
      </w:r>
      <w:r w:rsidR="00A37347" w:rsidRPr="00B73209">
        <w:rPr>
          <w:rFonts w:ascii="Angsana New" w:hAnsi="Angsana New"/>
          <w:i/>
          <w:iCs/>
          <w:sz w:val="30"/>
          <w:szCs w:val="30"/>
        </w:rPr>
        <w:t>8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: </w:t>
      </w:r>
      <w:r w:rsidR="00903F4E" w:rsidRPr="00B73209">
        <w:rPr>
          <w:rFonts w:ascii="Angsana New" w:hAnsi="Angsana New"/>
          <w:i/>
          <w:iCs/>
          <w:sz w:val="30"/>
          <w:szCs w:val="30"/>
        </w:rPr>
        <w:t>72.5</w:t>
      </w:r>
      <w:r w:rsidR="00BF1F42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156E08" w:rsidRPr="00B73209">
        <w:rPr>
          <w:rFonts w:ascii="Angsana New" w:hAnsi="Angsana New" w:hint="cs"/>
          <w:sz w:val="30"/>
          <w:szCs w:val="30"/>
          <w:cs/>
        </w:rPr>
        <w:t>และค้ำประกันการประกวดราคา</w:t>
      </w:r>
      <w:r w:rsidR="003D6EAC" w:rsidRPr="00B73209">
        <w:rPr>
          <w:rFonts w:ascii="Angsana New" w:hAnsi="Angsana New" w:hint="cs"/>
          <w:sz w:val="30"/>
          <w:szCs w:val="30"/>
          <w:cs/>
        </w:rPr>
        <w:t>เ</w:t>
      </w:r>
      <w:r w:rsidR="00156E08" w:rsidRPr="00B73209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156E08" w:rsidRPr="00B73209">
        <w:rPr>
          <w:rFonts w:ascii="Angsana New" w:hAnsi="Angsana New"/>
          <w:sz w:val="30"/>
          <w:szCs w:val="30"/>
        </w:rPr>
        <w:t xml:space="preserve"> </w:t>
      </w:r>
      <w:r w:rsidR="005F0B7A" w:rsidRPr="00B73209">
        <w:rPr>
          <w:rFonts w:ascii="Angsana New" w:hAnsi="Angsana New"/>
          <w:sz w:val="30"/>
          <w:szCs w:val="30"/>
        </w:rPr>
        <w:t>2.5</w:t>
      </w:r>
      <w:r w:rsidR="0002631F" w:rsidRPr="00B73209">
        <w:rPr>
          <w:rFonts w:ascii="Angsana New" w:hAnsi="Angsana New"/>
          <w:sz w:val="30"/>
          <w:szCs w:val="30"/>
        </w:rPr>
        <w:t xml:space="preserve"> </w:t>
      </w:r>
      <w:r w:rsidR="00246306" w:rsidRPr="00B7320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 w:rsidRPr="00B73209">
        <w:rPr>
          <w:rFonts w:ascii="Angsana New" w:hAnsi="Angsana New"/>
          <w:sz w:val="30"/>
          <w:szCs w:val="30"/>
        </w:rPr>
        <w:br/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B73209">
        <w:rPr>
          <w:rFonts w:ascii="Angsana New" w:hAnsi="Angsana New"/>
          <w:i/>
          <w:iCs/>
          <w:sz w:val="30"/>
          <w:szCs w:val="30"/>
        </w:rPr>
        <w:t>256</w:t>
      </w:r>
      <w:r w:rsidR="00A37347" w:rsidRPr="00B73209">
        <w:rPr>
          <w:rFonts w:ascii="Angsana New" w:hAnsi="Angsana New"/>
          <w:i/>
          <w:iCs/>
          <w:sz w:val="30"/>
          <w:szCs w:val="30"/>
        </w:rPr>
        <w:t>8</w:t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: </w:t>
      </w:r>
      <w:r w:rsidR="001D0BF2" w:rsidRPr="00B73209">
        <w:rPr>
          <w:rFonts w:ascii="Angsana New" w:hAnsi="Angsana New"/>
          <w:i/>
          <w:iCs/>
          <w:sz w:val="30"/>
          <w:szCs w:val="30"/>
        </w:rPr>
        <w:t>3.9</w:t>
      </w:r>
      <w:r w:rsidR="00BF1F42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246306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B73209">
        <w:rPr>
          <w:rFonts w:ascii="Angsana New" w:hAnsi="Angsana New"/>
          <w:i/>
          <w:iCs/>
          <w:sz w:val="30"/>
          <w:szCs w:val="30"/>
        </w:rPr>
        <w:t>)</w:t>
      </w:r>
    </w:p>
    <w:p w14:paraId="4B8F63B4" w14:textId="77777777" w:rsidR="00906BE5" w:rsidRPr="00B73209" w:rsidRDefault="00906BE5" w:rsidP="00906BE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Cs w:val="18"/>
        </w:rPr>
      </w:pPr>
    </w:p>
    <w:p w14:paraId="7694E1BF" w14:textId="18C147B9" w:rsidR="00AF1913" w:rsidRPr="00330441" w:rsidRDefault="00D44097" w:rsidP="00330441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209">
        <w:rPr>
          <w:rFonts w:ascii="Angsana New" w:hAnsi="Angsana New" w:hint="cs"/>
          <w:sz w:val="30"/>
          <w:szCs w:val="30"/>
          <w:cs/>
        </w:rPr>
        <w:t>ณ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วันที่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A37347" w:rsidRPr="00B73209">
        <w:rPr>
          <w:rFonts w:ascii="Angsana New" w:hAnsi="Angsana New"/>
          <w:sz w:val="30"/>
          <w:szCs w:val="30"/>
        </w:rPr>
        <w:t xml:space="preserve">31 </w:t>
      </w:r>
      <w:r w:rsidR="00A37347" w:rsidRPr="00B7320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F1F42" w:rsidRPr="00B73209">
        <w:rPr>
          <w:rFonts w:ascii="Angsana New" w:hAnsi="Angsana New"/>
          <w:sz w:val="30"/>
          <w:szCs w:val="30"/>
        </w:rPr>
        <w:t>256</w:t>
      </w:r>
      <w:r w:rsidR="008F4E87" w:rsidRPr="00B73209">
        <w:rPr>
          <w:rFonts w:ascii="Angsana New" w:hAnsi="Angsana New"/>
          <w:sz w:val="30"/>
          <w:szCs w:val="30"/>
        </w:rPr>
        <w:t>9</w:t>
      </w:r>
      <w:r w:rsidR="00BF1F42"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="00F059AC" w:rsidRPr="00B73209">
        <w:rPr>
          <w:rFonts w:ascii="Angsana New" w:hAnsi="Angsana New"/>
          <w:sz w:val="30"/>
          <w:szCs w:val="30"/>
        </w:rPr>
        <w:t xml:space="preserve"> </w:t>
      </w:r>
      <w:r w:rsidR="00E33723" w:rsidRPr="00B73209">
        <w:rPr>
          <w:rFonts w:ascii="Angsana New" w:hAnsi="Angsana New"/>
          <w:sz w:val="30"/>
          <w:szCs w:val="30"/>
        </w:rPr>
        <w:t>2</w:t>
      </w:r>
      <w:r w:rsidR="004671CF">
        <w:rPr>
          <w:rFonts w:ascii="Angsana New" w:hAnsi="Angsana New"/>
          <w:sz w:val="30"/>
          <w:szCs w:val="30"/>
        </w:rPr>
        <w:t>88</w:t>
      </w:r>
      <w:r w:rsidR="00E33723" w:rsidRPr="00B73209">
        <w:rPr>
          <w:rFonts w:ascii="Angsana New" w:hAnsi="Angsana New"/>
          <w:sz w:val="30"/>
          <w:szCs w:val="30"/>
        </w:rPr>
        <w:t>.8</w:t>
      </w:r>
      <w:r w:rsidR="00BF1F42" w:rsidRPr="00B73209">
        <w:rPr>
          <w:rFonts w:ascii="Angsana New" w:hAnsi="Angsana New"/>
          <w:sz w:val="30"/>
          <w:szCs w:val="30"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B73209">
        <w:rPr>
          <w:rFonts w:ascii="Angsana New" w:hAnsi="Angsana New"/>
          <w:i/>
          <w:iCs/>
          <w:sz w:val="30"/>
          <w:szCs w:val="30"/>
        </w:rPr>
        <w:br/>
      </w:r>
      <w:r w:rsidRPr="00B73209">
        <w:rPr>
          <w:rFonts w:ascii="Angsana New" w:hAnsi="Angsana New"/>
          <w:i/>
          <w:iCs/>
          <w:sz w:val="30"/>
          <w:szCs w:val="30"/>
          <w:cs/>
        </w:rPr>
        <w:t>(</w:t>
      </w:r>
      <w:r w:rsidRPr="00B73209">
        <w:rPr>
          <w:rFonts w:ascii="Angsana New" w:hAnsi="Angsana New"/>
          <w:i/>
          <w:iCs/>
          <w:sz w:val="30"/>
          <w:szCs w:val="30"/>
        </w:rPr>
        <w:t>31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73209">
        <w:rPr>
          <w:rFonts w:ascii="Angsana New" w:hAnsi="Angsana New"/>
          <w:i/>
          <w:iCs/>
          <w:sz w:val="30"/>
          <w:szCs w:val="30"/>
        </w:rPr>
        <w:t>256</w:t>
      </w:r>
      <w:r w:rsidR="00A37347" w:rsidRPr="00B73209">
        <w:rPr>
          <w:rFonts w:ascii="Angsana New" w:hAnsi="Angsana New"/>
          <w:i/>
          <w:iCs/>
          <w:sz w:val="30"/>
          <w:szCs w:val="30"/>
        </w:rPr>
        <w:t>8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37347" w:rsidRPr="00B73209">
        <w:rPr>
          <w:rFonts w:ascii="Angsana New" w:hAnsi="Angsana New"/>
          <w:i/>
          <w:iCs/>
          <w:sz w:val="30"/>
          <w:szCs w:val="30"/>
        </w:rPr>
        <w:t>280.5</w:t>
      </w:r>
      <w:r w:rsidR="00BF1F42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i/>
          <w:iCs/>
          <w:sz w:val="30"/>
          <w:szCs w:val="30"/>
          <w:cs/>
        </w:rPr>
        <w:t>)</w:t>
      </w:r>
      <w:r w:rsidR="00712D85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D43E73A" w14:textId="62904A7B" w:rsidR="00712D85" w:rsidRPr="00B73209" w:rsidRDefault="00712D85" w:rsidP="00712D85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73209">
        <w:rPr>
          <w:rFonts w:ascii="Angsana New" w:hAnsi="Angsana New" w:hint="cs"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3F5A2179" w14:textId="77777777" w:rsidR="00712D85" w:rsidRPr="00B73209" w:rsidRDefault="00712D85" w:rsidP="00712D85">
      <w:pPr>
        <w:rPr>
          <w:sz w:val="30"/>
          <w:szCs w:val="30"/>
          <w:lang w:eastAsia="x-none"/>
        </w:rPr>
      </w:pPr>
    </w:p>
    <w:p w14:paraId="736297B6" w14:textId="2592875C" w:rsidR="00712D85" w:rsidRDefault="00BB435C" w:rsidP="00BB4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435C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Pr="00BB435C">
        <w:rPr>
          <w:rFonts w:ascii="Angsana New" w:hAnsi="Angsana New"/>
          <w:sz w:val="30"/>
          <w:szCs w:val="30"/>
        </w:rPr>
        <w:t>23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Pr="00BB435C">
        <w:rPr>
          <w:rFonts w:ascii="Angsana New" w:hAnsi="Angsana New" w:hint="cs"/>
          <w:sz w:val="30"/>
          <w:szCs w:val="30"/>
          <w:cs/>
        </w:rPr>
        <w:t>เมษายน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Pr="00BB435C">
        <w:rPr>
          <w:rFonts w:ascii="Angsana New" w:hAnsi="Angsana New"/>
          <w:sz w:val="30"/>
          <w:szCs w:val="30"/>
        </w:rPr>
        <w:t>2569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Pr="00BB435C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ผู้ถือหุ้นมีมติอนุมัติการจ่ายเงิน</w:t>
      </w:r>
      <w:r w:rsidR="00DC0619">
        <w:rPr>
          <w:rFonts w:ascii="Angsana New" w:hAnsi="Angsana New"/>
          <w:sz w:val="30"/>
          <w:szCs w:val="30"/>
        </w:rPr>
        <w:br/>
      </w:r>
      <w:r w:rsidRPr="00BB435C">
        <w:rPr>
          <w:rFonts w:ascii="Angsana New" w:hAnsi="Angsana New" w:hint="cs"/>
          <w:sz w:val="30"/>
          <w:szCs w:val="30"/>
          <w:cs/>
        </w:rPr>
        <w:t>ปันผลจากกำไร</w:t>
      </w:r>
      <w:r w:rsidR="00EF6BAD">
        <w:rPr>
          <w:rFonts w:ascii="Angsana New" w:hAnsi="Angsana New" w:hint="cs"/>
          <w:sz w:val="30"/>
          <w:szCs w:val="30"/>
          <w:cs/>
        </w:rPr>
        <w:t xml:space="preserve">สะสมของบริษัท </w:t>
      </w:r>
      <w:r w:rsidRPr="00BB435C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Pr="00BB435C">
        <w:rPr>
          <w:rFonts w:ascii="Angsana New" w:hAnsi="Angsana New"/>
          <w:sz w:val="30"/>
          <w:szCs w:val="30"/>
        </w:rPr>
        <w:t>0</w:t>
      </w:r>
      <w:r w:rsidRPr="00BB435C">
        <w:rPr>
          <w:rFonts w:ascii="Angsana New" w:hAnsi="Angsana New"/>
          <w:sz w:val="30"/>
          <w:szCs w:val="30"/>
          <w:cs/>
        </w:rPr>
        <w:t>.</w:t>
      </w:r>
      <w:r w:rsidRPr="00BB435C">
        <w:rPr>
          <w:rFonts w:ascii="Angsana New" w:hAnsi="Angsana New"/>
          <w:sz w:val="30"/>
          <w:szCs w:val="30"/>
        </w:rPr>
        <w:t>04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Pr="00BB435C">
        <w:rPr>
          <w:rFonts w:ascii="Angsana New" w:hAnsi="Angsana New" w:hint="cs"/>
          <w:sz w:val="30"/>
          <w:szCs w:val="30"/>
          <w:cs/>
        </w:rPr>
        <w:t>บาท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Pr="00BB435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19.68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Pr="00BB435C">
        <w:rPr>
          <w:rFonts w:ascii="Angsana New" w:hAnsi="Angsana New" w:hint="cs"/>
          <w:sz w:val="30"/>
          <w:szCs w:val="30"/>
          <w:cs/>
        </w:rPr>
        <w:t>ล้านบาท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Pr="00BB435C">
        <w:rPr>
          <w:rFonts w:ascii="Angsana New" w:hAnsi="Angsana New" w:hint="cs"/>
          <w:sz w:val="30"/>
          <w:szCs w:val="30"/>
          <w:cs/>
        </w:rPr>
        <w:t>เงินปันผลดังกล่าวจะจ่ายในเดือนพฤษภาคม</w:t>
      </w:r>
      <w:r w:rsidRPr="00BB435C">
        <w:rPr>
          <w:rFonts w:ascii="Angsana New" w:hAnsi="Angsana New"/>
          <w:sz w:val="30"/>
          <w:szCs w:val="30"/>
          <w:cs/>
        </w:rPr>
        <w:t xml:space="preserve"> </w:t>
      </w:r>
      <w:r w:rsidR="00B16B01">
        <w:rPr>
          <w:rFonts w:ascii="Angsana New" w:hAnsi="Angsana New"/>
          <w:sz w:val="30"/>
          <w:szCs w:val="30"/>
        </w:rPr>
        <w:t>2569</w:t>
      </w:r>
    </w:p>
    <w:p w14:paraId="2B4DCDBF" w14:textId="77777777" w:rsidR="00EF6BAD" w:rsidRDefault="00EF6BAD" w:rsidP="00BB4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05EC37" w14:textId="77777777" w:rsidR="00712D85" w:rsidRPr="00712D85" w:rsidRDefault="00712D85" w:rsidP="00454D50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712D85" w:rsidRPr="00712D85" w:rsidSect="001A566B">
      <w:headerReference w:type="default" r:id="rId11"/>
      <w:footerReference w:type="default" r:id="rId12"/>
      <w:type w:val="continuous"/>
      <w:pgSz w:w="11909" w:h="16834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12EDF" w14:textId="77777777" w:rsidR="00474AF5" w:rsidRDefault="00474AF5" w:rsidP="00FC04D5">
      <w:r>
        <w:separator/>
      </w:r>
    </w:p>
  </w:endnote>
  <w:endnote w:type="continuationSeparator" w:id="0">
    <w:p w14:paraId="56EB5928" w14:textId="77777777" w:rsidR="00474AF5" w:rsidRDefault="00474AF5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0E8E7" w14:textId="77777777" w:rsidR="00474AF5" w:rsidRDefault="00474AF5" w:rsidP="00FC04D5">
      <w:r>
        <w:separator/>
      </w:r>
    </w:p>
  </w:footnote>
  <w:footnote w:type="continuationSeparator" w:id="0">
    <w:p w14:paraId="3C129A16" w14:textId="77777777" w:rsidR="00474AF5" w:rsidRDefault="00474AF5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76403C" w14:textId="6A84376E" w:rsidR="007C7F66" w:rsidRDefault="007C7F66" w:rsidP="007C7F6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4B1962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4B1962"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="004B1962"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="004B1962" w:rsidRPr="003B5EBA">
      <w:rPr>
        <w:rFonts w:ascii="Angsana New" w:hAnsi="Angsana New"/>
        <w:b/>
        <w:bCs/>
        <w:sz w:val="32"/>
        <w:szCs w:val="32"/>
      </w:rPr>
      <w:t xml:space="preserve"> </w:t>
    </w:r>
    <w:r w:rsidR="004B1962">
      <w:rPr>
        <w:rFonts w:ascii="Angsana New" w:hAnsi="Angsana New"/>
        <w:b/>
        <w:bCs/>
        <w:sz w:val="32"/>
        <w:szCs w:val="32"/>
      </w:rPr>
      <w:t>31</w:t>
    </w:r>
    <w:r w:rsidR="004B1962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4B1962">
      <w:rPr>
        <w:rFonts w:ascii="Angsana New" w:hAnsi="Angsana New"/>
        <w:b/>
        <w:bCs/>
        <w:sz w:val="32"/>
        <w:szCs w:val="32"/>
      </w:rPr>
      <w:t>2569</w:t>
    </w:r>
    <w:r w:rsidR="004B1962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5F7F"/>
    <w:multiLevelType w:val="singleLevel"/>
    <w:tmpl w:val="89E0D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14"/>
  </w:num>
  <w:num w:numId="12" w16cid:durableId="1338076766">
    <w:abstractNumId w:val="12"/>
  </w:num>
  <w:num w:numId="13" w16cid:durableId="1755734970">
    <w:abstractNumId w:val="17"/>
  </w:num>
  <w:num w:numId="14" w16cid:durableId="960574881">
    <w:abstractNumId w:val="13"/>
  </w:num>
  <w:num w:numId="15" w16cid:durableId="141428454">
    <w:abstractNumId w:val="15"/>
  </w:num>
  <w:num w:numId="16" w16cid:durableId="1575166250">
    <w:abstractNumId w:val="18"/>
  </w:num>
  <w:num w:numId="17" w16cid:durableId="871654528">
    <w:abstractNumId w:val="11"/>
  </w:num>
  <w:num w:numId="18" w16cid:durableId="2069062661">
    <w:abstractNumId w:val="16"/>
  </w:num>
  <w:num w:numId="19" w16cid:durableId="312273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9223876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3415"/>
    <w:rsid w:val="0000387E"/>
    <w:rsid w:val="000039D2"/>
    <w:rsid w:val="000045AE"/>
    <w:rsid w:val="000049F5"/>
    <w:rsid w:val="00004D45"/>
    <w:rsid w:val="00004DAA"/>
    <w:rsid w:val="000051B5"/>
    <w:rsid w:val="00005630"/>
    <w:rsid w:val="0000577F"/>
    <w:rsid w:val="00005923"/>
    <w:rsid w:val="0000593C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1DE5"/>
    <w:rsid w:val="0001204A"/>
    <w:rsid w:val="0001208E"/>
    <w:rsid w:val="0001222E"/>
    <w:rsid w:val="00012C2A"/>
    <w:rsid w:val="00012E89"/>
    <w:rsid w:val="000135F4"/>
    <w:rsid w:val="00013C90"/>
    <w:rsid w:val="00014D44"/>
    <w:rsid w:val="00014E37"/>
    <w:rsid w:val="00014F80"/>
    <w:rsid w:val="000151EC"/>
    <w:rsid w:val="00015358"/>
    <w:rsid w:val="000155AA"/>
    <w:rsid w:val="00015D1B"/>
    <w:rsid w:val="00015F3D"/>
    <w:rsid w:val="0001625B"/>
    <w:rsid w:val="000163E8"/>
    <w:rsid w:val="00016872"/>
    <w:rsid w:val="00016DE8"/>
    <w:rsid w:val="000170F1"/>
    <w:rsid w:val="0001725C"/>
    <w:rsid w:val="00017290"/>
    <w:rsid w:val="0001774E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1F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5A6"/>
    <w:rsid w:val="00034834"/>
    <w:rsid w:val="0003507F"/>
    <w:rsid w:val="000352C7"/>
    <w:rsid w:val="00035B49"/>
    <w:rsid w:val="00036597"/>
    <w:rsid w:val="00036D78"/>
    <w:rsid w:val="00037A19"/>
    <w:rsid w:val="00040321"/>
    <w:rsid w:val="00040E04"/>
    <w:rsid w:val="00041BBD"/>
    <w:rsid w:val="000424E5"/>
    <w:rsid w:val="000424F5"/>
    <w:rsid w:val="000427C8"/>
    <w:rsid w:val="00042945"/>
    <w:rsid w:val="00042981"/>
    <w:rsid w:val="00043176"/>
    <w:rsid w:val="00043241"/>
    <w:rsid w:val="0004372F"/>
    <w:rsid w:val="000447DF"/>
    <w:rsid w:val="000448BA"/>
    <w:rsid w:val="00044A1D"/>
    <w:rsid w:val="00044FB0"/>
    <w:rsid w:val="00045B2C"/>
    <w:rsid w:val="00045C1E"/>
    <w:rsid w:val="00045E37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0731"/>
    <w:rsid w:val="000509F3"/>
    <w:rsid w:val="000517E2"/>
    <w:rsid w:val="00051978"/>
    <w:rsid w:val="00051BEC"/>
    <w:rsid w:val="00051F12"/>
    <w:rsid w:val="00052250"/>
    <w:rsid w:val="000524F2"/>
    <w:rsid w:val="0005255E"/>
    <w:rsid w:val="000527E9"/>
    <w:rsid w:val="00052887"/>
    <w:rsid w:val="00052A7D"/>
    <w:rsid w:val="00052CDA"/>
    <w:rsid w:val="00052E37"/>
    <w:rsid w:val="0005347F"/>
    <w:rsid w:val="00053875"/>
    <w:rsid w:val="000539F4"/>
    <w:rsid w:val="00054143"/>
    <w:rsid w:val="00054417"/>
    <w:rsid w:val="000548A3"/>
    <w:rsid w:val="00054A14"/>
    <w:rsid w:val="00054A6F"/>
    <w:rsid w:val="00055263"/>
    <w:rsid w:val="0005527C"/>
    <w:rsid w:val="000554A1"/>
    <w:rsid w:val="00055C43"/>
    <w:rsid w:val="000560F0"/>
    <w:rsid w:val="00056697"/>
    <w:rsid w:val="00056885"/>
    <w:rsid w:val="00056D41"/>
    <w:rsid w:val="000571CC"/>
    <w:rsid w:val="0005737A"/>
    <w:rsid w:val="00057399"/>
    <w:rsid w:val="00057BB5"/>
    <w:rsid w:val="00057CF9"/>
    <w:rsid w:val="00057EA6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160"/>
    <w:rsid w:val="00066750"/>
    <w:rsid w:val="00066F96"/>
    <w:rsid w:val="00066FC2"/>
    <w:rsid w:val="000671D3"/>
    <w:rsid w:val="000672AE"/>
    <w:rsid w:val="00067A04"/>
    <w:rsid w:val="00067A2B"/>
    <w:rsid w:val="00067DA3"/>
    <w:rsid w:val="0007004B"/>
    <w:rsid w:val="00070612"/>
    <w:rsid w:val="000707D7"/>
    <w:rsid w:val="00070831"/>
    <w:rsid w:val="00070A25"/>
    <w:rsid w:val="00070B78"/>
    <w:rsid w:val="00070CA6"/>
    <w:rsid w:val="000711A5"/>
    <w:rsid w:val="00071291"/>
    <w:rsid w:val="0007182F"/>
    <w:rsid w:val="00071CCC"/>
    <w:rsid w:val="00071E8B"/>
    <w:rsid w:val="0007238A"/>
    <w:rsid w:val="000723A8"/>
    <w:rsid w:val="0007288B"/>
    <w:rsid w:val="00072AAA"/>
    <w:rsid w:val="00072CD6"/>
    <w:rsid w:val="00072EA4"/>
    <w:rsid w:val="00072EF4"/>
    <w:rsid w:val="00072F33"/>
    <w:rsid w:val="00073387"/>
    <w:rsid w:val="00073842"/>
    <w:rsid w:val="00073D51"/>
    <w:rsid w:val="00073E51"/>
    <w:rsid w:val="00074310"/>
    <w:rsid w:val="000744F2"/>
    <w:rsid w:val="00074536"/>
    <w:rsid w:val="0007454C"/>
    <w:rsid w:val="00074A2B"/>
    <w:rsid w:val="00074ABC"/>
    <w:rsid w:val="000750F6"/>
    <w:rsid w:val="00075B2C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C60"/>
    <w:rsid w:val="00083D52"/>
    <w:rsid w:val="0008418B"/>
    <w:rsid w:val="00084343"/>
    <w:rsid w:val="000843DE"/>
    <w:rsid w:val="000847DC"/>
    <w:rsid w:val="000848EF"/>
    <w:rsid w:val="00084AAE"/>
    <w:rsid w:val="000856C4"/>
    <w:rsid w:val="000859AB"/>
    <w:rsid w:val="000859B9"/>
    <w:rsid w:val="00085CED"/>
    <w:rsid w:val="0008626C"/>
    <w:rsid w:val="000862F6"/>
    <w:rsid w:val="000866AB"/>
    <w:rsid w:val="0008676A"/>
    <w:rsid w:val="00086BDC"/>
    <w:rsid w:val="0008701B"/>
    <w:rsid w:val="000878C3"/>
    <w:rsid w:val="00087A5A"/>
    <w:rsid w:val="000901EA"/>
    <w:rsid w:val="000906D3"/>
    <w:rsid w:val="00090702"/>
    <w:rsid w:val="0009074D"/>
    <w:rsid w:val="00090856"/>
    <w:rsid w:val="00090979"/>
    <w:rsid w:val="00090F16"/>
    <w:rsid w:val="00091A11"/>
    <w:rsid w:val="00091BEF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5F9C"/>
    <w:rsid w:val="00096AFB"/>
    <w:rsid w:val="00097243"/>
    <w:rsid w:val="00097294"/>
    <w:rsid w:val="000979C5"/>
    <w:rsid w:val="00097A75"/>
    <w:rsid w:val="00097C99"/>
    <w:rsid w:val="000A0193"/>
    <w:rsid w:val="000A02FD"/>
    <w:rsid w:val="000A0DA5"/>
    <w:rsid w:val="000A0F27"/>
    <w:rsid w:val="000A1025"/>
    <w:rsid w:val="000A153B"/>
    <w:rsid w:val="000A222A"/>
    <w:rsid w:val="000A2427"/>
    <w:rsid w:val="000A2779"/>
    <w:rsid w:val="000A28DD"/>
    <w:rsid w:val="000A2BBE"/>
    <w:rsid w:val="000A2BCD"/>
    <w:rsid w:val="000A2CEC"/>
    <w:rsid w:val="000A2F38"/>
    <w:rsid w:val="000A2F93"/>
    <w:rsid w:val="000A2FD6"/>
    <w:rsid w:val="000A3448"/>
    <w:rsid w:val="000A3561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6A24"/>
    <w:rsid w:val="000A713D"/>
    <w:rsid w:val="000A7385"/>
    <w:rsid w:val="000A7609"/>
    <w:rsid w:val="000A7F22"/>
    <w:rsid w:val="000B08C1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B0C"/>
    <w:rsid w:val="000B3F58"/>
    <w:rsid w:val="000B3FB0"/>
    <w:rsid w:val="000B4F1B"/>
    <w:rsid w:val="000B560E"/>
    <w:rsid w:val="000B56C0"/>
    <w:rsid w:val="000B5A80"/>
    <w:rsid w:val="000B5C68"/>
    <w:rsid w:val="000B5C85"/>
    <w:rsid w:val="000B5E50"/>
    <w:rsid w:val="000B60B8"/>
    <w:rsid w:val="000B6421"/>
    <w:rsid w:val="000B6540"/>
    <w:rsid w:val="000B677C"/>
    <w:rsid w:val="000B6805"/>
    <w:rsid w:val="000B7067"/>
    <w:rsid w:val="000B70BA"/>
    <w:rsid w:val="000B71BA"/>
    <w:rsid w:val="000B7229"/>
    <w:rsid w:val="000B72AA"/>
    <w:rsid w:val="000B72E6"/>
    <w:rsid w:val="000B7655"/>
    <w:rsid w:val="000B76F2"/>
    <w:rsid w:val="000B772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332"/>
    <w:rsid w:val="000C366E"/>
    <w:rsid w:val="000C37C4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AB0"/>
    <w:rsid w:val="000C6DFB"/>
    <w:rsid w:val="000C721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53B"/>
    <w:rsid w:val="000D6775"/>
    <w:rsid w:val="000D6C57"/>
    <w:rsid w:val="000D6EB7"/>
    <w:rsid w:val="000D7776"/>
    <w:rsid w:val="000D783C"/>
    <w:rsid w:val="000D7DE2"/>
    <w:rsid w:val="000D7E37"/>
    <w:rsid w:val="000E0238"/>
    <w:rsid w:val="000E0E0E"/>
    <w:rsid w:val="000E0F49"/>
    <w:rsid w:val="000E0FDE"/>
    <w:rsid w:val="000E1158"/>
    <w:rsid w:val="000E1593"/>
    <w:rsid w:val="000E16C6"/>
    <w:rsid w:val="000E18E1"/>
    <w:rsid w:val="000E1AA6"/>
    <w:rsid w:val="000E23A6"/>
    <w:rsid w:val="000E297D"/>
    <w:rsid w:val="000E37C0"/>
    <w:rsid w:val="000E3FA7"/>
    <w:rsid w:val="000E406E"/>
    <w:rsid w:val="000E414E"/>
    <w:rsid w:val="000E419D"/>
    <w:rsid w:val="000E4B01"/>
    <w:rsid w:val="000E4D8E"/>
    <w:rsid w:val="000E52DE"/>
    <w:rsid w:val="000E5518"/>
    <w:rsid w:val="000E56C0"/>
    <w:rsid w:val="000E5B08"/>
    <w:rsid w:val="000E5DA0"/>
    <w:rsid w:val="000E5F39"/>
    <w:rsid w:val="000E60CB"/>
    <w:rsid w:val="000E6849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494"/>
    <w:rsid w:val="000F3746"/>
    <w:rsid w:val="000F3F60"/>
    <w:rsid w:val="000F4727"/>
    <w:rsid w:val="000F4828"/>
    <w:rsid w:val="000F4CBB"/>
    <w:rsid w:val="000F50B1"/>
    <w:rsid w:val="000F56B9"/>
    <w:rsid w:val="000F5755"/>
    <w:rsid w:val="000F5A2C"/>
    <w:rsid w:val="000F609A"/>
    <w:rsid w:val="000F610B"/>
    <w:rsid w:val="000F6944"/>
    <w:rsid w:val="000F6967"/>
    <w:rsid w:val="000F6BCF"/>
    <w:rsid w:val="000F6C2D"/>
    <w:rsid w:val="000F7119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1A5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A80"/>
    <w:rsid w:val="00110EF0"/>
    <w:rsid w:val="00111062"/>
    <w:rsid w:val="001113BB"/>
    <w:rsid w:val="001122B6"/>
    <w:rsid w:val="00112755"/>
    <w:rsid w:val="00112C97"/>
    <w:rsid w:val="00112DAA"/>
    <w:rsid w:val="00112FA9"/>
    <w:rsid w:val="001134D2"/>
    <w:rsid w:val="00113ABA"/>
    <w:rsid w:val="00113E19"/>
    <w:rsid w:val="00114633"/>
    <w:rsid w:val="00114D3B"/>
    <w:rsid w:val="00115778"/>
    <w:rsid w:val="00115D9F"/>
    <w:rsid w:val="00115EFB"/>
    <w:rsid w:val="00116094"/>
    <w:rsid w:val="001163ED"/>
    <w:rsid w:val="001166CA"/>
    <w:rsid w:val="001168CD"/>
    <w:rsid w:val="001169F5"/>
    <w:rsid w:val="00116D6C"/>
    <w:rsid w:val="00116F04"/>
    <w:rsid w:val="00117191"/>
    <w:rsid w:val="001177AE"/>
    <w:rsid w:val="001179A6"/>
    <w:rsid w:val="00117C30"/>
    <w:rsid w:val="00120A8F"/>
    <w:rsid w:val="00120EC3"/>
    <w:rsid w:val="001211AF"/>
    <w:rsid w:val="001213F2"/>
    <w:rsid w:val="001214AB"/>
    <w:rsid w:val="00121BA2"/>
    <w:rsid w:val="00122106"/>
    <w:rsid w:val="00122405"/>
    <w:rsid w:val="0012242F"/>
    <w:rsid w:val="00122431"/>
    <w:rsid w:val="00122766"/>
    <w:rsid w:val="001227FF"/>
    <w:rsid w:val="0012281E"/>
    <w:rsid w:val="0012292B"/>
    <w:rsid w:val="00122A96"/>
    <w:rsid w:val="00122DD8"/>
    <w:rsid w:val="00122F0B"/>
    <w:rsid w:val="00123917"/>
    <w:rsid w:val="00123D2A"/>
    <w:rsid w:val="00124375"/>
    <w:rsid w:val="00124AB8"/>
    <w:rsid w:val="00124EE0"/>
    <w:rsid w:val="001252FB"/>
    <w:rsid w:val="00125CCF"/>
    <w:rsid w:val="00125FB9"/>
    <w:rsid w:val="00126275"/>
    <w:rsid w:val="00126AB9"/>
    <w:rsid w:val="00126CBD"/>
    <w:rsid w:val="00126FE0"/>
    <w:rsid w:val="00127659"/>
    <w:rsid w:val="0012768E"/>
    <w:rsid w:val="00127818"/>
    <w:rsid w:val="00127917"/>
    <w:rsid w:val="00130683"/>
    <w:rsid w:val="00130AAD"/>
    <w:rsid w:val="00130DF7"/>
    <w:rsid w:val="00130E32"/>
    <w:rsid w:val="001313E8"/>
    <w:rsid w:val="0013147E"/>
    <w:rsid w:val="00131729"/>
    <w:rsid w:val="00131F7B"/>
    <w:rsid w:val="00132159"/>
    <w:rsid w:val="0013247B"/>
    <w:rsid w:val="00132897"/>
    <w:rsid w:val="0013339E"/>
    <w:rsid w:val="001341FB"/>
    <w:rsid w:val="0013420E"/>
    <w:rsid w:val="001347F7"/>
    <w:rsid w:val="001357BC"/>
    <w:rsid w:val="00135C1C"/>
    <w:rsid w:val="00135FC7"/>
    <w:rsid w:val="0013622B"/>
    <w:rsid w:val="00136255"/>
    <w:rsid w:val="0013728E"/>
    <w:rsid w:val="001378DA"/>
    <w:rsid w:val="00137AC6"/>
    <w:rsid w:val="00137CA7"/>
    <w:rsid w:val="00137D86"/>
    <w:rsid w:val="00140B82"/>
    <w:rsid w:val="00140E31"/>
    <w:rsid w:val="001426C4"/>
    <w:rsid w:val="00142901"/>
    <w:rsid w:val="00142A31"/>
    <w:rsid w:val="00142A5A"/>
    <w:rsid w:val="00142A69"/>
    <w:rsid w:val="00142B15"/>
    <w:rsid w:val="00143331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5F78"/>
    <w:rsid w:val="00146666"/>
    <w:rsid w:val="00146736"/>
    <w:rsid w:val="00146B56"/>
    <w:rsid w:val="00146BFA"/>
    <w:rsid w:val="00146C15"/>
    <w:rsid w:val="00146D41"/>
    <w:rsid w:val="00146DE5"/>
    <w:rsid w:val="001476EC"/>
    <w:rsid w:val="00147C6C"/>
    <w:rsid w:val="001506DD"/>
    <w:rsid w:val="00150CA8"/>
    <w:rsid w:val="001513B9"/>
    <w:rsid w:val="001513BD"/>
    <w:rsid w:val="001514AC"/>
    <w:rsid w:val="00151CFA"/>
    <w:rsid w:val="00151EA7"/>
    <w:rsid w:val="00151FF0"/>
    <w:rsid w:val="001521F4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0C0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6E08"/>
    <w:rsid w:val="001571A7"/>
    <w:rsid w:val="00157DB5"/>
    <w:rsid w:val="00157DFB"/>
    <w:rsid w:val="001604AD"/>
    <w:rsid w:val="001608A4"/>
    <w:rsid w:val="00160BA7"/>
    <w:rsid w:val="001611AD"/>
    <w:rsid w:val="00161495"/>
    <w:rsid w:val="00161900"/>
    <w:rsid w:val="00161C8B"/>
    <w:rsid w:val="00161CBA"/>
    <w:rsid w:val="00162ED1"/>
    <w:rsid w:val="001633F6"/>
    <w:rsid w:val="001648CC"/>
    <w:rsid w:val="00164E6E"/>
    <w:rsid w:val="0016501E"/>
    <w:rsid w:val="00165215"/>
    <w:rsid w:val="001652B9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9B3"/>
    <w:rsid w:val="00167F6C"/>
    <w:rsid w:val="001703E0"/>
    <w:rsid w:val="00170782"/>
    <w:rsid w:val="001708C9"/>
    <w:rsid w:val="00171F22"/>
    <w:rsid w:val="001721D3"/>
    <w:rsid w:val="0017251D"/>
    <w:rsid w:val="00172729"/>
    <w:rsid w:val="001735F4"/>
    <w:rsid w:val="001736AA"/>
    <w:rsid w:val="00173B83"/>
    <w:rsid w:val="00173B86"/>
    <w:rsid w:val="00173B8E"/>
    <w:rsid w:val="0017401A"/>
    <w:rsid w:val="0017449F"/>
    <w:rsid w:val="001747D6"/>
    <w:rsid w:val="00174829"/>
    <w:rsid w:val="00174C35"/>
    <w:rsid w:val="001751E0"/>
    <w:rsid w:val="00175210"/>
    <w:rsid w:val="00175234"/>
    <w:rsid w:val="001752F5"/>
    <w:rsid w:val="0017539D"/>
    <w:rsid w:val="001753E5"/>
    <w:rsid w:val="001757D8"/>
    <w:rsid w:val="00175936"/>
    <w:rsid w:val="0017597A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2596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413"/>
    <w:rsid w:val="00186959"/>
    <w:rsid w:val="00186B0F"/>
    <w:rsid w:val="00186B1E"/>
    <w:rsid w:val="00186B9A"/>
    <w:rsid w:val="00186BE7"/>
    <w:rsid w:val="00186C00"/>
    <w:rsid w:val="00186CE8"/>
    <w:rsid w:val="00186FA7"/>
    <w:rsid w:val="001872E2"/>
    <w:rsid w:val="001878AD"/>
    <w:rsid w:val="00187C19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7CE"/>
    <w:rsid w:val="001948A9"/>
    <w:rsid w:val="00194996"/>
    <w:rsid w:val="00194A63"/>
    <w:rsid w:val="00194B12"/>
    <w:rsid w:val="00194D3C"/>
    <w:rsid w:val="0019508F"/>
    <w:rsid w:val="00195389"/>
    <w:rsid w:val="0019623F"/>
    <w:rsid w:val="001965DB"/>
    <w:rsid w:val="0019660E"/>
    <w:rsid w:val="001966F9"/>
    <w:rsid w:val="0019673B"/>
    <w:rsid w:val="00196782"/>
    <w:rsid w:val="00197011"/>
    <w:rsid w:val="00197216"/>
    <w:rsid w:val="00197261"/>
    <w:rsid w:val="00197361"/>
    <w:rsid w:val="001973BB"/>
    <w:rsid w:val="0019748C"/>
    <w:rsid w:val="001974BE"/>
    <w:rsid w:val="0019782B"/>
    <w:rsid w:val="001A00E1"/>
    <w:rsid w:val="001A05C1"/>
    <w:rsid w:val="001A0CFB"/>
    <w:rsid w:val="001A0FC6"/>
    <w:rsid w:val="001A1202"/>
    <w:rsid w:val="001A16BA"/>
    <w:rsid w:val="001A196E"/>
    <w:rsid w:val="001A1B56"/>
    <w:rsid w:val="001A1D99"/>
    <w:rsid w:val="001A21D5"/>
    <w:rsid w:val="001A2265"/>
    <w:rsid w:val="001A2677"/>
    <w:rsid w:val="001A279C"/>
    <w:rsid w:val="001A2A57"/>
    <w:rsid w:val="001A30FC"/>
    <w:rsid w:val="001A3309"/>
    <w:rsid w:val="001A3CDE"/>
    <w:rsid w:val="001A46E8"/>
    <w:rsid w:val="001A47BB"/>
    <w:rsid w:val="001A4D9C"/>
    <w:rsid w:val="001A4D9F"/>
    <w:rsid w:val="001A4E0A"/>
    <w:rsid w:val="001A5388"/>
    <w:rsid w:val="001A5416"/>
    <w:rsid w:val="001A566B"/>
    <w:rsid w:val="001A56B6"/>
    <w:rsid w:val="001A5788"/>
    <w:rsid w:val="001A58E8"/>
    <w:rsid w:val="001A5907"/>
    <w:rsid w:val="001A5FF5"/>
    <w:rsid w:val="001A611E"/>
    <w:rsid w:val="001A6880"/>
    <w:rsid w:val="001A69ED"/>
    <w:rsid w:val="001A6B7C"/>
    <w:rsid w:val="001A6C77"/>
    <w:rsid w:val="001A6CCD"/>
    <w:rsid w:val="001A6E13"/>
    <w:rsid w:val="001B01BA"/>
    <w:rsid w:val="001B0A86"/>
    <w:rsid w:val="001B0B91"/>
    <w:rsid w:val="001B0ED8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26B"/>
    <w:rsid w:val="001B433A"/>
    <w:rsid w:val="001B446D"/>
    <w:rsid w:val="001B4936"/>
    <w:rsid w:val="001B4943"/>
    <w:rsid w:val="001B4D57"/>
    <w:rsid w:val="001B4F53"/>
    <w:rsid w:val="001B5225"/>
    <w:rsid w:val="001B52C9"/>
    <w:rsid w:val="001B52E9"/>
    <w:rsid w:val="001B5FD9"/>
    <w:rsid w:val="001B62AE"/>
    <w:rsid w:val="001B6AAD"/>
    <w:rsid w:val="001B6C83"/>
    <w:rsid w:val="001B6E5C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99"/>
    <w:rsid w:val="001C13E3"/>
    <w:rsid w:val="001C1494"/>
    <w:rsid w:val="001C14E9"/>
    <w:rsid w:val="001C1559"/>
    <w:rsid w:val="001C1664"/>
    <w:rsid w:val="001C18C1"/>
    <w:rsid w:val="001C1FA5"/>
    <w:rsid w:val="001C2688"/>
    <w:rsid w:val="001C2908"/>
    <w:rsid w:val="001C2E39"/>
    <w:rsid w:val="001C30CF"/>
    <w:rsid w:val="001C3739"/>
    <w:rsid w:val="001C39D0"/>
    <w:rsid w:val="001C3E44"/>
    <w:rsid w:val="001C40DD"/>
    <w:rsid w:val="001C4F8F"/>
    <w:rsid w:val="001C53A4"/>
    <w:rsid w:val="001C57F1"/>
    <w:rsid w:val="001C58D8"/>
    <w:rsid w:val="001C59A8"/>
    <w:rsid w:val="001C6F88"/>
    <w:rsid w:val="001C7240"/>
    <w:rsid w:val="001C76D4"/>
    <w:rsid w:val="001D0278"/>
    <w:rsid w:val="001D0368"/>
    <w:rsid w:val="001D0497"/>
    <w:rsid w:val="001D097C"/>
    <w:rsid w:val="001D0BF2"/>
    <w:rsid w:val="001D0F82"/>
    <w:rsid w:val="001D1050"/>
    <w:rsid w:val="001D1195"/>
    <w:rsid w:val="001D168A"/>
    <w:rsid w:val="001D1B7E"/>
    <w:rsid w:val="001D1BC4"/>
    <w:rsid w:val="001D23BA"/>
    <w:rsid w:val="001D2DE0"/>
    <w:rsid w:val="001D3149"/>
    <w:rsid w:val="001D345A"/>
    <w:rsid w:val="001D38AD"/>
    <w:rsid w:val="001D3923"/>
    <w:rsid w:val="001D3DE3"/>
    <w:rsid w:val="001D40FE"/>
    <w:rsid w:val="001D410D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1F2A"/>
    <w:rsid w:val="001E2A35"/>
    <w:rsid w:val="001E2BE6"/>
    <w:rsid w:val="001E302F"/>
    <w:rsid w:val="001E3784"/>
    <w:rsid w:val="001E3845"/>
    <w:rsid w:val="001E452C"/>
    <w:rsid w:val="001E48D6"/>
    <w:rsid w:val="001E492B"/>
    <w:rsid w:val="001E4ED3"/>
    <w:rsid w:val="001E4FFB"/>
    <w:rsid w:val="001E5223"/>
    <w:rsid w:val="001E5824"/>
    <w:rsid w:val="001E6018"/>
    <w:rsid w:val="001E60AF"/>
    <w:rsid w:val="001E644C"/>
    <w:rsid w:val="001E6650"/>
    <w:rsid w:val="001E6C14"/>
    <w:rsid w:val="001E6F44"/>
    <w:rsid w:val="001E6FC0"/>
    <w:rsid w:val="001E75B2"/>
    <w:rsid w:val="001E7C8F"/>
    <w:rsid w:val="001F0146"/>
    <w:rsid w:val="001F0C9A"/>
    <w:rsid w:val="001F0DF5"/>
    <w:rsid w:val="001F0FDE"/>
    <w:rsid w:val="001F153B"/>
    <w:rsid w:val="001F1766"/>
    <w:rsid w:val="001F1B1B"/>
    <w:rsid w:val="001F1CA9"/>
    <w:rsid w:val="001F1CCF"/>
    <w:rsid w:val="001F1DBF"/>
    <w:rsid w:val="001F2A00"/>
    <w:rsid w:val="001F330C"/>
    <w:rsid w:val="001F3818"/>
    <w:rsid w:val="001F401F"/>
    <w:rsid w:val="001F48D1"/>
    <w:rsid w:val="001F4C11"/>
    <w:rsid w:val="001F52B6"/>
    <w:rsid w:val="001F52F1"/>
    <w:rsid w:val="001F538F"/>
    <w:rsid w:val="001F544F"/>
    <w:rsid w:val="001F57F5"/>
    <w:rsid w:val="001F5906"/>
    <w:rsid w:val="001F596A"/>
    <w:rsid w:val="001F5D25"/>
    <w:rsid w:val="001F622E"/>
    <w:rsid w:val="001F63E7"/>
    <w:rsid w:val="001F6667"/>
    <w:rsid w:val="001F66DC"/>
    <w:rsid w:val="001F6796"/>
    <w:rsid w:val="001F6A3F"/>
    <w:rsid w:val="001F6B29"/>
    <w:rsid w:val="001F6E18"/>
    <w:rsid w:val="001F6EB9"/>
    <w:rsid w:val="001F7B41"/>
    <w:rsid w:val="001F7F83"/>
    <w:rsid w:val="00200218"/>
    <w:rsid w:val="002006C6"/>
    <w:rsid w:val="00200E07"/>
    <w:rsid w:val="0020136E"/>
    <w:rsid w:val="00201954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3D10"/>
    <w:rsid w:val="002040E4"/>
    <w:rsid w:val="00204847"/>
    <w:rsid w:val="0020501F"/>
    <w:rsid w:val="00205079"/>
    <w:rsid w:val="00205831"/>
    <w:rsid w:val="00205A03"/>
    <w:rsid w:val="00205BB0"/>
    <w:rsid w:val="00205C60"/>
    <w:rsid w:val="00206034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BD0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3CB6"/>
    <w:rsid w:val="00214AA2"/>
    <w:rsid w:val="00214C9C"/>
    <w:rsid w:val="0021561A"/>
    <w:rsid w:val="00215904"/>
    <w:rsid w:val="00215AD5"/>
    <w:rsid w:val="00215C1A"/>
    <w:rsid w:val="00215E6C"/>
    <w:rsid w:val="00215E92"/>
    <w:rsid w:val="00216026"/>
    <w:rsid w:val="00216085"/>
    <w:rsid w:val="00216232"/>
    <w:rsid w:val="00216B04"/>
    <w:rsid w:val="00216E9E"/>
    <w:rsid w:val="002174E0"/>
    <w:rsid w:val="002174EA"/>
    <w:rsid w:val="00217B2D"/>
    <w:rsid w:val="00217EEC"/>
    <w:rsid w:val="00217FB0"/>
    <w:rsid w:val="002201C1"/>
    <w:rsid w:val="0022027C"/>
    <w:rsid w:val="002202D3"/>
    <w:rsid w:val="00220C08"/>
    <w:rsid w:val="00220D7D"/>
    <w:rsid w:val="00221305"/>
    <w:rsid w:val="00221B71"/>
    <w:rsid w:val="00221D78"/>
    <w:rsid w:val="00222497"/>
    <w:rsid w:val="00222C99"/>
    <w:rsid w:val="00223032"/>
    <w:rsid w:val="00223908"/>
    <w:rsid w:val="00223989"/>
    <w:rsid w:val="002239FF"/>
    <w:rsid w:val="00223C06"/>
    <w:rsid w:val="00223CD1"/>
    <w:rsid w:val="00223D27"/>
    <w:rsid w:val="00224361"/>
    <w:rsid w:val="00224A69"/>
    <w:rsid w:val="00224FE5"/>
    <w:rsid w:val="0022563D"/>
    <w:rsid w:val="00225640"/>
    <w:rsid w:val="00225E8B"/>
    <w:rsid w:val="002260E7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8B7"/>
    <w:rsid w:val="00231F94"/>
    <w:rsid w:val="00232A51"/>
    <w:rsid w:val="002332B4"/>
    <w:rsid w:val="0023356C"/>
    <w:rsid w:val="00233908"/>
    <w:rsid w:val="002349C3"/>
    <w:rsid w:val="00234C9D"/>
    <w:rsid w:val="0023547E"/>
    <w:rsid w:val="00235704"/>
    <w:rsid w:val="00235A31"/>
    <w:rsid w:val="0023684F"/>
    <w:rsid w:val="002369D9"/>
    <w:rsid w:val="00236C3D"/>
    <w:rsid w:val="00236D80"/>
    <w:rsid w:val="00237254"/>
    <w:rsid w:val="002376C4"/>
    <w:rsid w:val="0023775C"/>
    <w:rsid w:val="00237908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61C"/>
    <w:rsid w:val="00242B7E"/>
    <w:rsid w:val="00243225"/>
    <w:rsid w:val="002434EE"/>
    <w:rsid w:val="0024398A"/>
    <w:rsid w:val="00243C8B"/>
    <w:rsid w:val="002440D4"/>
    <w:rsid w:val="00244F4D"/>
    <w:rsid w:val="0024505F"/>
    <w:rsid w:val="002453B0"/>
    <w:rsid w:val="00245635"/>
    <w:rsid w:val="00245966"/>
    <w:rsid w:val="0024622A"/>
    <w:rsid w:val="00246306"/>
    <w:rsid w:val="002465E9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3E4"/>
    <w:rsid w:val="0025255A"/>
    <w:rsid w:val="002528F7"/>
    <w:rsid w:val="00252F7F"/>
    <w:rsid w:val="00253504"/>
    <w:rsid w:val="002535FA"/>
    <w:rsid w:val="002537E0"/>
    <w:rsid w:val="00253864"/>
    <w:rsid w:val="002541CD"/>
    <w:rsid w:val="002542C4"/>
    <w:rsid w:val="00254AE1"/>
    <w:rsid w:val="00255417"/>
    <w:rsid w:val="0025550B"/>
    <w:rsid w:val="00256520"/>
    <w:rsid w:val="00256F42"/>
    <w:rsid w:val="00257284"/>
    <w:rsid w:val="00257486"/>
    <w:rsid w:val="00257C8B"/>
    <w:rsid w:val="0026037F"/>
    <w:rsid w:val="002606F0"/>
    <w:rsid w:val="002609A8"/>
    <w:rsid w:val="002613C5"/>
    <w:rsid w:val="0026198D"/>
    <w:rsid w:val="002621D9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4CA6"/>
    <w:rsid w:val="00265175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6F7"/>
    <w:rsid w:val="00272809"/>
    <w:rsid w:val="00272827"/>
    <w:rsid w:val="00272A1E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012"/>
    <w:rsid w:val="0027630E"/>
    <w:rsid w:val="00276A3F"/>
    <w:rsid w:val="00277697"/>
    <w:rsid w:val="002778BF"/>
    <w:rsid w:val="002778F6"/>
    <w:rsid w:val="00277B37"/>
    <w:rsid w:val="00277C4E"/>
    <w:rsid w:val="00277C81"/>
    <w:rsid w:val="00277CAF"/>
    <w:rsid w:val="00277EA5"/>
    <w:rsid w:val="00277ED3"/>
    <w:rsid w:val="002800CF"/>
    <w:rsid w:val="0028018C"/>
    <w:rsid w:val="002804F7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1FEF"/>
    <w:rsid w:val="0028224F"/>
    <w:rsid w:val="00282782"/>
    <w:rsid w:val="0028287C"/>
    <w:rsid w:val="00282A00"/>
    <w:rsid w:val="00282DB2"/>
    <w:rsid w:val="0028326A"/>
    <w:rsid w:val="00283490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5E39"/>
    <w:rsid w:val="0028629C"/>
    <w:rsid w:val="002862FF"/>
    <w:rsid w:val="002869FA"/>
    <w:rsid w:val="0028718B"/>
    <w:rsid w:val="002871E4"/>
    <w:rsid w:val="00287AE4"/>
    <w:rsid w:val="00287B86"/>
    <w:rsid w:val="00290099"/>
    <w:rsid w:val="002903A2"/>
    <w:rsid w:val="00290824"/>
    <w:rsid w:val="00290EF1"/>
    <w:rsid w:val="002912DB"/>
    <w:rsid w:val="00291498"/>
    <w:rsid w:val="00293054"/>
    <w:rsid w:val="002935EE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5ADD"/>
    <w:rsid w:val="00296723"/>
    <w:rsid w:val="0029774E"/>
    <w:rsid w:val="00297B6C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B1A"/>
    <w:rsid w:val="002A1C9E"/>
    <w:rsid w:val="002A1E98"/>
    <w:rsid w:val="002A2760"/>
    <w:rsid w:val="002A30B7"/>
    <w:rsid w:val="002A3815"/>
    <w:rsid w:val="002A3AEF"/>
    <w:rsid w:val="002A3C40"/>
    <w:rsid w:val="002A3FA2"/>
    <w:rsid w:val="002A40F6"/>
    <w:rsid w:val="002A4A70"/>
    <w:rsid w:val="002A4CEF"/>
    <w:rsid w:val="002A4D0D"/>
    <w:rsid w:val="002A4D8F"/>
    <w:rsid w:val="002A5278"/>
    <w:rsid w:val="002A53FA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0C57"/>
    <w:rsid w:val="002B0DB2"/>
    <w:rsid w:val="002B1207"/>
    <w:rsid w:val="002B1319"/>
    <w:rsid w:val="002B13C1"/>
    <w:rsid w:val="002B1514"/>
    <w:rsid w:val="002B161A"/>
    <w:rsid w:val="002B1EA5"/>
    <w:rsid w:val="002B2A3A"/>
    <w:rsid w:val="002B2ECD"/>
    <w:rsid w:val="002B3266"/>
    <w:rsid w:val="002B3398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147"/>
    <w:rsid w:val="002B541D"/>
    <w:rsid w:val="002B5564"/>
    <w:rsid w:val="002B5899"/>
    <w:rsid w:val="002B58E7"/>
    <w:rsid w:val="002B5F1F"/>
    <w:rsid w:val="002B6149"/>
    <w:rsid w:val="002B645C"/>
    <w:rsid w:val="002B6AC4"/>
    <w:rsid w:val="002B6E11"/>
    <w:rsid w:val="002B783E"/>
    <w:rsid w:val="002B7B38"/>
    <w:rsid w:val="002B7CB2"/>
    <w:rsid w:val="002C019D"/>
    <w:rsid w:val="002C0C44"/>
    <w:rsid w:val="002C1451"/>
    <w:rsid w:val="002C16C4"/>
    <w:rsid w:val="002C22D1"/>
    <w:rsid w:val="002C22E5"/>
    <w:rsid w:val="002C361D"/>
    <w:rsid w:val="002C3BBF"/>
    <w:rsid w:val="002C4260"/>
    <w:rsid w:val="002C42A2"/>
    <w:rsid w:val="002C4300"/>
    <w:rsid w:val="002C518B"/>
    <w:rsid w:val="002C554E"/>
    <w:rsid w:val="002C58C4"/>
    <w:rsid w:val="002C60F3"/>
    <w:rsid w:val="002C6580"/>
    <w:rsid w:val="002C670A"/>
    <w:rsid w:val="002C6AAD"/>
    <w:rsid w:val="002C6DDE"/>
    <w:rsid w:val="002C6FAF"/>
    <w:rsid w:val="002C7101"/>
    <w:rsid w:val="002C71C3"/>
    <w:rsid w:val="002C725B"/>
    <w:rsid w:val="002C7D7C"/>
    <w:rsid w:val="002C7FED"/>
    <w:rsid w:val="002D00E4"/>
    <w:rsid w:val="002D1214"/>
    <w:rsid w:val="002D17FF"/>
    <w:rsid w:val="002D1CC9"/>
    <w:rsid w:val="002D2575"/>
    <w:rsid w:val="002D298A"/>
    <w:rsid w:val="002D3315"/>
    <w:rsid w:val="002D3F71"/>
    <w:rsid w:val="002D4C3C"/>
    <w:rsid w:val="002D4C94"/>
    <w:rsid w:val="002D4D24"/>
    <w:rsid w:val="002D4E40"/>
    <w:rsid w:val="002D585C"/>
    <w:rsid w:val="002D5B0C"/>
    <w:rsid w:val="002D5F2B"/>
    <w:rsid w:val="002D5FBC"/>
    <w:rsid w:val="002D61AB"/>
    <w:rsid w:val="002D66C9"/>
    <w:rsid w:val="002D6A19"/>
    <w:rsid w:val="002D6FC7"/>
    <w:rsid w:val="002D7760"/>
    <w:rsid w:val="002D7CC3"/>
    <w:rsid w:val="002D7D30"/>
    <w:rsid w:val="002D7D53"/>
    <w:rsid w:val="002E01D9"/>
    <w:rsid w:val="002E05CE"/>
    <w:rsid w:val="002E0822"/>
    <w:rsid w:val="002E13F9"/>
    <w:rsid w:val="002E174A"/>
    <w:rsid w:val="002E191E"/>
    <w:rsid w:val="002E1D3B"/>
    <w:rsid w:val="002E205E"/>
    <w:rsid w:val="002E25F9"/>
    <w:rsid w:val="002E2AD0"/>
    <w:rsid w:val="002E2FA8"/>
    <w:rsid w:val="002E30E3"/>
    <w:rsid w:val="002E3481"/>
    <w:rsid w:val="002E3564"/>
    <w:rsid w:val="002E3C69"/>
    <w:rsid w:val="002E3CC1"/>
    <w:rsid w:val="002E3D12"/>
    <w:rsid w:val="002E40DA"/>
    <w:rsid w:val="002E4474"/>
    <w:rsid w:val="002E475B"/>
    <w:rsid w:val="002E4D76"/>
    <w:rsid w:val="002E561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037"/>
    <w:rsid w:val="002F1429"/>
    <w:rsid w:val="002F1A6E"/>
    <w:rsid w:val="002F2CAA"/>
    <w:rsid w:val="002F2CF9"/>
    <w:rsid w:val="002F3174"/>
    <w:rsid w:val="002F3583"/>
    <w:rsid w:val="002F36A2"/>
    <w:rsid w:val="002F38FB"/>
    <w:rsid w:val="002F410E"/>
    <w:rsid w:val="002F46CD"/>
    <w:rsid w:val="002F53DF"/>
    <w:rsid w:val="002F5406"/>
    <w:rsid w:val="002F54D1"/>
    <w:rsid w:val="002F559A"/>
    <w:rsid w:val="002F57B8"/>
    <w:rsid w:val="002F59F9"/>
    <w:rsid w:val="002F6057"/>
    <w:rsid w:val="002F67CD"/>
    <w:rsid w:val="002F687A"/>
    <w:rsid w:val="002F69C2"/>
    <w:rsid w:val="002F7773"/>
    <w:rsid w:val="002F77BD"/>
    <w:rsid w:val="002F78A0"/>
    <w:rsid w:val="002F7CCD"/>
    <w:rsid w:val="003003CC"/>
    <w:rsid w:val="00300489"/>
    <w:rsid w:val="003008BD"/>
    <w:rsid w:val="00300B4C"/>
    <w:rsid w:val="00300EC8"/>
    <w:rsid w:val="00300F73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C15"/>
    <w:rsid w:val="00304F01"/>
    <w:rsid w:val="00304FDB"/>
    <w:rsid w:val="003051A9"/>
    <w:rsid w:val="00305400"/>
    <w:rsid w:val="00305713"/>
    <w:rsid w:val="00306103"/>
    <w:rsid w:val="00306156"/>
    <w:rsid w:val="00306E70"/>
    <w:rsid w:val="00307017"/>
    <w:rsid w:val="00307539"/>
    <w:rsid w:val="003075A9"/>
    <w:rsid w:val="00307BDD"/>
    <w:rsid w:val="00307E98"/>
    <w:rsid w:val="00310194"/>
    <w:rsid w:val="0031019C"/>
    <w:rsid w:val="00310869"/>
    <w:rsid w:val="003108BE"/>
    <w:rsid w:val="00310A2A"/>
    <w:rsid w:val="00311002"/>
    <w:rsid w:val="0031108F"/>
    <w:rsid w:val="003110A0"/>
    <w:rsid w:val="003111C0"/>
    <w:rsid w:val="003114DD"/>
    <w:rsid w:val="003117F7"/>
    <w:rsid w:val="00311A29"/>
    <w:rsid w:val="00311C57"/>
    <w:rsid w:val="00311F4F"/>
    <w:rsid w:val="00312455"/>
    <w:rsid w:val="0031246D"/>
    <w:rsid w:val="00312569"/>
    <w:rsid w:val="003132C6"/>
    <w:rsid w:val="00313A16"/>
    <w:rsid w:val="00313A78"/>
    <w:rsid w:val="00313C55"/>
    <w:rsid w:val="00313FA1"/>
    <w:rsid w:val="00314246"/>
    <w:rsid w:val="003144CD"/>
    <w:rsid w:val="0031470A"/>
    <w:rsid w:val="00314B74"/>
    <w:rsid w:val="00315509"/>
    <w:rsid w:val="00315817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6178"/>
    <w:rsid w:val="003263DE"/>
    <w:rsid w:val="0032764D"/>
    <w:rsid w:val="003303F7"/>
    <w:rsid w:val="00330441"/>
    <w:rsid w:val="00330844"/>
    <w:rsid w:val="00330FD7"/>
    <w:rsid w:val="00331865"/>
    <w:rsid w:val="0033190B"/>
    <w:rsid w:val="00331CCC"/>
    <w:rsid w:val="00331DED"/>
    <w:rsid w:val="00331FDF"/>
    <w:rsid w:val="003320BB"/>
    <w:rsid w:val="00332BC9"/>
    <w:rsid w:val="00332F5A"/>
    <w:rsid w:val="003330C9"/>
    <w:rsid w:val="00333238"/>
    <w:rsid w:val="0033342D"/>
    <w:rsid w:val="00333BFF"/>
    <w:rsid w:val="003341DD"/>
    <w:rsid w:val="00334457"/>
    <w:rsid w:val="00334727"/>
    <w:rsid w:val="00334E1F"/>
    <w:rsid w:val="00334FE6"/>
    <w:rsid w:val="003359DC"/>
    <w:rsid w:val="00335A66"/>
    <w:rsid w:val="00335B85"/>
    <w:rsid w:val="003364E1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112F"/>
    <w:rsid w:val="0034117D"/>
    <w:rsid w:val="003411E1"/>
    <w:rsid w:val="00341736"/>
    <w:rsid w:val="00341964"/>
    <w:rsid w:val="00341D3E"/>
    <w:rsid w:val="00341D7F"/>
    <w:rsid w:val="0034231D"/>
    <w:rsid w:val="003428C0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0C5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3E"/>
    <w:rsid w:val="00350299"/>
    <w:rsid w:val="0035031E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2F65"/>
    <w:rsid w:val="003535B6"/>
    <w:rsid w:val="00353D26"/>
    <w:rsid w:val="00354073"/>
    <w:rsid w:val="00354125"/>
    <w:rsid w:val="0035458F"/>
    <w:rsid w:val="00354A85"/>
    <w:rsid w:val="00354EE2"/>
    <w:rsid w:val="00355C43"/>
    <w:rsid w:val="00356E26"/>
    <w:rsid w:val="00357366"/>
    <w:rsid w:val="00357638"/>
    <w:rsid w:val="00357839"/>
    <w:rsid w:val="00360267"/>
    <w:rsid w:val="0036064E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2D31"/>
    <w:rsid w:val="003632F8"/>
    <w:rsid w:val="00363783"/>
    <w:rsid w:val="0036392D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6A2B"/>
    <w:rsid w:val="00367145"/>
    <w:rsid w:val="00367373"/>
    <w:rsid w:val="0036752E"/>
    <w:rsid w:val="0036776C"/>
    <w:rsid w:val="00370665"/>
    <w:rsid w:val="0037119F"/>
    <w:rsid w:val="0037132E"/>
    <w:rsid w:val="003717D5"/>
    <w:rsid w:val="003719F2"/>
    <w:rsid w:val="00372779"/>
    <w:rsid w:val="00372C28"/>
    <w:rsid w:val="00372CE1"/>
    <w:rsid w:val="00372D4B"/>
    <w:rsid w:val="003730F9"/>
    <w:rsid w:val="00373263"/>
    <w:rsid w:val="00373AD4"/>
    <w:rsid w:val="00373CBE"/>
    <w:rsid w:val="0037454A"/>
    <w:rsid w:val="00374681"/>
    <w:rsid w:val="00374752"/>
    <w:rsid w:val="00374C6B"/>
    <w:rsid w:val="0037523D"/>
    <w:rsid w:val="0037531B"/>
    <w:rsid w:val="0037532E"/>
    <w:rsid w:val="00375567"/>
    <w:rsid w:val="00375ECF"/>
    <w:rsid w:val="00376084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C62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3C0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85A"/>
    <w:rsid w:val="00391A94"/>
    <w:rsid w:val="00392E25"/>
    <w:rsid w:val="00392EC6"/>
    <w:rsid w:val="00393103"/>
    <w:rsid w:val="00393131"/>
    <w:rsid w:val="0039365B"/>
    <w:rsid w:val="00393AA9"/>
    <w:rsid w:val="00393C12"/>
    <w:rsid w:val="00393C3D"/>
    <w:rsid w:val="00393F4D"/>
    <w:rsid w:val="0039412C"/>
    <w:rsid w:val="0039432A"/>
    <w:rsid w:val="00394577"/>
    <w:rsid w:val="0039487D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13"/>
    <w:rsid w:val="003A61C9"/>
    <w:rsid w:val="003A63CD"/>
    <w:rsid w:val="003A6E5A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989"/>
    <w:rsid w:val="003B3B27"/>
    <w:rsid w:val="003B4582"/>
    <w:rsid w:val="003B48A9"/>
    <w:rsid w:val="003B4A60"/>
    <w:rsid w:val="003B4FCF"/>
    <w:rsid w:val="003B5013"/>
    <w:rsid w:val="003B50DD"/>
    <w:rsid w:val="003B539A"/>
    <w:rsid w:val="003B53D2"/>
    <w:rsid w:val="003B56FC"/>
    <w:rsid w:val="003B591D"/>
    <w:rsid w:val="003B59F5"/>
    <w:rsid w:val="003B5C6F"/>
    <w:rsid w:val="003B5D1D"/>
    <w:rsid w:val="003B5EBA"/>
    <w:rsid w:val="003B6478"/>
    <w:rsid w:val="003B6AD2"/>
    <w:rsid w:val="003B6B6C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AC1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88"/>
    <w:rsid w:val="003C47D5"/>
    <w:rsid w:val="003C4879"/>
    <w:rsid w:val="003C4C9B"/>
    <w:rsid w:val="003C4EA3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B1"/>
    <w:rsid w:val="003D21EB"/>
    <w:rsid w:val="003D296E"/>
    <w:rsid w:val="003D2A41"/>
    <w:rsid w:val="003D2B61"/>
    <w:rsid w:val="003D2ECA"/>
    <w:rsid w:val="003D3313"/>
    <w:rsid w:val="003D3554"/>
    <w:rsid w:val="003D3F93"/>
    <w:rsid w:val="003D3FAB"/>
    <w:rsid w:val="003D4E4C"/>
    <w:rsid w:val="003D5345"/>
    <w:rsid w:val="003D69E6"/>
    <w:rsid w:val="003D6BED"/>
    <w:rsid w:val="003D6EAC"/>
    <w:rsid w:val="003D7622"/>
    <w:rsid w:val="003D7BCA"/>
    <w:rsid w:val="003D7E3B"/>
    <w:rsid w:val="003E05AE"/>
    <w:rsid w:val="003E06B0"/>
    <w:rsid w:val="003E0844"/>
    <w:rsid w:val="003E091C"/>
    <w:rsid w:val="003E0EE1"/>
    <w:rsid w:val="003E107D"/>
    <w:rsid w:val="003E195F"/>
    <w:rsid w:val="003E19FB"/>
    <w:rsid w:val="003E2309"/>
    <w:rsid w:val="003E2593"/>
    <w:rsid w:val="003E282E"/>
    <w:rsid w:val="003E2BE0"/>
    <w:rsid w:val="003E2DA4"/>
    <w:rsid w:val="003E35DF"/>
    <w:rsid w:val="003E3602"/>
    <w:rsid w:val="003E4384"/>
    <w:rsid w:val="003E43DE"/>
    <w:rsid w:val="003E4782"/>
    <w:rsid w:val="003E49DC"/>
    <w:rsid w:val="003E4ABB"/>
    <w:rsid w:val="003E4DB3"/>
    <w:rsid w:val="003E50E6"/>
    <w:rsid w:val="003E5660"/>
    <w:rsid w:val="003E5C6D"/>
    <w:rsid w:val="003E5F88"/>
    <w:rsid w:val="003E6472"/>
    <w:rsid w:val="003E6479"/>
    <w:rsid w:val="003E65B3"/>
    <w:rsid w:val="003E6BE3"/>
    <w:rsid w:val="003E6FD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719"/>
    <w:rsid w:val="003F0CFA"/>
    <w:rsid w:val="003F1129"/>
    <w:rsid w:val="003F16D8"/>
    <w:rsid w:val="003F19FF"/>
    <w:rsid w:val="003F1B10"/>
    <w:rsid w:val="003F1B2F"/>
    <w:rsid w:val="003F2582"/>
    <w:rsid w:val="003F2B81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7C0"/>
    <w:rsid w:val="003F6BF5"/>
    <w:rsid w:val="003F6DC6"/>
    <w:rsid w:val="003F71BD"/>
    <w:rsid w:val="003F792F"/>
    <w:rsid w:val="003F7959"/>
    <w:rsid w:val="003F7A54"/>
    <w:rsid w:val="003F7C17"/>
    <w:rsid w:val="003F7E19"/>
    <w:rsid w:val="003F7F1B"/>
    <w:rsid w:val="003F7FA6"/>
    <w:rsid w:val="0040013A"/>
    <w:rsid w:val="004001CC"/>
    <w:rsid w:val="004001CF"/>
    <w:rsid w:val="004001E2"/>
    <w:rsid w:val="00400420"/>
    <w:rsid w:val="00400A23"/>
    <w:rsid w:val="00400CED"/>
    <w:rsid w:val="00401292"/>
    <w:rsid w:val="004012FB"/>
    <w:rsid w:val="004017C3"/>
    <w:rsid w:val="004018CE"/>
    <w:rsid w:val="0040205B"/>
    <w:rsid w:val="00402622"/>
    <w:rsid w:val="004026E6"/>
    <w:rsid w:val="004029DB"/>
    <w:rsid w:val="00402B9A"/>
    <w:rsid w:val="00402CEE"/>
    <w:rsid w:val="004033D0"/>
    <w:rsid w:val="00403AC5"/>
    <w:rsid w:val="00403E28"/>
    <w:rsid w:val="004048E8"/>
    <w:rsid w:val="00405A05"/>
    <w:rsid w:val="00405CD3"/>
    <w:rsid w:val="00405D8A"/>
    <w:rsid w:val="00405FB1"/>
    <w:rsid w:val="00406275"/>
    <w:rsid w:val="00406786"/>
    <w:rsid w:val="00406820"/>
    <w:rsid w:val="00407262"/>
    <w:rsid w:val="004073E2"/>
    <w:rsid w:val="004076C8"/>
    <w:rsid w:val="00407769"/>
    <w:rsid w:val="00407904"/>
    <w:rsid w:val="00407C24"/>
    <w:rsid w:val="00407EFE"/>
    <w:rsid w:val="0041034A"/>
    <w:rsid w:val="0041043C"/>
    <w:rsid w:val="0041097F"/>
    <w:rsid w:val="004109DC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3A5"/>
    <w:rsid w:val="00414EB9"/>
    <w:rsid w:val="00414ECE"/>
    <w:rsid w:val="004150F5"/>
    <w:rsid w:val="004151B3"/>
    <w:rsid w:val="0041555F"/>
    <w:rsid w:val="00415BCA"/>
    <w:rsid w:val="004160B8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6A5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0C7"/>
    <w:rsid w:val="00427241"/>
    <w:rsid w:val="004276B0"/>
    <w:rsid w:val="004278E3"/>
    <w:rsid w:val="00427921"/>
    <w:rsid w:val="00430625"/>
    <w:rsid w:val="0043078D"/>
    <w:rsid w:val="004309CC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2FC7"/>
    <w:rsid w:val="0043311A"/>
    <w:rsid w:val="004334DB"/>
    <w:rsid w:val="00433B55"/>
    <w:rsid w:val="00433D10"/>
    <w:rsid w:val="00433E10"/>
    <w:rsid w:val="004340FF"/>
    <w:rsid w:val="0043485A"/>
    <w:rsid w:val="00434878"/>
    <w:rsid w:val="00434ADD"/>
    <w:rsid w:val="00434E0D"/>
    <w:rsid w:val="00435094"/>
    <w:rsid w:val="00435247"/>
    <w:rsid w:val="00435B4B"/>
    <w:rsid w:val="00436039"/>
    <w:rsid w:val="00436347"/>
    <w:rsid w:val="00436B66"/>
    <w:rsid w:val="00436F53"/>
    <w:rsid w:val="00437155"/>
    <w:rsid w:val="0043736E"/>
    <w:rsid w:val="00437625"/>
    <w:rsid w:val="00437797"/>
    <w:rsid w:val="00437FE4"/>
    <w:rsid w:val="00440BF2"/>
    <w:rsid w:val="00440EE9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816"/>
    <w:rsid w:val="004448F6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6D34"/>
    <w:rsid w:val="00447003"/>
    <w:rsid w:val="004470B8"/>
    <w:rsid w:val="0044720D"/>
    <w:rsid w:val="004474F1"/>
    <w:rsid w:val="00447985"/>
    <w:rsid w:val="004479C8"/>
    <w:rsid w:val="00447F31"/>
    <w:rsid w:val="004500BB"/>
    <w:rsid w:val="004500D8"/>
    <w:rsid w:val="00450896"/>
    <w:rsid w:val="00450906"/>
    <w:rsid w:val="0045152C"/>
    <w:rsid w:val="004516C2"/>
    <w:rsid w:val="00451CAE"/>
    <w:rsid w:val="00451ED3"/>
    <w:rsid w:val="004522B0"/>
    <w:rsid w:val="00452320"/>
    <w:rsid w:val="0045241C"/>
    <w:rsid w:val="00452EEE"/>
    <w:rsid w:val="004531FA"/>
    <w:rsid w:val="00453203"/>
    <w:rsid w:val="0045349D"/>
    <w:rsid w:val="004536FD"/>
    <w:rsid w:val="00453947"/>
    <w:rsid w:val="00454083"/>
    <w:rsid w:val="004540E4"/>
    <w:rsid w:val="00454874"/>
    <w:rsid w:val="00454D50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1CF"/>
    <w:rsid w:val="0046763A"/>
    <w:rsid w:val="004700B0"/>
    <w:rsid w:val="0047025B"/>
    <w:rsid w:val="0047061E"/>
    <w:rsid w:val="004709C1"/>
    <w:rsid w:val="00470C49"/>
    <w:rsid w:val="00470FDA"/>
    <w:rsid w:val="00471350"/>
    <w:rsid w:val="00471951"/>
    <w:rsid w:val="00471C06"/>
    <w:rsid w:val="00471C78"/>
    <w:rsid w:val="004724CF"/>
    <w:rsid w:val="004724FE"/>
    <w:rsid w:val="00472D52"/>
    <w:rsid w:val="00473281"/>
    <w:rsid w:val="004732AA"/>
    <w:rsid w:val="004738FF"/>
    <w:rsid w:val="004739AB"/>
    <w:rsid w:val="00473B90"/>
    <w:rsid w:val="004743A5"/>
    <w:rsid w:val="004747E8"/>
    <w:rsid w:val="00474955"/>
    <w:rsid w:val="00474AF5"/>
    <w:rsid w:val="004752BE"/>
    <w:rsid w:val="004753E8"/>
    <w:rsid w:val="004760E3"/>
    <w:rsid w:val="00476AF6"/>
    <w:rsid w:val="00477A02"/>
    <w:rsid w:val="00477BEC"/>
    <w:rsid w:val="0048022C"/>
    <w:rsid w:val="00480562"/>
    <w:rsid w:val="00480D22"/>
    <w:rsid w:val="00481182"/>
    <w:rsid w:val="00481568"/>
    <w:rsid w:val="00481979"/>
    <w:rsid w:val="00482869"/>
    <w:rsid w:val="00483133"/>
    <w:rsid w:val="00483538"/>
    <w:rsid w:val="00483BCB"/>
    <w:rsid w:val="004849DE"/>
    <w:rsid w:val="00484B90"/>
    <w:rsid w:val="00484DFA"/>
    <w:rsid w:val="0048520F"/>
    <w:rsid w:val="004853B6"/>
    <w:rsid w:val="004853CE"/>
    <w:rsid w:val="00485680"/>
    <w:rsid w:val="00485794"/>
    <w:rsid w:val="0048588F"/>
    <w:rsid w:val="00485DC7"/>
    <w:rsid w:val="00486689"/>
    <w:rsid w:val="004869AA"/>
    <w:rsid w:val="00486EC7"/>
    <w:rsid w:val="0048751A"/>
    <w:rsid w:val="00487FDB"/>
    <w:rsid w:val="0049014C"/>
    <w:rsid w:val="004901EF"/>
    <w:rsid w:val="0049034F"/>
    <w:rsid w:val="004904A8"/>
    <w:rsid w:val="00490BF7"/>
    <w:rsid w:val="00490D7A"/>
    <w:rsid w:val="00490FCE"/>
    <w:rsid w:val="004911CE"/>
    <w:rsid w:val="00491C53"/>
    <w:rsid w:val="00492AD0"/>
    <w:rsid w:val="00492B04"/>
    <w:rsid w:val="004939C0"/>
    <w:rsid w:val="00493B27"/>
    <w:rsid w:val="00493D0A"/>
    <w:rsid w:val="00493DF9"/>
    <w:rsid w:val="00493FE7"/>
    <w:rsid w:val="004943CC"/>
    <w:rsid w:val="004949BF"/>
    <w:rsid w:val="00494A1E"/>
    <w:rsid w:val="0049548B"/>
    <w:rsid w:val="0049562F"/>
    <w:rsid w:val="004957B6"/>
    <w:rsid w:val="004963C3"/>
    <w:rsid w:val="00496E23"/>
    <w:rsid w:val="0049707D"/>
    <w:rsid w:val="00497187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538"/>
    <w:rsid w:val="004A2885"/>
    <w:rsid w:val="004A3246"/>
    <w:rsid w:val="004A32E2"/>
    <w:rsid w:val="004A34A0"/>
    <w:rsid w:val="004A35D1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536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962"/>
    <w:rsid w:val="004B1A06"/>
    <w:rsid w:val="004B1CE2"/>
    <w:rsid w:val="004B23BF"/>
    <w:rsid w:val="004B26CB"/>
    <w:rsid w:val="004B28C6"/>
    <w:rsid w:val="004B3228"/>
    <w:rsid w:val="004B4272"/>
    <w:rsid w:val="004B4290"/>
    <w:rsid w:val="004B46DB"/>
    <w:rsid w:val="004B48EA"/>
    <w:rsid w:val="004B5567"/>
    <w:rsid w:val="004B5B61"/>
    <w:rsid w:val="004B6372"/>
    <w:rsid w:val="004B6D36"/>
    <w:rsid w:val="004B6E6B"/>
    <w:rsid w:val="004B71BE"/>
    <w:rsid w:val="004B7F3A"/>
    <w:rsid w:val="004C03BE"/>
    <w:rsid w:val="004C03C2"/>
    <w:rsid w:val="004C086B"/>
    <w:rsid w:val="004C0A09"/>
    <w:rsid w:val="004C0A72"/>
    <w:rsid w:val="004C1062"/>
    <w:rsid w:val="004C1322"/>
    <w:rsid w:val="004C1946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58"/>
    <w:rsid w:val="004C397C"/>
    <w:rsid w:val="004C43CF"/>
    <w:rsid w:val="004C51F5"/>
    <w:rsid w:val="004C557D"/>
    <w:rsid w:val="004C5743"/>
    <w:rsid w:val="004C582F"/>
    <w:rsid w:val="004C595D"/>
    <w:rsid w:val="004C5A38"/>
    <w:rsid w:val="004C5C98"/>
    <w:rsid w:val="004C656E"/>
    <w:rsid w:val="004C6922"/>
    <w:rsid w:val="004C6A9D"/>
    <w:rsid w:val="004C6D86"/>
    <w:rsid w:val="004C703B"/>
    <w:rsid w:val="004C7581"/>
    <w:rsid w:val="004C7AE1"/>
    <w:rsid w:val="004C7AF0"/>
    <w:rsid w:val="004C7DC7"/>
    <w:rsid w:val="004D02B8"/>
    <w:rsid w:val="004D126C"/>
    <w:rsid w:val="004D15B5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3FF9"/>
    <w:rsid w:val="004D46BE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386"/>
    <w:rsid w:val="004D656D"/>
    <w:rsid w:val="004D66E4"/>
    <w:rsid w:val="004D6728"/>
    <w:rsid w:val="004D6E57"/>
    <w:rsid w:val="004D6F4F"/>
    <w:rsid w:val="004D6FCA"/>
    <w:rsid w:val="004D71FF"/>
    <w:rsid w:val="004D72E9"/>
    <w:rsid w:val="004D7375"/>
    <w:rsid w:val="004D76EF"/>
    <w:rsid w:val="004D7B28"/>
    <w:rsid w:val="004E0494"/>
    <w:rsid w:val="004E04AA"/>
    <w:rsid w:val="004E083C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5E5C"/>
    <w:rsid w:val="004E6162"/>
    <w:rsid w:val="004E625E"/>
    <w:rsid w:val="004E63D3"/>
    <w:rsid w:val="004E666F"/>
    <w:rsid w:val="004E687A"/>
    <w:rsid w:val="004E6CE8"/>
    <w:rsid w:val="004E701E"/>
    <w:rsid w:val="004E7078"/>
    <w:rsid w:val="004E73EF"/>
    <w:rsid w:val="004E7D40"/>
    <w:rsid w:val="004F00DF"/>
    <w:rsid w:val="004F0119"/>
    <w:rsid w:val="004F03C1"/>
    <w:rsid w:val="004F041E"/>
    <w:rsid w:val="004F0C15"/>
    <w:rsid w:val="004F139B"/>
    <w:rsid w:val="004F1425"/>
    <w:rsid w:val="004F16EA"/>
    <w:rsid w:val="004F172D"/>
    <w:rsid w:val="004F206D"/>
    <w:rsid w:val="004F2118"/>
    <w:rsid w:val="004F2180"/>
    <w:rsid w:val="004F21E9"/>
    <w:rsid w:val="004F2270"/>
    <w:rsid w:val="004F37C1"/>
    <w:rsid w:val="004F422F"/>
    <w:rsid w:val="004F4550"/>
    <w:rsid w:val="004F48E3"/>
    <w:rsid w:val="004F4B80"/>
    <w:rsid w:val="004F4BDC"/>
    <w:rsid w:val="004F5C93"/>
    <w:rsid w:val="004F5D34"/>
    <w:rsid w:val="004F61C1"/>
    <w:rsid w:val="004F63B7"/>
    <w:rsid w:val="004F673F"/>
    <w:rsid w:val="004F68F0"/>
    <w:rsid w:val="004F7020"/>
    <w:rsid w:val="004F72D3"/>
    <w:rsid w:val="004F7463"/>
    <w:rsid w:val="004F756A"/>
    <w:rsid w:val="004F7793"/>
    <w:rsid w:val="004F785F"/>
    <w:rsid w:val="004F7FB5"/>
    <w:rsid w:val="005002CC"/>
    <w:rsid w:val="0050052E"/>
    <w:rsid w:val="00500C91"/>
    <w:rsid w:val="00500DD2"/>
    <w:rsid w:val="00500E6E"/>
    <w:rsid w:val="005010FA"/>
    <w:rsid w:val="00501220"/>
    <w:rsid w:val="005017CE"/>
    <w:rsid w:val="00502251"/>
    <w:rsid w:val="00502335"/>
    <w:rsid w:val="005023A0"/>
    <w:rsid w:val="0050257B"/>
    <w:rsid w:val="005026D6"/>
    <w:rsid w:val="00502EB8"/>
    <w:rsid w:val="00502F94"/>
    <w:rsid w:val="00503009"/>
    <w:rsid w:val="005031CB"/>
    <w:rsid w:val="00503204"/>
    <w:rsid w:val="0050335F"/>
    <w:rsid w:val="00503450"/>
    <w:rsid w:val="00503C30"/>
    <w:rsid w:val="00503EB6"/>
    <w:rsid w:val="00504105"/>
    <w:rsid w:val="0050454D"/>
    <w:rsid w:val="00504793"/>
    <w:rsid w:val="00504D92"/>
    <w:rsid w:val="00504EFF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051"/>
    <w:rsid w:val="00514453"/>
    <w:rsid w:val="005148B2"/>
    <w:rsid w:val="005149E0"/>
    <w:rsid w:val="00514E9D"/>
    <w:rsid w:val="005154CE"/>
    <w:rsid w:val="00515B57"/>
    <w:rsid w:val="00515FE7"/>
    <w:rsid w:val="0051616C"/>
    <w:rsid w:val="005167F7"/>
    <w:rsid w:val="005168D8"/>
    <w:rsid w:val="005168DC"/>
    <w:rsid w:val="00516C87"/>
    <w:rsid w:val="0051751D"/>
    <w:rsid w:val="00517554"/>
    <w:rsid w:val="00517B1B"/>
    <w:rsid w:val="00517F14"/>
    <w:rsid w:val="0052002F"/>
    <w:rsid w:val="00520041"/>
    <w:rsid w:val="00520057"/>
    <w:rsid w:val="005207E4"/>
    <w:rsid w:val="005211AC"/>
    <w:rsid w:val="005212A4"/>
    <w:rsid w:val="005212AE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4C51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E04"/>
    <w:rsid w:val="00530E88"/>
    <w:rsid w:val="00531665"/>
    <w:rsid w:val="00531B37"/>
    <w:rsid w:val="00532246"/>
    <w:rsid w:val="005325EA"/>
    <w:rsid w:val="00532DAD"/>
    <w:rsid w:val="00533136"/>
    <w:rsid w:val="00533245"/>
    <w:rsid w:val="00533683"/>
    <w:rsid w:val="0053403B"/>
    <w:rsid w:val="005347D9"/>
    <w:rsid w:val="00534BDA"/>
    <w:rsid w:val="00534F43"/>
    <w:rsid w:val="005351BE"/>
    <w:rsid w:val="00535A18"/>
    <w:rsid w:val="00535AFB"/>
    <w:rsid w:val="00535C8F"/>
    <w:rsid w:val="00535D88"/>
    <w:rsid w:val="00535F73"/>
    <w:rsid w:val="0053627C"/>
    <w:rsid w:val="00536B2B"/>
    <w:rsid w:val="00536F1F"/>
    <w:rsid w:val="00537111"/>
    <w:rsid w:val="00540382"/>
    <w:rsid w:val="0054092A"/>
    <w:rsid w:val="00540A8E"/>
    <w:rsid w:val="00540E07"/>
    <w:rsid w:val="00540EF7"/>
    <w:rsid w:val="0054161F"/>
    <w:rsid w:val="00541D09"/>
    <w:rsid w:val="00541D24"/>
    <w:rsid w:val="005427F5"/>
    <w:rsid w:val="0054302C"/>
    <w:rsid w:val="0054323D"/>
    <w:rsid w:val="005434A2"/>
    <w:rsid w:val="0054369D"/>
    <w:rsid w:val="005440BC"/>
    <w:rsid w:val="00544FD0"/>
    <w:rsid w:val="00545007"/>
    <w:rsid w:val="00545119"/>
    <w:rsid w:val="005455BD"/>
    <w:rsid w:val="0054590D"/>
    <w:rsid w:val="00545B2B"/>
    <w:rsid w:val="00546058"/>
    <w:rsid w:val="00546440"/>
    <w:rsid w:val="00546C85"/>
    <w:rsid w:val="00546FC4"/>
    <w:rsid w:val="00547167"/>
    <w:rsid w:val="00547389"/>
    <w:rsid w:val="00547870"/>
    <w:rsid w:val="0055005E"/>
    <w:rsid w:val="005500FF"/>
    <w:rsid w:val="00550258"/>
    <w:rsid w:val="005503D9"/>
    <w:rsid w:val="00550893"/>
    <w:rsid w:val="00550AEF"/>
    <w:rsid w:val="00550E63"/>
    <w:rsid w:val="00550EA7"/>
    <w:rsid w:val="00550F5A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1EF"/>
    <w:rsid w:val="005535DF"/>
    <w:rsid w:val="00553633"/>
    <w:rsid w:val="005538D0"/>
    <w:rsid w:val="00553D32"/>
    <w:rsid w:val="00553FDF"/>
    <w:rsid w:val="00554140"/>
    <w:rsid w:val="005543A1"/>
    <w:rsid w:val="0055485B"/>
    <w:rsid w:val="00554DB8"/>
    <w:rsid w:val="0055504F"/>
    <w:rsid w:val="005556B0"/>
    <w:rsid w:val="0055595F"/>
    <w:rsid w:val="00555A95"/>
    <w:rsid w:val="00555B8F"/>
    <w:rsid w:val="00555F89"/>
    <w:rsid w:val="005565AE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B42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B95"/>
    <w:rsid w:val="00565CEF"/>
    <w:rsid w:val="00565E06"/>
    <w:rsid w:val="005661DB"/>
    <w:rsid w:val="00566651"/>
    <w:rsid w:val="005667B8"/>
    <w:rsid w:val="005678D1"/>
    <w:rsid w:val="00567B11"/>
    <w:rsid w:val="00567EAB"/>
    <w:rsid w:val="00570386"/>
    <w:rsid w:val="0057052D"/>
    <w:rsid w:val="005706B2"/>
    <w:rsid w:val="0057070A"/>
    <w:rsid w:val="00570866"/>
    <w:rsid w:val="005708B9"/>
    <w:rsid w:val="005709AA"/>
    <w:rsid w:val="00570E3B"/>
    <w:rsid w:val="005711B5"/>
    <w:rsid w:val="005717F9"/>
    <w:rsid w:val="00572639"/>
    <w:rsid w:val="00572A28"/>
    <w:rsid w:val="00572B82"/>
    <w:rsid w:val="00572E7C"/>
    <w:rsid w:val="00572FB7"/>
    <w:rsid w:val="00573045"/>
    <w:rsid w:val="005731A9"/>
    <w:rsid w:val="005731F0"/>
    <w:rsid w:val="00573719"/>
    <w:rsid w:val="00573ACC"/>
    <w:rsid w:val="00573D39"/>
    <w:rsid w:val="00573E6D"/>
    <w:rsid w:val="00574267"/>
    <w:rsid w:val="00574364"/>
    <w:rsid w:val="0057441A"/>
    <w:rsid w:val="00574528"/>
    <w:rsid w:val="005748EA"/>
    <w:rsid w:val="00574B42"/>
    <w:rsid w:val="00574C53"/>
    <w:rsid w:val="00574E06"/>
    <w:rsid w:val="00574FD7"/>
    <w:rsid w:val="00575534"/>
    <w:rsid w:val="0057581D"/>
    <w:rsid w:val="005759D7"/>
    <w:rsid w:val="00576057"/>
    <w:rsid w:val="0057607F"/>
    <w:rsid w:val="00577976"/>
    <w:rsid w:val="00577A80"/>
    <w:rsid w:val="00577BB6"/>
    <w:rsid w:val="00577C6A"/>
    <w:rsid w:val="00577F53"/>
    <w:rsid w:val="005800C2"/>
    <w:rsid w:val="00580285"/>
    <w:rsid w:val="00580563"/>
    <w:rsid w:val="00580612"/>
    <w:rsid w:val="00580861"/>
    <w:rsid w:val="00580A46"/>
    <w:rsid w:val="00581285"/>
    <w:rsid w:val="00581333"/>
    <w:rsid w:val="005813D4"/>
    <w:rsid w:val="00581666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7A0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1A42"/>
    <w:rsid w:val="0059237A"/>
    <w:rsid w:val="0059243F"/>
    <w:rsid w:val="005924E0"/>
    <w:rsid w:val="005925BB"/>
    <w:rsid w:val="00592BF4"/>
    <w:rsid w:val="0059316B"/>
    <w:rsid w:val="00593384"/>
    <w:rsid w:val="00593394"/>
    <w:rsid w:val="0059343D"/>
    <w:rsid w:val="0059389C"/>
    <w:rsid w:val="00593BF0"/>
    <w:rsid w:val="005942E6"/>
    <w:rsid w:val="00594B5E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97DD2"/>
    <w:rsid w:val="00597EEA"/>
    <w:rsid w:val="005A0333"/>
    <w:rsid w:val="005A0830"/>
    <w:rsid w:val="005A0A8C"/>
    <w:rsid w:val="005A0FFC"/>
    <w:rsid w:val="005A10D5"/>
    <w:rsid w:val="005A13EC"/>
    <w:rsid w:val="005A1AED"/>
    <w:rsid w:val="005A2338"/>
    <w:rsid w:val="005A239B"/>
    <w:rsid w:val="005A2F52"/>
    <w:rsid w:val="005A2FC3"/>
    <w:rsid w:val="005A3529"/>
    <w:rsid w:val="005A3577"/>
    <w:rsid w:val="005A3624"/>
    <w:rsid w:val="005A376B"/>
    <w:rsid w:val="005A3903"/>
    <w:rsid w:val="005A3B14"/>
    <w:rsid w:val="005A3BF3"/>
    <w:rsid w:val="005A3F45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459"/>
    <w:rsid w:val="005A6531"/>
    <w:rsid w:val="005A690B"/>
    <w:rsid w:val="005A6A3D"/>
    <w:rsid w:val="005A7499"/>
    <w:rsid w:val="005A74B2"/>
    <w:rsid w:val="005A7549"/>
    <w:rsid w:val="005A774E"/>
    <w:rsid w:val="005A7A13"/>
    <w:rsid w:val="005B01DC"/>
    <w:rsid w:val="005B022F"/>
    <w:rsid w:val="005B02B8"/>
    <w:rsid w:val="005B07CC"/>
    <w:rsid w:val="005B0C0F"/>
    <w:rsid w:val="005B0F95"/>
    <w:rsid w:val="005B124D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A31"/>
    <w:rsid w:val="005B4BD2"/>
    <w:rsid w:val="005B4D29"/>
    <w:rsid w:val="005B4E9E"/>
    <w:rsid w:val="005B54A7"/>
    <w:rsid w:val="005B615E"/>
    <w:rsid w:val="005B6C37"/>
    <w:rsid w:val="005B70A7"/>
    <w:rsid w:val="005B7407"/>
    <w:rsid w:val="005B7B0B"/>
    <w:rsid w:val="005B7BEA"/>
    <w:rsid w:val="005B7EAF"/>
    <w:rsid w:val="005C006B"/>
    <w:rsid w:val="005C02E5"/>
    <w:rsid w:val="005C04F3"/>
    <w:rsid w:val="005C0904"/>
    <w:rsid w:val="005C0D58"/>
    <w:rsid w:val="005C0F73"/>
    <w:rsid w:val="005C16D3"/>
    <w:rsid w:val="005C1B0F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497A"/>
    <w:rsid w:val="005C505B"/>
    <w:rsid w:val="005C64C1"/>
    <w:rsid w:val="005C6CF1"/>
    <w:rsid w:val="005C72D8"/>
    <w:rsid w:val="005D08FA"/>
    <w:rsid w:val="005D0E61"/>
    <w:rsid w:val="005D188D"/>
    <w:rsid w:val="005D1A27"/>
    <w:rsid w:val="005D1D86"/>
    <w:rsid w:val="005D28A2"/>
    <w:rsid w:val="005D2BDA"/>
    <w:rsid w:val="005D2D6E"/>
    <w:rsid w:val="005D3209"/>
    <w:rsid w:val="005D3727"/>
    <w:rsid w:val="005D399B"/>
    <w:rsid w:val="005D3F9C"/>
    <w:rsid w:val="005D413C"/>
    <w:rsid w:val="005D41E6"/>
    <w:rsid w:val="005D445C"/>
    <w:rsid w:val="005D44B3"/>
    <w:rsid w:val="005D47C7"/>
    <w:rsid w:val="005D504D"/>
    <w:rsid w:val="005D53DB"/>
    <w:rsid w:val="005D5D95"/>
    <w:rsid w:val="005D5ECC"/>
    <w:rsid w:val="005D6395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B02"/>
    <w:rsid w:val="005E0C40"/>
    <w:rsid w:val="005E0F41"/>
    <w:rsid w:val="005E107B"/>
    <w:rsid w:val="005E11B5"/>
    <w:rsid w:val="005E15BA"/>
    <w:rsid w:val="005E1CFA"/>
    <w:rsid w:val="005E20C8"/>
    <w:rsid w:val="005E2115"/>
    <w:rsid w:val="005E22B3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7DD"/>
    <w:rsid w:val="005E5C35"/>
    <w:rsid w:val="005E5E9C"/>
    <w:rsid w:val="005E6052"/>
    <w:rsid w:val="005E6306"/>
    <w:rsid w:val="005E65BB"/>
    <w:rsid w:val="005E6909"/>
    <w:rsid w:val="005E6D0E"/>
    <w:rsid w:val="005E7575"/>
    <w:rsid w:val="005E7A7E"/>
    <w:rsid w:val="005F01AB"/>
    <w:rsid w:val="005F0582"/>
    <w:rsid w:val="005F06AA"/>
    <w:rsid w:val="005F0792"/>
    <w:rsid w:val="005F0B7A"/>
    <w:rsid w:val="005F0E00"/>
    <w:rsid w:val="005F118D"/>
    <w:rsid w:val="005F1258"/>
    <w:rsid w:val="005F194C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C5E"/>
    <w:rsid w:val="005F5DBB"/>
    <w:rsid w:val="005F6965"/>
    <w:rsid w:val="005F6CAF"/>
    <w:rsid w:val="005F6F01"/>
    <w:rsid w:val="005F736F"/>
    <w:rsid w:val="005F7D8E"/>
    <w:rsid w:val="006001C9"/>
    <w:rsid w:val="00600D13"/>
    <w:rsid w:val="006010DE"/>
    <w:rsid w:val="0060186E"/>
    <w:rsid w:val="00601885"/>
    <w:rsid w:val="00601A22"/>
    <w:rsid w:val="00601B4A"/>
    <w:rsid w:val="00601E9F"/>
    <w:rsid w:val="0060241F"/>
    <w:rsid w:val="00602F53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0FEF"/>
    <w:rsid w:val="006116B9"/>
    <w:rsid w:val="00611B0E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3B7"/>
    <w:rsid w:val="00614877"/>
    <w:rsid w:val="00614DA0"/>
    <w:rsid w:val="00614E23"/>
    <w:rsid w:val="006150E1"/>
    <w:rsid w:val="00615A35"/>
    <w:rsid w:val="00615B95"/>
    <w:rsid w:val="006160C0"/>
    <w:rsid w:val="006161B0"/>
    <w:rsid w:val="006161CA"/>
    <w:rsid w:val="006164EA"/>
    <w:rsid w:val="00617029"/>
    <w:rsid w:val="00617056"/>
    <w:rsid w:val="00617216"/>
    <w:rsid w:val="006172C7"/>
    <w:rsid w:val="006175CF"/>
    <w:rsid w:val="00617690"/>
    <w:rsid w:val="00617B5C"/>
    <w:rsid w:val="00617DCB"/>
    <w:rsid w:val="00620048"/>
    <w:rsid w:val="0062028A"/>
    <w:rsid w:val="00620606"/>
    <w:rsid w:val="00620712"/>
    <w:rsid w:val="006222E0"/>
    <w:rsid w:val="00622448"/>
    <w:rsid w:val="006229CE"/>
    <w:rsid w:val="00622B96"/>
    <w:rsid w:val="00622C88"/>
    <w:rsid w:val="00624B17"/>
    <w:rsid w:val="00624B27"/>
    <w:rsid w:val="00624BFF"/>
    <w:rsid w:val="00624CC6"/>
    <w:rsid w:val="00625164"/>
    <w:rsid w:val="00625416"/>
    <w:rsid w:val="00625608"/>
    <w:rsid w:val="0062589E"/>
    <w:rsid w:val="00625B0F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2CDE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6FD2"/>
    <w:rsid w:val="006372DC"/>
    <w:rsid w:val="00637411"/>
    <w:rsid w:val="0063741B"/>
    <w:rsid w:val="00637D5C"/>
    <w:rsid w:val="006400EE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984"/>
    <w:rsid w:val="00647E1E"/>
    <w:rsid w:val="00650999"/>
    <w:rsid w:val="00650CCC"/>
    <w:rsid w:val="0065115E"/>
    <w:rsid w:val="006511D0"/>
    <w:rsid w:val="00651E6B"/>
    <w:rsid w:val="0065221D"/>
    <w:rsid w:val="00652488"/>
    <w:rsid w:val="0065272A"/>
    <w:rsid w:val="006527CC"/>
    <w:rsid w:val="00652864"/>
    <w:rsid w:val="00652D5D"/>
    <w:rsid w:val="00652FBB"/>
    <w:rsid w:val="0065309A"/>
    <w:rsid w:val="00653B0F"/>
    <w:rsid w:val="00653E2A"/>
    <w:rsid w:val="00653E46"/>
    <w:rsid w:val="006540F0"/>
    <w:rsid w:val="006544B3"/>
    <w:rsid w:val="006547F3"/>
    <w:rsid w:val="00654B5E"/>
    <w:rsid w:val="006555FA"/>
    <w:rsid w:val="006556A7"/>
    <w:rsid w:val="0065592D"/>
    <w:rsid w:val="00655B99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35CE"/>
    <w:rsid w:val="00664584"/>
    <w:rsid w:val="006645D2"/>
    <w:rsid w:val="006647F2"/>
    <w:rsid w:val="00664B22"/>
    <w:rsid w:val="0066508D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6F47"/>
    <w:rsid w:val="00667BC7"/>
    <w:rsid w:val="0067013E"/>
    <w:rsid w:val="006701EE"/>
    <w:rsid w:val="00670866"/>
    <w:rsid w:val="00670952"/>
    <w:rsid w:val="00670B0C"/>
    <w:rsid w:val="00670F0C"/>
    <w:rsid w:val="00670F95"/>
    <w:rsid w:val="0067157C"/>
    <w:rsid w:val="006717E6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32"/>
    <w:rsid w:val="006769A0"/>
    <w:rsid w:val="00677621"/>
    <w:rsid w:val="00677C12"/>
    <w:rsid w:val="00677C4D"/>
    <w:rsid w:val="00677CD3"/>
    <w:rsid w:val="00680314"/>
    <w:rsid w:val="00680CB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2BFE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0F98"/>
    <w:rsid w:val="00691042"/>
    <w:rsid w:val="006913CD"/>
    <w:rsid w:val="00691758"/>
    <w:rsid w:val="00691C75"/>
    <w:rsid w:val="00691C8D"/>
    <w:rsid w:val="00691CEA"/>
    <w:rsid w:val="00691F25"/>
    <w:rsid w:val="00692009"/>
    <w:rsid w:val="006921E2"/>
    <w:rsid w:val="0069265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390"/>
    <w:rsid w:val="00695639"/>
    <w:rsid w:val="00695731"/>
    <w:rsid w:val="006958E8"/>
    <w:rsid w:val="00695B45"/>
    <w:rsid w:val="00695C69"/>
    <w:rsid w:val="00695DF2"/>
    <w:rsid w:val="006961FF"/>
    <w:rsid w:val="006962E5"/>
    <w:rsid w:val="00696962"/>
    <w:rsid w:val="00696D89"/>
    <w:rsid w:val="00696EF0"/>
    <w:rsid w:val="00697428"/>
    <w:rsid w:val="0069757B"/>
    <w:rsid w:val="006976A3"/>
    <w:rsid w:val="00697E46"/>
    <w:rsid w:val="006A01A1"/>
    <w:rsid w:val="006A074E"/>
    <w:rsid w:val="006A07B2"/>
    <w:rsid w:val="006A0CFB"/>
    <w:rsid w:val="006A0E7B"/>
    <w:rsid w:val="006A0E83"/>
    <w:rsid w:val="006A0F87"/>
    <w:rsid w:val="006A1012"/>
    <w:rsid w:val="006A1601"/>
    <w:rsid w:val="006A2876"/>
    <w:rsid w:val="006A34DA"/>
    <w:rsid w:val="006A3730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950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A7AC1"/>
    <w:rsid w:val="006A7F6A"/>
    <w:rsid w:val="006B0A38"/>
    <w:rsid w:val="006B1650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83E"/>
    <w:rsid w:val="006B4FD0"/>
    <w:rsid w:val="006B507D"/>
    <w:rsid w:val="006B50B4"/>
    <w:rsid w:val="006B5156"/>
    <w:rsid w:val="006B5545"/>
    <w:rsid w:val="006B56EB"/>
    <w:rsid w:val="006B615E"/>
    <w:rsid w:val="006B672E"/>
    <w:rsid w:val="006B6ED3"/>
    <w:rsid w:val="006B70DF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614"/>
    <w:rsid w:val="006C49D3"/>
    <w:rsid w:val="006C4F68"/>
    <w:rsid w:val="006C54CA"/>
    <w:rsid w:val="006C5865"/>
    <w:rsid w:val="006C59B9"/>
    <w:rsid w:val="006C5ACC"/>
    <w:rsid w:val="006C5BCF"/>
    <w:rsid w:val="006C5C30"/>
    <w:rsid w:val="006C5D52"/>
    <w:rsid w:val="006C68CE"/>
    <w:rsid w:val="006C6E40"/>
    <w:rsid w:val="006C71FF"/>
    <w:rsid w:val="006C7B86"/>
    <w:rsid w:val="006D089C"/>
    <w:rsid w:val="006D108C"/>
    <w:rsid w:val="006D124A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08C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32"/>
    <w:rsid w:val="006E0D66"/>
    <w:rsid w:val="006E1435"/>
    <w:rsid w:val="006E1DEF"/>
    <w:rsid w:val="006E23D1"/>
    <w:rsid w:val="006E2559"/>
    <w:rsid w:val="006E27F1"/>
    <w:rsid w:val="006E28DE"/>
    <w:rsid w:val="006E2E06"/>
    <w:rsid w:val="006E2E42"/>
    <w:rsid w:val="006E32AF"/>
    <w:rsid w:val="006E48D7"/>
    <w:rsid w:val="006E4EB0"/>
    <w:rsid w:val="006E4FFB"/>
    <w:rsid w:val="006E5257"/>
    <w:rsid w:val="006E58D5"/>
    <w:rsid w:val="006E5B0D"/>
    <w:rsid w:val="006E5BA4"/>
    <w:rsid w:val="006E5DF3"/>
    <w:rsid w:val="006E5E8B"/>
    <w:rsid w:val="006E68B8"/>
    <w:rsid w:val="006E6CFB"/>
    <w:rsid w:val="006E707E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C3B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488"/>
    <w:rsid w:val="00701635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23"/>
    <w:rsid w:val="00703847"/>
    <w:rsid w:val="00703A03"/>
    <w:rsid w:val="00703A65"/>
    <w:rsid w:val="00703A99"/>
    <w:rsid w:val="00703EB4"/>
    <w:rsid w:val="007042EE"/>
    <w:rsid w:val="00704BDE"/>
    <w:rsid w:val="00704E36"/>
    <w:rsid w:val="00705375"/>
    <w:rsid w:val="007059D7"/>
    <w:rsid w:val="00705BF6"/>
    <w:rsid w:val="00706051"/>
    <w:rsid w:val="00706B16"/>
    <w:rsid w:val="00706C46"/>
    <w:rsid w:val="00707371"/>
    <w:rsid w:val="00707FF3"/>
    <w:rsid w:val="007100B5"/>
    <w:rsid w:val="007101B5"/>
    <w:rsid w:val="007101FA"/>
    <w:rsid w:val="007103E1"/>
    <w:rsid w:val="007106F3"/>
    <w:rsid w:val="0071070D"/>
    <w:rsid w:val="00711380"/>
    <w:rsid w:val="007113B0"/>
    <w:rsid w:val="00711423"/>
    <w:rsid w:val="0071179F"/>
    <w:rsid w:val="00712172"/>
    <w:rsid w:val="00712647"/>
    <w:rsid w:val="0071295D"/>
    <w:rsid w:val="007129E6"/>
    <w:rsid w:val="00712D64"/>
    <w:rsid w:val="00712D85"/>
    <w:rsid w:val="00712DDF"/>
    <w:rsid w:val="0071346E"/>
    <w:rsid w:val="0071359C"/>
    <w:rsid w:val="00713644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6DBC"/>
    <w:rsid w:val="0071779B"/>
    <w:rsid w:val="00720019"/>
    <w:rsid w:val="00720318"/>
    <w:rsid w:val="007208C2"/>
    <w:rsid w:val="00720AA7"/>
    <w:rsid w:val="00721301"/>
    <w:rsid w:val="0072157F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4C7"/>
    <w:rsid w:val="00724BA5"/>
    <w:rsid w:val="00724C1D"/>
    <w:rsid w:val="00724CD7"/>
    <w:rsid w:val="00724DD9"/>
    <w:rsid w:val="00724F20"/>
    <w:rsid w:val="00725A95"/>
    <w:rsid w:val="00725E85"/>
    <w:rsid w:val="00725E91"/>
    <w:rsid w:val="0072619E"/>
    <w:rsid w:val="00726269"/>
    <w:rsid w:val="007265E8"/>
    <w:rsid w:val="007269C2"/>
    <w:rsid w:val="00726FAC"/>
    <w:rsid w:val="00727190"/>
    <w:rsid w:val="0072744D"/>
    <w:rsid w:val="007279DE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06E"/>
    <w:rsid w:val="00732300"/>
    <w:rsid w:val="00732518"/>
    <w:rsid w:val="00732EE8"/>
    <w:rsid w:val="00733000"/>
    <w:rsid w:val="007334A5"/>
    <w:rsid w:val="00733CE6"/>
    <w:rsid w:val="00733D46"/>
    <w:rsid w:val="0073419C"/>
    <w:rsid w:val="007341E1"/>
    <w:rsid w:val="007343F6"/>
    <w:rsid w:val="00734A26"/>
    <w:rsid w:val="00734DAE"/>
    <w:rsid w:val="00735652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1ECD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5F16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0F7C"/>
    <w:rsid w:val="00751150"/>
    <w:rsid w:val="00751278"/>
    <w:rsid w:val="0075169D"/>
    <w:rsid w:val="00751C03"/>
    <w:rsid w:val="00751DA6"/>
    <w:rsid w:val="00751F92"/>
    <w:rsid w:val="00752060"/>
    <w:rsid w:val="00752587"/>
    <w:rsid w:val="0075267D"/>
    <w:rsid w:val="00752773"/>
    <w:rsid w:val="00752D72"/>
    <w:rsid w:val="00752E5E"/>
    <w:rsid w:val="007538BF"/>
    <w:rsid w:val="007543FE"/>
    <w:rsid w:val="00754B03"/>
    <w:rsid w:val="00754D21"/>
    <w:rsid w:val="00754E8D"/>
    <w:rsid w:val="0075523C"/>
    <w:rsid w:val="0075528B"/>
    <w:rsid w:val="007553BB"/>
    <w:rsid w:val="007556A8"/>
    <w:rsid w:val="00755730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4CE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7C"/>
    <w:rsid w:val="00766C92"/>
    <w:rsid w:val="00766D1C"/>
    <w:rsid w:val="00766E42"/>
    <w:rsid w:val="00767059"/>
    <w:rsid w:val="0076707C"/>
    <w:rsid w:val="0076763B"/>
    <w:rsid w:val="00767659"/>
    <w:rsid w:val="00767B3D"/>
    <w:rsid w:val="00770312"/>
    <w:rsid w:val="00770558"/>
    <w:rsid w:val="00770AD6"/>
    <w:rsid w:val="00770EFB"/>
    <w:rsid w:val="0077185E"/>
    <w:rsid w:val="00771A87"/>
    <w:rsid w:val="0077263C"/>
    <w:rsid w:val="007726F6"/>
    <w:rsid w:val="007728B4"/>
    <w:rsid w:val="00772AEA"/>
    <w:rsid w:val="00772C5B"/>
    <w:rsid w:val="00772FEA"/>
    <w:rsid w:val="0077348F"/>
    <w:rsid w:val="007734B4"/>
    <w:rsid w:val="007735C8"/>
    <w:rsid w:val="00773B3B"/>
    <w:rsid w:val="00773C40"/>
    <w:rsid w:val="00774A9C"/>
    <w:rsid w:val="00774D83"/>
    <w:rsid w:val="007750ED"/>
    <w:rsid w:val="0077540C"/>
    <w:rsid w:val="0077574E"/>
    <w:rsid w:val="007757D0"/>
    <w:rsid w:val="00776072"/>
    <w:rsid w:val="00776510"/>
    <w:rsid w:val="00776DBD"/>
    <w:rsid w:val="007771EA"/>
    <w:rsid w:val="00777504"/>
    <w:rsid w:val="0077762B"/>
    <w:rsid w:val="00777798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1EED"/>
    <w:rsid w:val="00782232"/>
    <w:rsid w:val="0078242D"/>
    <w:rsid w:val="007824A0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065"/>
    <w:rsid w:val="007911C4"/>
    <w:rsid w:val="00791245"/>
    <w:rsid w:val="00791628"/>
    <w:rsid w:val="007916BC"/>
    <w:rsid w:val="00791778"/>
    <w:rsid w:val="00791D8D"/>
    <w:rsid w:val="00792016"/>
    <w:rsid w:val="007920C7"/>
    <w:rsid w:val="0079212B"/>
    <w:rsid w:val="00792168"/>
    <w:rsid w:val="007924A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6FB7"/>
    <w:rsid w:val="00796FCD"/>
    <w:rsid w:val="007972AA"/>
    <w:rsid w:val="007974CC"/>
    <w:rsid w:val="007978BB"/>
    <w:rsid w:val="007A006C"/>
    <w:rsid w:val="007A0A1B"/>
    <w:rsid w:val="007A100E"/>
    <w:rsid w:val="007A1617"/>
    <w:rsid w:val="007A22C9"/>
    <w:rsid w:val="007A23BC"/>
    <w:rsid w:val="007A2F0D"/>
    <w:rsid w:val="007A2F50"/>
    <w:rsid w:val="007A3412"/>
    <w:rsid w:val="007A350A"/>
    <w:rsid w:val="007A36CD"/>
    <w:rsid w:val="007A38CE"/>
    <w:rsid w:val="007A3927"/>
    <w:rsid w:val="007A3F5B"/>
    <w:rsid w:val="007A51A6"/>
    <w:rsid w:val="007A51E1"/>
    <w:rsid w:val="007A5723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97C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5E08"/>
    <w:rsid w:val="007B6156"/>
    <w:rsid w:val="007B62DF"/>
    <w:rsid w:val="007B6D48"/>
    <w:rsid w:val="007B767B"/>
    <w:rsid w:val="007B78A8"/>
    <w:rsid w:val="007B7A78"/>
    <w:rsid w:val="007B7B19"/>
    <w:rsid w:val="007B7C52"/>
    <w:rsid w:val="007C0916"/>
    <w:rsid w:val="007C0B2F"/>
    <w:rsid w:val="007C0B34"/>
    <w:rsid w:val="007C1248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6C"/>
    <w:rsid w:val="007C2E8F"/>
    <w:rsid w:val="007C2E9C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66"/>
    <w:rsid w:val="007C7F7C"/>
    <w:rsid w:val="007D079B"/>
    <w:rsid w:val="007D0BF6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E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07F"/>
    <w:rsid w:val="007D522F"/>
    <w:rsid w:val="007D5500"/>
    <w:rsid w:val="007D57F8"/>
    <w:rsid w:val="007D585D"/>
    <w:rsid w:val="007D5A16"/>
    <w:rsid w:val="007D5BDC"/>
    <w:rsid w:val="007D5C80"/>
    <w:rsid w:val="007D6570"/>
    <w:rsid w:val="007D7221"/>
    <w:rsid w:val="007D75B7"/>
    <w:rsid w:val="007D76A1"/>
    <w:rsid w:val="007D7792"/>
    <w:rsid w:val="007D77E7"/>
    <w:rsid w:val="007D7CBC"/>
    <w:rsid w:val="007D7E59"/>
    <w:rsid w:val="007D7EF4"/>
    <w:rsid w:val="007E00B5"/>
    <w:rsid w:val="007E00C1"/>
    <w:rsid w:val="007E049C"/>
    <w:rsid w:val="007E06FE"/>
    <w:rsid w:val="007E0EFD"/>
    <w:rsid w:val="007E1317"/>
    <w:rsid w:val="007E19BC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5AAA"/>
    <w:rsid w:val="007E5AF6"/>
    <w:rsid w:val="007E609E"/>
    <w:rsid w:val="007E60D5"/>
    <w:rsid w:val="007E654E"/>
    <w:rsid w:val="007E662A"/>
    <w:rsid w:val="007E739A"/>
    <w:rsid w:val="007E773F"/>
    <w:rsid w:val="007E7929"/>
    <w:rsid w:val="007E7BDA"/>
    <w:rsid w:val="007E7DD6"/>
    <w:rsid w:val="007E7DF8"/>
    <w:rsid w:val="007E7FB6"/>
    <w:rsid w:val="007F0354"/>
    <w:rsid w:val="007F0734"/>
    <w:rsid w:val="007F0E59"/>
    <w:rsid w:val="007F0F1C"/>
    <w:rsid w:val="007F0F96"/>
    <w:rsid w:val="007F1217"/>
    <w:rsid w:val="007F135D"/>
    <w:rsid w:val="007F14BB"/>
    <w:rsid w:val="007F157E"/>
    <w:rsid w:val="007F174F"/>
    <w:rsid w:val="007F1B15"/>
    <w:rsid w:val="007F1CBE"/>
    <w:rsid w:val="007F22ED"/>
    <w:rsid w:val="007F2486"/>
    <w:rsid w:val="007F2FEC"/>
    <w:rsid w:val="007F30FD"/>
    <w:rsid w:val="007F3564"/>
    <w:rsid w:val="007F36AE"/>
    <w:rsid w:val="007F376D"/>
    <w:rsid w:val="007F37E4"/>
    <w:rsid w:val="007F39AB"/>
    <w:rsid w:val="007F3CAB"/>
    <w:rsid w:val="007F3FED"/>
    <w:rsid w:val="007F4305"/>
    <w:rsid w:val="007F43AD"/>
    <w:rsid w:val="007F462E"/>
    <w:rsid w:val="007F4F4E"/>
    <w:rsid w:val="007F5233"/>
    <w:rsid w:val="007F54B9"/>
    <w:rsid w:val="007F65BC"/>
    <w:rsid w:val="007F671E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41F"/>
    <w:rsid w:val="00800A43"/>
    <w:rsid w:val="00800E27"/>
    <w:rsid w:val="00800E35"/>
    <w:rsid w:val="00800FC8"/>
    <w:rsid w:val="00801020"/>
    <w:rsid w:val="0080116C"/>
    <w:rsid w:val="0080123C"/>
    <w:rsid w:val="008013BF"/>
    <w:rsid w:val="0080163B"/>
    <w:rsid w:val="00801875"/>
    <w:rsid w:val="00801D54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3F6"/>
    <w:rsid w:val="008056F7"/>
    <w:rsid w:val="008059DB"/>
    <w:rsid w:val="00805BEB"/>
    <w:rsid w:val="0080612D"/>
    <w:rsid w:val="0080631E"/>
    <w:rsid w:val="008069A2"/>
    <w:rsid w:val="00806E41"/>
    <w:rsid w:val="00806F21"/>
    <w:rsid w:val="00806F89"/>
    <w:rsid w:val="008077CF"/>
    <w:rsid w:val="0080782A"/>
    <w:rsid w:val="00807F0D"/>
    <w:rsid w:val="00807F26"/>
    <w:rsid w:val="00810491"/>
    <w:rsid w:val="00810890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65C8"/>
    <w:rsid w:val="00817522"/>
    <w:rsid w:val="00817705"/>
    <w:rsid w:val="008202B0"/>
    <w:rsid w:val="0082035C"/>
    <w:rsid w:val="008206EC"/>
    <w:rsid w:val="0082095B"/>
    <w:rsid w:val="00820A9A"/>
    <w:rsid w:val="00820AF0"/>
    <w:rsid w:val="00820E7D"/>
    <w:rsid w:val="008217CB"/>
    <w:rsid w:val="00821D6E"/>
    <w:rsid w:val="00821E3F"/>
    <w:rsid w:val="00822352"/>
    <w:rsid w:val="00822557"/>
    <w:rsid w:val="008226E0"/>
    <w:rsid w:val="0082284B"/>
    <w:rsid w:val="00822A94"/>
    <w:rsid w:val="00822A9B"/>
    <w:rsid w:val="00822D34"/>
    <w:rsid w:val="00823061"/>
    <w:rsid w:val="00823471"/>
    <w:rsid w:val="00823974"/>
    <w:rsid w:val="0082409C"/>
    <w:rsid w:val="00824181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C38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E4D"/>
    <w:rsid w:val="00834FA8"/>
    <w:rsid w:val="008352DF"/>
    <w:rsid w:val="008355D6"/>
    <w:rsid w:val="008357DA"/>
    <w:rsid w:val="00835F20"/>
    <w:rsid w:val="0083610C"/>
    <w:rsid w:val="00836BAB"/>
    <w:rsid w:val="00837290"/>
    <w:rsid w:val="008378D5"/>
    <w:rsid w:val="00837ADD"/>
    <w:rsid w:val="0084067F"/>
    <w:rsid w:val="00840898"/>
    <w:rsid w:val="008409EC"/>
    <w:rsid w:val="00840B6D"/>
    <w:rsid w:val="00841187"/>
    <w:rsid w:val="0084137B"/>
    <w:rsid w:val="008417F9"/>
    <w:rsid w:val="00841B20"/>
    <w:rsid w:val="00841D67"/>
    <w:rsid w:val="008420B1"/>
    <w:rsid w:val="0084211A"/>
    <w:rsid w:val="0084251B"/>
    <w:rsid w:val="0084299B"/>
    <w:rsid w:val="00842B03"/>
    <w:rsid w:val="00842B99"/>
    <w:rsid w:val="00843558"/>
    <w:rsid w:val="0084381E"/>
    <w:rsid w:val="00843B79"/>
    <w:rsid w:val="008443CF"/>
    <w:rsid w:val="0084446C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99C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09B"/>
    <w:rsid w:val="0085051A"/>
    <w:rsid w:val="008508AA"/>
    <w:rsid w:val="008509BA"/>
    <w:rsid w:val="00850A78"/>
    <w:rsid w:val="00850EBF"/>
    <w:rsid w:val="00850FD8"/>
    <w:rsid w:val="00851048"/>
    <w:rsid w:val="0085119B"/>
    <w:rsid w:val="00851295"/>
    <w:rsid w:val="008518B5"/>
    <w:rsid w:val="00851AAA"/>
    <w:rsid w:val="00851B97"/>
    <w:rsid w:val="00852166"/>
    <w:rsid w:val="0085260F"/>
    <w:rsid w:val="00852C9C"/>
    <w:rsid w:val="00852CF7"/>
    <w:rsid w:val="008531AF"/>
    <w:rsid w:val="00853496"/>
    <w:rsid w:val="00853B6F"/>
    <w:rsid w:val="00854539"/>
    <w:rsid w:val="0085507A"/>
    <w:rsid w:val="00855C23"/>
    <w:rsid w:val="00855F26"/>
    <w:rsid w:val="008561A8"/>
    <w:rsid w:val="0085643D"/>
    <w:rsid w:val="00856D55"/>
    <w:rsid w:val="00856E6F"/>
    <w:rsid w:val="00856F13"/>
    <w:rsid w:val="00856FBE"/>
    <w:rsid w:val="0085721D"/>
    <w:rsid w:val="00857330"/>
    <w:rsid w:val="00857701"/>
    <w:rsid w:val="00857A80"/>
    <w:rsid w:val="00857E73"/>
    <w:rsid w:val="00857EC0"/>
    <w:rsid w:val="008603AE"/>
    <w:rsid w:val="008604A7"/>
    <w:rsid w:val="00860842"/>
    <w:rsid w:val="008608A1"/>
    <w:rsid w:val="008608E7"/>
    <w:rsid w:val="00860E15"/>
    <w:rsid w:val="0086100D"/>
    <w:rsid w:val="008613A2"/>
    <w:rsid w:val="008614A0"/>
    <w:rsid w:val="00861B86"/>
    <w:rsid w:val="008620F6"/>
    <w:rsid w:val="008625CF"/>
    <w:rsid w:val="00862725"/>
    <w:rsid w:val="00862941"/>
    <w:rsid w:val="00862E55"/>
    <w:rsid w:val="00863117"/>
    <w:rsid w:val="008635D7"/>
    <w:rsid w:val="0086463C"/>
    <w:rsid w:val="0086478E"/>
    <w:rsid w:val="00865CEC"/>
    <w:rsid w:val="00865EAA"/>
    <w:rsid w:val="00865F35"/>
    <w:rsid w:val="0086600A"/>
    <w:rsid w:val="00866194"/>
    <w:rsid w:val="00866476"/>
    <w:rsid w:val="00866535"/>
    <w:rsid w:val="00866904"/>
    <w:rsid w:val="00866B71"/>
    <w:rsid w:val="00866BCC"/>
    <w:rsid w:val="00866D53"/>
    <w:rsid w:val="00866DD4"/>
    <w:rsid w:val="0086733D"/>
    <w:rsid w:val="008673AC"/>
    <w:rsid w:val="008676B0"/>
    <w:rsid w:val="00867BB5"/>
    <w:rsid w:val="00867FCB"/>
    <w:rsid w:val="00870678"/>
    <w:rsid w:val="00870A96"/>
    <w:rsid w:val="00870DD9"/>
    <w:rsid w:val="0087104E"/>
    <w:rsid w:val="0087138B"/>
    <w:rsid w:val="00871677"/>
    <w:rsid w:val="00871B8F"/>
    <w:rsid w:val="00871CB7"/>
    <w:rsid w:val="00871CCF"/>
    <w:rsid w:val="00872E4F"/>
    <w:rsid w:val="00872EB6"/>
    <w:rsid w:val="008736E8"/>
    <w:rsid w:val="00873CC5"/>
    <w:rsid w:val="00874435"/>
    <w:rsid w:val="008747D2"/>
    <w:rsid w:val="00875200"/>
    <w:rsid w:val="0087525C"/>
    <w:rsid w:val="00875A1C"/>
    <w:rsid w:val="00875AF9"/>
    <w:rsid w:val="00875BD3"/>
    <w:rsid w:val="00875D5A"/>
    <w:rsid w:val="0087610B"/>
    <w:rsid w:val="008761C5"/>
    <w:rsid w:val="0087647E"/>
    <w:rsid w:val="00876587"/>
    <w:rsid w:val="0087668A"/>
    <w:rsid w:val="008768A0"/>
    <w:rsid w:val="008768B3"/>
    <w:rsid w:val="00876F92"/>
    <w:rsid w:val="008771B5"/>
    <w:rsid w:val="008772EE"/>
    <w:rsid w:val="008800E5"/>
    <w:rsid w:val="008804C3"/>
    <w:rsid w:val="008808AB"/>
    <w:rsid w:val="008809CD"/>
    <w:rsid w:val="00881098"/>
    <w:rsid w:val="0088122B"/>
    <w:rsid w:val="00881844"/>
    <w:rsid w:val="008819B8"/>
    <w:rsid w:val="00881B63"/>
    <w:rsid w:val="00881D43"/>
    <w:rsid w:val="00882015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880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38A"/>
    <w:rsid w:val="00892577"/>
    <w:rsid w:val="00892D94"/>
    <w:rsid w:val="00893210"/>
    <w:rsid w:val="008937B9"/>
    <w:rsid w:val="00893FDB"/>
    <w:rsid w:val="008944DC"/>
    <w:rsid w:val="00894501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2FB9"/>
    <w:rsid w:val="008A309A"/>
    <w:rsid w:val="008A3292"/>
    <w:rsid w:val="008A3853"/>
    <w:rsid w:val="008A47BD"/>
    <w:rsid w:val="008A4CE0"/>
    <w:rsid w:val="008A4F0E"/>
    <w:rsid w:val="008A5021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661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21E"/>
    <w:rsid w:val="008B7843"/>
    <w:rsid w:val="008B79DD"/>
    <w:rsid w:val="008B7D24"/>
    <w:rsid w:val="008B7FDB"/>
    <w:rsid w:val="008C0A03"/>
    <w:rsid w:val="008C0AC9"/>
    <w:rsid w:val="008C0CF3"/>
    <w:rsid w:val="008C101A"/>
    <w:rsid w:val="008C1061"/>
    <w:rsid w:val="008C1479"/>
    <w:rsid w:val="008C1E46"/>
    <w:rsid w:val="008C20FC"/>
    <w:rsid w:val="008C212B"/>
    <w:rsid w:val="008C2226"/>
    <w:rsid w:val="008C27B6"/>
    <w:rsid w:val="008C2A27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B74"/>
    <w:rsid w:val="008C5B9A"/>
    <w:rsid w:val="008C5FCC"/>
    <w:rsid w:val="008C629C"/>
    <w:rsid w:val="008C68BB"/>
    <w:rsid w:val="008C6CBA"/>
    <w:rsid w:val="008C6E6C"/>
    <w:rsid w:val="008C70B7"/>
    <w:rsid w:val="008C72ED"/>
    <w:rsid w:val="008C738A"/>
    <w:rsid w:val="008C741D"/>
    <w:rsid w:val="008C766E"/>
    <w:rsid w:val="008C77D1"/>
    <w:rsid w:val="008C7DE6"/>
    <w:rsid w:val="008D0099"/>
    <w:rsid w:val="008D2051"/>
    <w:rsid w:val="008D23F8"/>
    <w:rsid w:val="008D2501"/>
    <w:rsid w:val="008D2836"/>
    <w:rsid w:val="008D2BBC"/>
    <w:rsid w:val="008D3021"/>
    <w:rsid w:val="008D3196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0E57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198"/>
    <w:rsid w:val="008E4285"/>
    <w:rsid w:val="008E4BEF"/>
    <w:rsid w:val="008E4CEB"/>
    <w:rsid w:val="008E5027"/>
    <w:rsid w:val="008E5503"/>
    <w:rsid w:val="008E560D"/>
    <w:rsid w:val="008E5A98"/>
    <w:rsid w:val="008E5F0D"/>
    <w:rsid w:val="008E627A"/>
    <w:rsid w:val="008E6711"/>
    <w:rsid w:val="008E6C25"/>
    <w:rsid w:val="008E6C44"/>
    <w:rsid w:val="008E6D13"/>
    <w:rsid w:val="008E7039"/>
    <w:rsid w:val="008E7276"/>
    <w:rsid w:val="008E741D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344A"/>
    <w:rsid w:val="008F42A2"/>
    <w:rsid w:val="008F4471"/>
    <w:rsid w:val="008F44AF"/>
    <w:rsid w:val="008F4C02"/>
    <w:rsid w:val="008F4DBD"/>
    <w:rsid w:val="008F4E87"/>
    <w:rsid w:val="008F4F0B"/>
    <w:rsid w:val="008F53C1"/>
    <w:rsid w:val="008F5B29"/>
    <w:rsid w:val="008F5E03"/>
    <w:rsid w:val="008F62DA"/>
    <w:rsid w:val="008F7200"/>
    <w:rsid w:val="008F736D"/>
    <w:rsid w:val="008F73BF"/>
    <w:rsid w:val="008F768E"/>
    <w:rsid w:val="008F7C75"/>
    <w:rsid w:val="008F7CA8"/>
    <w:rsid w:val="008F7E29"/>
    <w:rsid w:val="008F7EFD"/>
    <w:rsid w:val="00900235"/>
    <w:rsid w:val="00900250"/>
    <w:rsid w:val="009002BD"/>
    <w:rsid w:val="009003A5"/>
    <w:rsid w:val="0090064C"/>
    <w:rsid w:val="00900CD6"/>
    <w:rsid w:val="00900E90"/>
    <w:rsid w:val="00900F56"/>
    <w:rsid w:val="009019CB"/>
    <w:rsid w:val="00901B62"/>
    <w:rsid w:val="00902277"/>
    <w:rsid w:val="0090228D"/>
    <w:rsid w:val="00902FB5"/>
    <w:rsid w:val="009030B9"/>
    <w:rsid w:val="00903F4E"/>
    <w:rsid w:val="00904268"/>
    <w:rsid w:val="009046EF"/>
    <w:rsid w:val="00904D01"/>
    <w:rsid w:val="00905772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BE5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3C1"/>
    <w:rsid w:val="00910F3A"/>
    <w:rsid w:val="00911C5B"/>
    <w:rsid w:val="00911E80"/>
    <w:rsid w:val="00911F61"/>
    <w:rsid w:val="00912557"/>
    <w:rsid w:val="0091263E"/>
    <w:rsid w:val="00912A56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6BC2"/>
    <w:rsid w:val="00916CC9"/>
    <w:rsid w:val="00917347"/>
    <w:rsid w:val="0091776A"/>
    <w:rsid w:val="00917FF0"/>
    <w:rsid w:val="00920271"/>
    <w:rsid w:val="00920E2A"/>
    <w:rsid w:val="00920EF9"/>
    <w:rsid w:val="0092160E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519"/>
    <w:rsid w:val="00924690"/>
    <w:rsid w:val="00924745"/>
    <w:rsid w:val="0092485C"/>
    <w:rsid w:val="009249CD"/>
    <w:rsid w:val="009255F7"/>
    <w:rsid w:val="00926280"/>
    <w:rsid w:val="0092662B"/>
    <w:rsid w:val="0092705F"/>
    <w:rsid w:val="009270B1"/>
    <w:rsid w:val="0092711F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61"/>
    <w:rsid w:val="00932689"/>
    <w:rsid w:val="0093294D"/>
    <w:rsid w:val="00932C00"/>
    <w:rsid w:val="00932DDA"/>
    <w:rsid w:val="00933299"/>
    <w:rsid w:val="00933C6A"/>
    <w:rsid w:val="00935C97"/>
    <w:rsid w:val="00935F41"/>
    <w:rsid w:val="009361B3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55"/>
    <w:rsid w:val="00941ACF"/>
    <w:rsid w:val="00941BA5"/>
    <w:rsid w:val="00941E67"/>
    <w:rsid w:val="009421A1"/>
    <w:rsid w:val="0094296C"/>
    <w:rsid w:val="00943525"/>
    <w:rsid w:val="00943D9F"/>
    <w:rsid w:val="009440A9"/>
    <w:rsid w:val="009441F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CEE"/>
    <w:rsid w:val="00950DF7"/>
    <w:rsid w:val="00951714"/>
    <w:rsid w:val="00951FB0"/>
    <w:rsid w:val="009524C4"/>
    <w:rsid w:val="00952978"/>
    <w:rsid w:val="00953673"/>
    <w:rsid w:val="00953CAE"/>
    <w:rsid w:val="00953EBB"/>
    <w:rsid w:val="0095556A"/>
    <w:rsid w:val="0095556B"/>
    <w:rsid w:val="009558B6"/>
    <w:rsid w:val="00955F58"/>
    <w:rsid w:val="009566D7"/>
    <w:rsid w:val="00956E1A"/>
    <w:rsid w:val="0095757D"/>
    <w:rsid w:val="00957CFC"/>
    <w:rsid w:val="00957F7A"/>
    <w:rsid w:val="00960588"/>
    <w:rsid w:val="00960679"/>
    <w:rsid w:val="00960840"/>
    <w:rsid w:val="0096094F"/>
    <w:rsid w:val="009609DC"/>
    <w:rsid w:val="00960FAF"/>
    <w:rsid w:val="00961332"/>
    <w:rsid w:val="0096157D"/>
    <w:rsid w:val="009616B4"/>
    <w:rsid w:val="009619C1"/>
    <w:rsid w:val="00961B7F"/>
    <w:rsid w:val="00961C4E"/>
    <w:rsid w:val="00961CDA"/>
    <w:rsid w:val="00961E00"/>
    <w:rsid w:val="00961F9F"/>
    <w:rsid w:val="00962308"/>
    <w:rsid w:val="009639A3"/>
    <w:rsid w:val="00963B8A"/>
    <w:rsid w:val="00964653"/>
    <w:rsid w:val="009652AA"/>
    <w:rsid w:val="009660CB"/>
    <w:rsid w:val="009662FD"/>
    <w:rsid w:val="00966B4B"/>
    <w:rsid w:val="00966B66"/>
    <w:rsid w:val="00966C9A"/>
    <w:rsid w:val="0096746A"/>
    <w:rsid w:val="0096765F"/>
    <w:rsid w:val="009677CE"/>
    <w:rsid w:val="009678C3"/>
    <w:rsid w:val="00967E3E"/>
    <w:rsid w:val="0097032D"/>
    <w:rsid w:val="00970795"/>
    <w:rsid w:val="00970C74"/>
    <w:rsid w:val="00970E5A"/>
    <w:rsid w:val="009713C7"/>
    <w:rsid w:val="009716D2"/>
    <w:rsid w:val="00971B97"/>
    <w:rsid w:val="00972080"/>
    <w:rsid w:val="009723DB"/>
    <w:rsid w:val="00972A71"/>
    <w:rsid w:val="00972C8C"/>
    <w:rsid w:val="00973205"/>
    <w:rsid w:val="0097370E"/>
    <w:rsid w:val="00973AB8"/>
    <w:rsid w:val="00973B15"/>
    <w:rsid w:val="00973CB4"/>
    <w:rsid w:val="009743BF"/>
    <w:rsid w:val="009745B5"/>
    <w:rsid w:val="00974717"/>
    <w:rsid w:val="00974BDC"/>
    <w:rsid w:val="0097519F"/>
    <w:rsid w:val="009754CA"/>
    <w:rsid w:val="00975557"/>
    <w:rsid w:val="009755FA"/>
    <w:rsid w:val="00975659"/>
    <w:rsid w:val="00975ADB"/>
    <w:rsid w:val="00975AF9"/>
    <w:rsid w:val="009763EC"/>
    <w:rsid w:val="00977066"/>
    <w:rsid w:val="0097714E"/>
    <w:rsid w:val="00977277"/>
    <w:rsid w:val="009779C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2747"/>
    <w:rsid w:val="00983042"/>
    <w:rsid w:val="0098308D"/>
    <w:rsid w:val="0098324C"/>
    <w:rsid w:val="00983F47"/>
    <w:rsid w:val="00983F9D"/>
    <w:rsid w:val="009841F4"/>
    <w:rsid w:val="0098442A"/>
    <w:rsid w:val="0098459C"/>
    <w:rsid w:val="00984600"/>
    <w:rsid w:val="00984903"/>
    <w:rsid w:val="00984F9C"/>
    <w:rsid w:val="00984FF8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87A2C"/>
    <w:rsid w:val="00987E1B"/>
    <w:rsid w:val="009901DD"/>
    <w:rsid w:val="00990685"/>
    <w:rsid w:val="009906D6"/>
    <w:rsid w:val="009915AE"/>
    <w:rsid w:val="0099228A"/>
    <w:rsid w:val="009922DB"/>
    <w:rsid w:val="009927FB"/>
    <w:rsid w:val="00992FC5"/>
    <w:rsid w:val="0099306B"/>
    <w:rsid w:val="00993760"/>
    <w:rsid w:val="009938E7"/>
    <w:rsid w:val="00994459"/>
    <w:rsid w:val="009946EE"/>
    <w:rsid w:val="0099507A"/>
    <w:rsid w:val="00995246"/>
    <w:rsid w:val="00995744"/>
    <w:rsid w:val="00995A4A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466"/>
    <w:rsid w:val="009A34E9"/>
    <w:rsid w:val="009A393C"/>
    <w:rsid w:val="009A3F57"/>
    <w:rsid w:val="009A4488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E3B"/>
    <w:rsid w:val="009B0F7E"/>
    <w:rsid w:val="009B101A"/>
    <w:rsid w:val="009B10B3"/>
    <w:rsid w:val="009B1792"/>
    <w:rsid w:val="009B1DF7"/>
    <w:rsid w:val="009B223E"/>
    <w:rsid w:val="009B2FC8"/>
    <w:rsid w:val="009B2FEC"/>
    <w:rsid w:val="009B305D"/>
    <w:rsid w:val="009B30D3"/>
    <w:rsid w:val="009B30E4"/>
    <w:rsid w:val="009B334B"/>
    <w:rsid w:val="009B3B19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63A"/>
    <w:rsid w:val="009B6B79"/>
    <w:rsid w:val="009B7442"/>
    <w:rsid w:val="009B74EA"/>
    <w:rsid w:val="009B75C7"/>
    <w:rsid w:val="009B75F0"/>
    <w:rsid w:val="009B76A4"/>
    <w:rsid w:val="009C02A1"/>
    <w:rsid w:val="009C0520"/>
    <w:rsid w:val="009C0AB3"/>
    <w:rsid w:val="009C0E6E"/>
    <w:rsid w:val="009C1537"/>
    <w:rsid w:val="009C175B"/>
    <w:rsid w:val="009C1C8E"/>
    <w:rsid w:val="009C1D3C"/>
    <w:rsid w:val="009C2172"/>
    <w:rsid w:val="009C2215"/>
    <w:rsid w:val="009C26FC"/>
    <w:rsid w:val="009C32C1"/>
    <w:rsid w:val="009C3F2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51"/>
    <w:rsid w:val="009D34A6"/>
    <w:rsid w:val="009D354B"/>
    <w:rsid w:val="009D372F"/>
    <w:rsid w:val="009D3881"/>
    <w:rsid w:val="009D3986"/>
    <w:rsid w:val="009D39FC"/>
    <w:rsid w:val="009D4496"/>
    <w:rsid w:val="009D5669"/>
    <w:rsid w:val="009D5C92"/>
    <w:rsid w:val="009D5D96"/>
    <w:rsid w:val="009D5DB3"/>
    <w:rsid w:val="009D7487"/>
    <w:rsid w:val="009D77B6"/>
    <w:rsid w:val="009E0035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3986"/>
    <w:rsid w:val="009E3F69"/>
    <w:rsid w:val="009E4292"/>
    <w:rsid w:val="009E42FA"/>
    <w:rsid w:val="009E442B"/>
    <w:rsid w:val="009E4706"/>
    <w:rsid w:val="009E5AA4"/>
    <w:rsid w:val="009E5BEE"/>
    <w:rsid w:val="009E5C1A"/>
    <w:rsid w:val="009E5CCC"/>
    <w:rsid w:val="009E63A6"/>
    <w:rsid w:val="009E6DD3"/>
    <w:rsid w:val="009E732D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A12"/>
    <w:rsid w:val="009F4D39"/>
    <w:rsid w:val="009F4FB9"/>
    <w:rsid w:val="009F55E4"/>
    <w:rsid w:val="009F569B"/>
    <w:rsid w:val="009F5D00"/>
    <w:rsid w:val="009F5D34"/>
    <w:rsid w:val="009F5EE0"/>
    <w:rsid w:val="009F683E"/>
    <w:rsid w:val="009F6871"/>
    <w:rsid w:val="009F71E6"/>
    <w:rsid w:val="009F79F0"/>
    <w:rsid w:val="009F7A08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71F"/>
    <w:rsid w:val="00A07A4A"/>
    <w:rsid w:val="00A07A78"/>
    <w:rsid w:val="00A07F52"/>
    <w:rsid w:val="00A105DA"/>
    <w:rsid w:val="00A1114E"/>
    <w:rsid w:val="00A111F8"/>
    <w:rsid w:val="00A111FE"/>
    <w:rsid w:val="00A11244"/>
    <w:rsid w:val="00A116C4"/>
    <w:rsid w:val="00A119FE"/>
    <w:rsid w:val="00A12349"/>
    <w:rsid w:val="00A12380"/>
    <w:rsid w:val="00A126ED"/>
    <w:rsid w:val="00A12AE2"/>
    <w:rsid w:val="00A138AF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376"/>
    <w:rsid w:val="00A16386"/>
    <w:rsid w:val="00A16654"/>
    <w:rsid w:val="00A169D5"/>
    <w:rsid w:val="00A16B39"/>
    <w:rsid w:val="00A16CD0"/>
    <w:rsid w:val="00A16D31"/>
    <w:rsid w:val="00A17042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4C55"/>
    <w:rsid w:val="00A258A1"/>
    <w:rsid w:val="00A25F10"/>
    <w:rsid w:val="00A261DA"/>
    <w:rsid w:val="00A264CC"/>
    <w:rsid w:val="00A2732E"/>
    <w:rsid w:val="00A2733F"/>
    <w:rsid w:val="00A273AD"/>
    <w:rsid w:val="00A2745D"/>
    <w:rsid w:val="00A27541"/>
    <w:rsid w:val="00A27654"/>
    <w:rsid w:val="00A2785B"/>
    <w:rsid w:val="00A27878"/>
    <w:rsid w:val="00A301F2"/>
    <w:rsid w:val="00A30371"/>
    <w:rsid w:val="00A30C77"/>
    <w:rsid w:val="00A310AF"/>
    <w:rsid w:val="00A3145E"/>
    <w:rsid w:val="00A31496"/>
    <w:rsid w:val="00A315B0"/>
    <w:rsid w:val="00A31F41"/>
    <w:rsid w:val="00A324F7"/>
    <w:rsid w:val="00A32527"/>
    <w:rsid w:val="00A327B3"/>
    <w:rsid w:val="00A32A73"/>
    <w:rsid w:val="00A3359A"/>
    <w:rsid w:val="00A33735"/>
    <w:rsid w:val="00A339DE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0E4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5C"/>
    <w:rsid w:val="00A36D82"/>
    <w:rsid w:val="00A36DCB"/>
    <w:rsid w:val="00A372B1"/>
    <w:rsid w:val="00A37347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60C"/>
    <w:rsid w:val="00A449A8"/>
    <w:rsid w:val="00A44BC6"/>
    <w:rsid w:val="00A44F3F"/>
    <w:rsid w:val="00A45320"/>
    <w:rsid w:val="00A4600F"/>
    <w:rsid w:val="00A46E35"/>
    <w:rsid w:val="00A4716E"/>
    <w:rsid w:val="00A47DCC"/>
    <w:rsid w:val="00A47FDE"/>
    <w:rsid w:val="00A504CF"/>
    <w:rsid w:val="00A506E0"/>
    <w:rsid w:val="00A5087A"/>
    <w:rsid w:val="00A50BDE"/>
    <w:rsid w:val="00A50C25"/>
    <w:rsid w:val="00A50DEB"/>
    <w:rsid w:val="00A50E88"/>
    <w:rsid w:val="00A5114D"/>
    <w:rsid w:val="00A5120D"/>
    <w:rsid w:val="00A516D4"/>
    <w:rsid w:val="00A51AD5"/>
    <w:rsid w:val="00A520CB"/>
    <w:rsid w:val="00A520EF"/>
    <w:rsid w:val="00A524F7"/>
    <w:rsid w:val="00A5275B"/>
    <w:rsid w:val="00A527CE"/>
    <w:rsid w:val="00A53497"/>
    <w:rsid w:val="00A53609"/>
    <w:rsid w:val="00A53E9E"/>
    <w:rsid w:val="00A54137"/>
    <w:rsid w:val="00A548E1"/>
    <w:rsid w:val="00A54C8F"/>
    <w:rsid w:val="00A54D87"/>
    <w:rsid w:val="00A55F47"/>
    <w:rsid w:val="00A55F93"/>
    <w:rsid w:val="00A566E2"/>
    <w:rsid w:val="00A569CB"/>
    <w:rsid w:val="00A56D60"/>
    <w:rsid w:val="00A56E03"/>
    <w:rsid w:val="00A56E2D"/>
    <w:rsid w:val="00A571A8"/>
    <w:rsid w:val="00A57237"/>
    <w:rsid w:val="00A57478"/>
    <w:rsid w:val="00A57849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C4A"/>
    <w:rsid w:val="00A62D43"/>
    <w:rsid w:val="00A62E9F"/>
    <w:rsid w:val="00A633C9"/>
    <w:rsid w:val="00A639A4"/>
    <w:rsid w:val="00A63E5C"/>
    <w:rsid w:val="00A63F8E"/>
    <w:rsid w:val="00A642D7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D9A"/>
    <w:rsid w:val="00A67E07"/>
    <w:rsid w:val="00A67E24"/>
    <w:rsid w:val="00A7015E"/>
    <w:rsid w:val="00A707BF"/>
    <w:rsid w:val="00A70EED"/>
    <w:rsid w:val="00A714C6"/>
    <w:rsid w:val="00A715CB"/>
    <w:rsid w:val="00A71615"/>
    <w:rsid w:val="00A718A5"/>
    <w:rsid w:val="00A71942"/>
    <w:rsid w:val="00A7248F"/>
    <w:rsid w:val="00A726DC"/>
    <w:rsid w:val="00A72AE5"/>
    <w:rsid w:val="00A73049"/>
    <w:rsid w:val="00A7314D"/>
    <w:rsid w:val="00A73177"/>
    <w:rsid w:val="00A7338C"/>
    <w:rsid w:val="00A7356E"/>
    <w:rsid w:val="00A7375D"/>
    <w:rsid w:val="00A73B7A"/>
    <w:rsid w:val="00A73EDF"/>
    <w:rsid w:val="00A74299"/>
    <w:rsid w:val="00A7492D"/>
    <w:rsid w:val="00A752C2"/>
    <w:rsid w:val="00A75352"/>
    <w:rsid w:val="00A7536C"/>
    <w:rsid w:val="00A7564A"/>
    <w:rsid w:val="00A75F1A"/>
    <w:rsid w:val="00A76057"/>
    <w:rsid w:val="00A76253"/>
    <w:rsid w:val="00A7632D"/>
    <w:rsid w:val="00A766D0"/>
    <w:rsid w:val="00A76AD3"/>
    <w:rsid w:val="00A76DF6"/>
    <w:rsid w:val="00A7702B"/>
    <w:rsid w:val="00A77176"/>
    <w:rsid w:val="00A771F1"/>
    <w:rsid w:val="00A7725A"/>
    <w:rsid w:val="00A77C13"/>
    <w:rsid w:val="00A77CE3"/>
    <w:rsid w:val="00A803C3"/>
    <w:rsid w:val="00A8056B"/>
    <w:rsid w:val="00A8086F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5F1"/>
    <w:rsid w:val="00A90702"/>
    <w:rsid w:val="00A90977"/>
    <w:rsid w:val="00A910CB"/>
    <w:rsid w:val="00A91291"/>
    <w:rsid w:val="00A91595"/>
    <w:rsid w:val="00A9168E"/>
    <w:rsid w:val="00A917CB"/>
    <w:rsid w:val="00A91CD3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1D43"/>
    <w:rsid w:val="00AA2250"/>
    <w:rsid w:val="00AA2324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143"/>
    <w:rsid w:val="00AB0565"/>
    <w:rsid w:val="00AB0667"/>
    <w:rsid w:val="00AB0ED3"/>
    <w:rsid w:val="00AB0FA5"/>
    <w:rsid w:val="00AB10BE"/>
    <w:rsid w:val="00AB1102"/>
    <w:rsid w:val="00AB1211"/>
    <w:rsid w:val="00AB18CE"/>
    <w:rsid w:val="00AB236B"/>
    <w:rsid w:val="00AB25AB"/>
    <w:rsid w:val="00AB26E4"/>
    <w:rsid w:val="00AB272A"/>
    <w:rsid w:val="00AB2B03"/>
    <w:rsid w:val="00AB2B14"/>
    <w:rsid w:val="00AB30C8"/>
    <w:rsid w:val="00AB31AD"/>
    <w:rsid w:val="00AB32D5"/>
    <w:rsid w:val="00AB3A24"/>
    <w:rsid w:val="00AB3AF9"/>
    <w:rsid w:val="00AB3EC3"/>
    <w:rsid w:val="00AB40E0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84C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4D3"/>
    <w:rsid w:val="00AC57FB"/>
    <w:rsid w:val="00AC5966"/>
    <w:rsid w:val="00AC5A65"/>
    <w:rsid w:val="00AC5E5C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B47"/>
    <w:rsid w:val="00AD2D0E"/>
    <w:rsid w:val="00AD2F1C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10D"/>
    <w:rsid w:val="00AD532F"/>
    <w:rsid w:val="00AD58B5"/>
    <w:rsid w:val="00AD59EA"/>
    <w:rsid w:val="00AD5F57"/>
    <w:rsid w:val="00AD6028"/>
    <w:rsid w:val="00AD60EC"/>
    <w:rsid w:val="00AD66CC"/>
    <w:rsid w:val="00AD6BA9"/>
    <w:rsid w:val="00AD6BDE"/>
    <w:rsid w:val="00AD6C6B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B5F"/>
    <w:rsid w:val="00AE1CE2"/>
    <w:rsid w:val="00AE1E0B"/>
    <w:rsid w:val="00AE1FB2"/>
    <w:rsid w:val="00AE2577"/>
    <w:rsid w:val="00AE269F"/>
    <w:rsid w:val="00AE26CA"/>
    <w:rsid w:val="00AE2AC9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5EAE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913"/>
    <w:rsid w:val="00AF1A6D"/>
    <w:rsid w:val="00AF1D62"/>
    <w:rsid w:val="00AF1D76"/>
    <w:rsid w:val="00AF1D95"/>
    <w:rsid w:val="00AF1FD6"/>
    <w:rsid w:val="00AF27D3"/>
    <w:rsid w:val="00AF27FF"/>
    <w:rsid w:val="00AF2B10"/>
    <w:rsid w:val="00AF2C89"/>
    <w:rsid w:val="00AF35F1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5F2D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996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56"/>
    <w:rsid w:val="00B100E2"/>
    <w:rsid w:val="00B10BE1"/>
    <w:rsid w:val="00B10C14"/>
    <w:rsid w:val="00B10F3E"/>
    <w:rsid w:val="00B1105A"/>
    <w:rsid w:val="00B110F7"/>
    <w:rsid w:val="00B11399"/>
    <w:rsid w:val="00B1155E"/>
    <w:rsid w:val="00B11728"/>
    <w:rsid w:val="00B122C5"/>
    <w:rsid w:val="00B129C3"/>
    <w:rsid w:val="00B12D5C"/>
    <w:rsid w:val="00B130EA"/>
    <w:rsid w:val="00B132DB"/>
    <w:rsid w:val="00B1380F"/>
    <w:rsid w:val="00B138E5"/>
    <w:rsid w:val="00B13B08"/>
    <w:rsid w:val="00B14191"/>
    <w:rsid w:val="00B143C3"/>
    <w:rsid w:val="00B148B9"/>
    <w:rsid w:val="00B14B2F"/>
    <w:rsid w:val="00B14B52"/>
    <w:rsid w:val="00B14FB1"/>
    <w:rsid w:val="00B15093"/>
    <w:rsid w:val="00B15116"/>
    <w:rsid w:val="00B15528"/>
    <w:rsid w:val="00B157B3"/>
    <w:rsid w:val="00B15A76"/>
    <w:rsid w:val="00B15AA8"/>
    <w:rsid w:val="00B15B43"/>
    <w:rsid w:val="00B15B4A"/>
    <w:rsid w:val="00B15FCB"/>
    <w:rsid w:val="00B1610C"/>
    <w:rsid w:val="00B16295"/>
    <w:rsid w:val="00B1636D"/>
    <w:rsid w:val="00B16B01"/>
    <w:rsid w:val="00B171E9"/>
    <w:rsid w:val="00B17385"/>
    <w:rsid w:val="00B201ED"/>
    <w:rsid w:val="00B20667"/>
    <w:rsid w:val="00B20874"/>
    <w:rsid w:val="00B20B0E"/>
    <w:rsid w:val="00B20B5C"/>
    <w:rsid w:val="00B20C7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823"/>
    <w:rsid w:val="00B22EB3"/>
    <w:rsid w:val="00B230D7"/>
    <w:rsid w:val="00B234F8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CB"/>
    <w:rsid w:val="00B30075"/>
    <w:rsid w:val="00B30450"/>
    <w:rsid w:val="00B3071A"/>
    <w:rsid w:val="00B30E02"/>
    <w:rsid w:val="00B3123E"/>
    <w:rsid w:val="00B31476"/>
    <w:rsid w:val="00B315CB"/>
    <w:rsid w:val="00B319FD"/>
    <w:rsid w:val="00B31CE0"/>
    <w:rsid w:val="00B32F0A"/>
    <w:rsid w:val="00B3300B"/>
    <w:rsid w:val="00B33048"/>
    <w:rsid w:val="00B3305A"/>
    <w:rsid w:val="00B33EC3"/>
    <w:rsid w:val="00B34079"/>
    <w:rsid w:val="00B34141"/>
    <w:rsid w:val="00B345CD"/>
    <w:rsid w:val="00B34C3A"/>
    <w:rsid w:val="00B34CCC"/>
    <w:rsid w:val="00B359FA"/>
    <w:rsid w:val="00B35C7C"/>
    <w:rsid w:val="00B36BCA"/>
    <w:rsid w:val="00B37214"/>
    <w:rsid w:val="00B372B5"/>
    <w:rsid w:val="00B372C5"/>
    <w:rsid w:val="00B37A5C"/>
    <w:rsid w:val="00B400F3"/>
    <w:rsid w:val="00B402DC"/>
    <w:rsid w:val="00B403DD"/>
    <w:rsid w:val="00B4047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29"/>
    <w:rsid w:val="00B46BEB"/>
    <w:rsid w:val="00B46FBC"/>
    <w:rsid w:val="00B474AF"/>
    <w:rsid w:val="00B476D5"/>
    <w:rsid w:val="00B47BFE"/>
    <w:rsid w:val="00B5082C"/>
    <w:rsid w:val="00B50ED3"/>
    <w:rsid w:val="00B50F35"/>
    <w:rsid w:val="00B51089"/>
    <w:rsid w:val="00B51372"/>
    <w:rsid w:val="00B518D3"/>
    <w:rsid w:val="00B5263C"/>
    <w:rsid w:val="00B52968"/>
    <w:rsid w:val="00B52A78"/>
    <w:rsid w:val="00B532DB"/>
    <w:rsid w:val="00B5344C"/>
    <w:rsid w:val="00B5391B"/>
    <w:rsid w:val="00B53CB9"/>
    <w:rsid w:val="00B54024"/>
    <w:rsid w:val="00B54148"/>
    <w:rsid w:val="00B54CFC"/>
    <w:rsid w:val="00B557D3"/>
    <w:rsid w:val="00B56463"/>
    <w:rsid w:val="00B56536"/>
    <w:rsid w:val="00B56BF2"/>
    <w:rsid w:val="00B56D7B"/>
    <w:rsid w:val="00B5734B"/>
    <w:rsid w:val="00B57541"/>
    <w:rsid w:val="00B57553"/>
    <w:rsid w:val="00B57C0F"/>
    <w:rsid w:val="00B57C1E"/>
    <w:rsid w:val="00B60254"/>
    <w:rsid w:val="00B606C9"/>
    <w:rsid w:val="00B609CE"/>
    <w:rsid w:val="00B60AE8"/>
    <w:rsid w:val="00B60D31"/>
    <w:rsid w:val="00B6148F"/>
    <w:rsid w:val="00B625D7"/>
    <w:rsid w:val="00B625DD"/>
    <w:rsid w:val="00B62664"/>
    <w:rsid w:val="00B628BC"/>
    <w:rsid w:val="00B62B7F"/>
    <w:rsid w:val="00B62CEB"/>
    <w:rsid w:val="00B62D7C"/>
    <w:rsid w:val="00B62E43"/>
    <w:rsid w:val="00B62F0D"/>
    <w:rsid w:val="00B63BE8"/>
    <w:rsid w:val="00B63E42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67483"/>
    <w:rsid w:val="00B708C6"/>
    <w:rsid w:val="00B70D06"/>
    <w:rsid w:val="00B71433"/>
    <w:rsid w:val="00B7145C"/>
    <w:rsid w:val="00B71816"/>
    <w:rsid w:val="00B719A0"/>
    <w:rsid w:val="00B71E11"/>
    <w:rsid w:val="00B72225"/>
    <w:rsid w:val="00B72A7F"/>
    <w:rsid w:val="00B73209"/>
    <w:rsid w:val="00B73697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596E"/>
    <w:rsid w:val="00B75AE7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396"/>
    <w:rsid w:val="00B82A09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56A"/>
    <w:rsid w:val="00B84848"/>
    <w:rsid w:val="00B84C97"/>
    <w:rsid w:val="00B85468"/>
    <w:rsid w:val="00B8591A"/>
    <w:rsid w:val="00B85C33"/>
    <w:rsid w:val="00B85EB7"/>
    <w:rsid w:val="00B8623A"/>
    <w:rsid w:val="00B86450"/>
    <w:rsid w:val="00B8698A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B66"/>
    <w:rsid w:val="00B93D12"/>
    <w:rsid w:val="00B93F79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542"/>
    <w:rsid w:val="00BA1B2F"/>
    <w:rsid w:val="00BA2430"/>
    <w:rsid w:val="00BA262A"/>
    <w:rsid w:val="00BA2FEF"/>
    <w:rsid w:val="00BA30E4"/>
    <w:rsid w:val="00BA3334"/>
    <w:rsid w:val="00BA3571"/>
    <w:rsid w:val="00BA3C35"/>
    <w:rsid w:val="00BA3C3B"/>
    <w:rsid w:val="00BA3CAA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A7FAA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5C"/>
    <w:rsid w:val="00BB43F2"/>
    <w:rsid w:val="00BB48EB"/>
    <w:rsid w:val="00BB4A4E"/>
    <w:rsid w:val="00BB4ABD"/>
    <w:rsid w:val="00BB4E83"/>
    <w:rsid w:val="00BB5181"/>
    <w:rsid w:val="00BB52E2"/>
    <w:rsid w:val="00BB58F7"/>
    <w:rsid w:val="00BB5BC1"/>
    <w:rsid w:val="00BB6E4B"/>
    <w:rsid w:val="00BB73D6"/>
    <w:rsid w:val="00BB7412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947"/>
    <w:rsid w:val="00BC3AB1"/>
    <w:rsid w:val="00BC3DA4"/>
    <w:rsid w:val="00BC44A4"/>
    <w:rsid w:val="00BC45EF"/>
    <w:rsid w:val="00BC48B4"/>
    <w:rsid w:val="00BC5047"/>
    <w:rsid w:val="00BC50FA"/>
    <w:rsid w:val="00BC51EF"/>
    <w:rsid w:val="00BC5C4B"/>
    <w:rsid w:val="00BC6796"/>
    <w:rsid w:val="00BC6FD5"/>
    <w:rsid w:val="00BC72A3"/>
    <w:rsid w:val="00BC72D4"/>
    <w:rsid w:val="00BC7FA5"/>
    <w:rsid w:val="00BD0067"/>
    <w:rsid w:val="00BD021D"/>
    <w:rsid w:val="00BD040A"/>
    <w:rsid w:val="00BD0B60"/>
    <w:rsid w:val="00BD15EC"/>
    <w:rsid w:val="00BD1781"/>
    <w:rsid w:val="00BD1999"/>
    <w:rsid w:val="00BD1CA5"/>
    <w:rsid w:val="00BD23C1"/>
    <w:rsid w:val="00BD255A"/>
    <w:rsid w:val="00BD319F"/>
    <w:rsid w:val="00BD3CD2"/>
    <w:rsid w:val="00BD4088"/>
    <w:rsid w:val="00BD4E97"/>
    <w:rsid w:val="00BD5151"/>
    <w:rsid w:val="00BD59BF"/>
    <w:rsid w:val="00BD5F10"/>
    <w:rsid w:val="00BD5FDD"/>
    <w:rsid w:val="00BD5FFD"/>
    <w:rsid w:val="00BD63B8"/>
    <w:rsid w:val="00BD63CE"/>
    <w:rsid w:val="00BD6706"/>
    <w:rsid w:val="00BD6F40"/>
    <w:rsid w:val="00BD70C7"/>
    <w:rsid w:val="00BD7985"/>
    <w:rsid w:val="00BD7A4E"/>
    <w:rsid w:val="00BD7CC6"/>
    <w:rsid w:val="00BD7F2D"/>
    <w:rsid w:val="00BD7F62"/>
    <w:rsid w:val="00BE0035"/>
    <w:rsid w:val="00BE06B4"/>
    <w:rsid w:val="00BE1050"/>
    <w:rsid w:val="00BE1140"/>
    <w:rsid w:val="00BE1C8F"/>
    <w:rsid w:val="00BE28F2"/>
    <w:rsid w:val="00BE2AA0"/>
    <w:rsid w:val="00BE2D6A"/>
    <w:rsid w:val="00BE2F42"/>
    <w:rsid w:val="00BE308C"/>
    <w:rsid w:val="00BE3A3A"/>
    <w:rsid w:val="00BE3F07"/>
    <w:rsid w:val="00BE4EA2"/>
    <w:rsid w:val="00BE4F61"/>
    <w:rsid w:val="00BE5131"/>
    <w:rsid w:val="00BE520A"/>
    <w:rsid w:val="00BE576C"/>
    <w:rsid w:val="00BE5895"/>
    <w:rsid w:val="00BE5A16"/>
    <w:rsid w:val="00BE5C9A"/>
    <w:rsid w:val="00BE6CB2"/>
    <w:rsid w:val="00BE6CCA"/>
    <w:rsid w:val="00BE6DFD"/>
    <w:rsid w:val="00BE6F5A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42"/>
    <w:rsid w:val="00BF1F6F"/>
    <w:rsid w:val="00BF2505"/>
    <w:rsid w:val="00BF2543"/>
    <w:rsid w:val="00BF25CD"/>
    <w:rsid w:val="00BF27B6"/>
    <w:rsid w:val="00BF2E6E"/>
    <w:rsid w:val="00BF2F68"/>
    <w:rsid w:val="00BF30C0"/>
    <w:rsid w:val="00BF3106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5E25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E59"/>
    <w:rsid w:val="00BF7FF7"/>
    <w:rsid w:val="00C000EC"/>
    <w:rsid w:val="00C0014C"/>
    <w:rsid w:val="00C00435"/>
    <w:rsid w:val="00C00A87"/>
    <w:rsid w:val="00C00AAD"/>
    <w:rsid w:val="00C00CD7"/>
    <w:rsid w:val="00C00EF4"/>
    <w:rsid w:val="00C0120F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5E3"/>
    <w:rsid w:val="00C076F7"/>
    <w:rsid w:val="00C07701"/>
    <w:rsid w:val="00C077E2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062"/>
    <w:rsid w:val="00C111D0"/>
    <w:rsid w:val="00C11555"/>
    <w:rsid w:val="00C11EF8"/>
    <w:rsid w:val="00C1229A"/>
    <w:rsid w:val="00C12733"/>
    <w:rsid w:val="00C129F8"/>
    <w:rsid w:val="00C12FB9"/>
    <w:rsid w:val="00C12FCA"/>
    <w:rsid w:val="00C13B93"/>
    <w:rsid w:val="00C13DA7"/>
    <w:rsid w:val="00C13FF6"/>
    <w:rsid w:val="00C144CF"/>
    <w:rsid w:val="00C14728"/>
    <w:rsid w:val="00C148D0"/>
    <w:rsid w:val="00C14C8C"/>
    <w:rsid w:val="00C14E84"/>
    <w:rsid w:val="00C14F63"/>
    <w:rsid w:val="00C151AA"/>
    <w:rsid w:val="00C157C4"/>
    <w:rsid w:val="00C15976"/>
    <w:rsid w:val="00C15A0E"/>
    <w:rsid w:val="00C15DA4"/>
    <w:rsid w:val="00C1638E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CDB"/>
    <w:rsid w:val="00C21EAE"/>
    <w:rsid w:val="00C22228"/>
    <w:rsid w:val="00C22333"/>
    <w:rsid w:val="00C22347"/>
    <w:rsid w:val="00C228D8"/>
    <w:rsid w:val="00C238DC"/>
    <w:rsid w:val="00C239CC"/>
    <w:rsid w:val="00C23C80"/>
    <w:rsid w:val="00C23E80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8DB"/>
    <w:rsid w:val="00C33968"/>
    <w:rsid w:val="00C33A07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258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3CB"/>
    <w:rsid w:val="00C41615"/>
    <w:rsid w:val="00C41645"/>
    <w:rsid w:val="00C41F2D"/>
    <w:rsid w:val="00C42257"/>
    <w:rsid w:val="00C423AF"/>
    <w:rsid w:val="00C424A1"/>
    <w:rsid w:val="00C43DDE"/>
    <w:rsid w:val="00C43ED2"/>
    <w:rsid w:val="00C44338"/>
    <w:rsid w:val="00C444EB"/>
    <w:rsid w:val="00C44A73"/>
    <w:rsid w:val="00C44AA3"/>
    <w:rsid w:val="00C4514B"/>
    <w:rsid w:val="00C455A1"/>
    <w:rsid w:val="00C455A8"/>
    <w:rsid w:val="00C45636"/>
    <w:rsid w:val="00C46EF2"/>
    <w:rsid w:val="00C47932"/>
    <w:rsid w:val="00C47CCB"/>
    <w:rsid w:val="00C50561"/>
    <w:rsid w:val="00C50AD5"/>
    <w:rsid w:val="00C50B0B"/>
    <w:rsid w:val="00C50E63"/>
    <w:rsid w:val="00C50E77"/>
    <w:rsid w:val="00C50FCF"/>
    <w:rsid w:val="00C51040"/>
    <w:rsid w:val="00C51115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461"/>
    <w:rsid w:val="00C555D6"/>
    <w:rsid w:val="00C55683"/>
    <w:rsid w:val="00C55B12"/>
    <w:rsid w:val="00C55DD6"/>
    <w:rsid w:val="00C55E04"/>
    <w:rsid w:val="00C55F9E"/>
    <w:rsid w:val="00C561A7"/>
    <w:rsid w:val="00C562C6"/>
    <w:rsid w:val="00C562D1"/>
    <w:rsid w:val="00C562DB"/>
    <w:rsid w:val="00C56387"/>
    <w:rsid w:val="00C563C3"/>
    <w:rsid w:val="00C56BBD"/>
    <w:rsid w:val="00C56E70"/>
    <w:rsid w:val="00C575D9"/>
    <w:rsid w:val="00C575E8"/>
    <w:rsid w:val="00C57742"/>
    <w:rsid w:val="00C57B62"/>
    <w:rsid w:val="00C57D94"/>
    <w:rsid w:val="00C603CC"/>
    <w:rsid w:val="00C60EF0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3A2B"/>
    <w:rsid w:val="00C6468B"/>
    <w:rsid w:val="00C64811"/>
    <w:rsid w:val="00C64920"/>
    <w:rsid w:val="00C64ADF"/>
    <w:rsid w:val="00C64E6C"/>
    <w:rsid w:val="00C650C4"/>
    <w:rsid w:val="00C6548D"/>
    <w:rsid w:val="00C65A95"/>
    <w:rsid w:val="00C65EBA"/>
    <w:rsid w:val="00C65FED"/>
    <w:rsid w:val="00C66038"/>
    <w:rsid w:val="00C670A8"/>
    <w:rsid w:val="00C6736F"/>
    <w:rsid w:val="00C67496"/>
    <w:rsid w:val="00C674F6"/>
    <w:rsid w:val="00C67580"/>
    <w:rsid w:val="00C67735"/>
    <w:rsid w:val="00C6789A"/>
    <w:rsid w:val="00C67A33"/>
    <w:rsid w:val="00C70556"/>
    <w:rsid w:val="00C7102F"/>
    <w:rsid w:val="00C712C9"/>
    <w:rsid w:val="00C7197E"/>
    <w:rsid w:val="00C71EB2"/>
    <w:rsid w:val="00C71F78"/>
    <w:rsid w:val="00C72607"/>
    <w:rsid w:val="00C7285A"/>
    <w:rsid w:val="00C72C5A"/>
    <w:rsid w:val="00C72E08"/>
    <w:rsid w:val="00C72F1E"/>
    <w:rsid w:val="00C73267"/>
    <w:rsid w:val="00C73B0E"/>
    <w:rsid w:val="00C73CD6"/>
    <w:rsid w:val="00C73E4D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0B"/>
    <w:rsid w:val="00C769D2"/>
    <w:rsid w:val="00C76A20"/>
    <w:rsid w:val="00C76BAD"/>
    <w:rsid w:val="00C770E3"/>
    <w:rsid w:val="00C77219"/>
    <w:rsid w:val="00C774FD"/>
    <w:rsid w:val="00C779AD"/>
    <w:rsid w:val="00C77F1D"/>
    <w:rsid w:val="00C800F9"/>
    <w:rsid w:val="00C803E3"/>
    <w:rsid w:val="00C8057A"/>
    <w:rsid w:val="00C80679"/>
    <w:rsid w:val="00C80751"/>
    <w:rsid w:val="00C809CA"/>
    <w:rsid w:val="00C80D36"/>
    <w:rsid w:val="00C810AE"/>
    <w:rsid w:val="00C81768"/>
    <w:rsid w:val="00C83C17"/>
    <w:rsid w:val="00C83C68"/>
    <w:rsid w:val="00C83D70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7E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C2F"/>
    <w:rsid w:val="00C90EB2"/>
    <w:rsid w:val="00C913D5"/>
    <w:rsid w:val="00C914B2"/>
    <w:rsid w:val="00C92017"/>
    <w:rsid w:val="00C92416"/>
    <w:rsid w:val="00C925B3"/>
    <w:rsid w:val="00C925E0"/>
    <w:rsid w:val="00C92608"/>
    <w:rsid w:val="00C929BF"/>
    <w:rsid w:val="00C929FC"/>
    <w:rsid w:val="00C92D31"/>
    <w:rsid w:val="00C932CE"/>
    <w:rsid w:val="00C934A7"/>
    <w:rsid w:val="00C93924"/>
    <w:rsid w:val="00C93F6B"/>
    <w:rsid w:val="00C9407C"/>
    <w:rsid w:val="00C941CE"/>
    <w:rsid w:val="00C94353"/>
    <w:rsid w:val="00C945F6"/>
    <w:rsid w:val="00C94611"/>
    <w:rsid w:val="00C947BD"/>
    <w:rsid w:val="00C947D1"/>
    <w:rsid w:val="00C94B7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97E7B"/>
    <w:rsid w:val="00CA000D"/>
    <w:rsid w:val="00CA010C"/>
    <w:rsid w:val="00CA0965"/>
    <w:rsid w:val="00CA0A67"/>
    <w:rsid w:val="00CA0DBA"/>
    <w:rsid w:val="00CA0FF3"/>
    <w:rsid w:val="00CA17F3"/>
    <w:rsid w:val="00CA214F"/>
    <w:rsid w:val="00CA2273"/>
    <w:rsid w:val="00CA293C"/>
    <w:rsid w:val="00CA29A9"/>
    <w:rsid w:val="00CA30E6"/>
    <w:rsid w:val="00CA3272"/>
    <w:rsid w:val="00CA3285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0A0"/>
    <w:rsid w:val="00CA66BD"/>
    <w:rsid w:val="00CA67BA"/>
    <w:rsid w:val="00CA6913"/>
    <w:rsid w:val="00CA6FAF"/>
    <w:rsid w:val="00CA70F7"/>
    <w:rsid w:val="00CA7128"/>
    <w:rsid w:val="00CA7309"/>
    <w:rsid w:val="00CA7332"/>
    <w:rsid w:val="00CA76FF"/>
    <w:rsid w:val="00CA77B5"/>
    <w:rsid w:val="00CA7938"/>
    <w:rsid w:val="00CA79E6"/>
    <w:rsid w:val="00CA7AC3"/>
    <w:rsid w:val="00CA7F37"/>
    <w:rsid w:val="00CB01BE"/>
    <w:rsid w:val="00CB05D2"/>
    <w:rsid w:val="00CB05E0"/>
    <w:rsid w:val="00CB0738"/>
    <w:rsid w:val="00CB08B8"/>
    <w:rsid w:val="00CB0ED1"/>
    <w:rsid w:val="00CB0F1B"/>
    <w:rsid w:val="00CB104D"/>
    <w:rsid w:val="00CB19EE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685"/>
    <w:rsid w:val="00CB4ACE"/>
    <w:rsid w:val="00CB4D68"/>
    <w:rsid w:val="00CB4E58"/>
    <w:rsid w:val="00CB4EA4"/>
    <w:rsid w:val="00CB5373"/>
    <w:rsid w:val="00CB5439"/>
    <w:rsid w:val="00CB5ADC"/>
    <w:rsid w:val="00CB5E53"/>
    <w:rsid w:val="00CB60AE"/>
    <w:rsid w:val="00CB6277"/>
    <w:rsid w:val="00CB686D"/>
    <w:rsid w:val="00CB6B89"/>
    <w:rsid w:val="00CB7043"/>
    <w:rsid w:val="00CB734B"/>
    <w:rsid w:val="00CC05EF"/>
    <w:rsid w:val="00CC089D"/>
    <w:rsid w:val="00CC08F9"/>
    <w:rsid w:val="00CC0ABA"/>
    <w:rsid w:val="00CC174C"/>
    <w:rsid w:val="00CC1B17"/>
    <w:rsid w:val="00CC1FE6"/>
    <w:rsid w:val="00CC2127"/>
    <w:rsid w:val="00CC263E"/>
    <w:rsid w:val="00CC31D3"/>
    <w:rsid w:val="00CC32F6"/>
    <w:rsid w:val="00CC337E"/>
    <w:rsid w:val="00CC3822"/>
    <w:rsid w:val="00CC409F"/>
    <w:rsid w:val="00CC4574"/>
    <w:rsid w:val="00CC4AD7"/>
    <w:rsid w:val="00CC4F0A"/>
    <w:rsid w:val="00CC5507"/>
    <w:rsid w:val="00CC578C"/>
    <w:rsid w:val="00CC5E83"/>
    <w:rsid w:val="00CC6107"/>
    <w:rsid w:val="00CC6ACA"/>
    <w:rsid w:val="00CC6C67"/>
    <w:rsid w:val="00CC6F39"/>
    <w:rsid w:val="00CC6F9F"/>
    <w:rsid w:val="00CC6FE8"/>
    <w:rsid w:val="00CC7539"/>
    <w:rsid w:val="00CC7C33"/>
    <w:rsid w:val="00CC7E3E"/>
    <w:rsid w:val="00CD07C8"/>
    <w:rsid w:val="00CD098E"/>
    <w:rsid w:val="00CD0A6C"/>
    <w:rsid w:val="00CD0EDF"/>
    <w:rsid w:val="00CD104E"/>
    <w:rsid w:val="00CD1583"/>
    <w:rsid w:val="00CD1777"/>
    <w:rsid w:val="00CD1A30"/>
    <w:rsid w:val="00CD1D95"/>
    <w:rsid w:val="00CD25D3"/>
    <w:rsid w:val="00CD27B9"/>
    <w:rsid w:val="00CD2AA5"/>
    <w:rsid w:val="00CD2B40"/>
    <w:rsid w:val="00CD2FEE"/>
    <w:rsid w:val="00CD3050"/>
    <w:rsid w:val="00CD308C"/>
    <w:rsid w:val="00CD34E4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49B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76C"/>
    <w:rsid w:val="00CE2995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8CE"/>
    <w:rsid w:val="00CE4A61"/>
    <w:rsid w:val="00CE4AFF"/>
    <w:rsid w:val="00CE4EAE"/>
    <w:rsid w:val="00CE50C8"/>
    <w:rsid w:val="00CE55FB"/>
    <w:rsid w:val="00CE564A"/>
    <w:rsid w:val="00CE574A"/>
    <w:rsid w:val="00CE5A56"/>
    <w:rsid w:val="00CE5CC1"/>
    <w:rsid w:val="00CE6250"/>
    <w:rsid w:val="00CE6BD2"/>
    <w:rsid w:val="00CE791C"/>
    <w:rsid w:val="00CE7A95"/>
    <w:rsid w:val="00CE7C0E"/>
    <w:rsid w:val="00CF0358"/>
    <w:rsid w:val="00CF04C6"/>
    <w:rsid w:val="00CF05C6"/>
    <w:rsid w:val="00CF0764"/>
    <w:rsid w:val="00CF0ACC"/>
    <w:rsid w:val="00CF1946"/>
    <w:rsid w:val="00CF1C9E"/>
    <w:rsid w:val="00CF1FE6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024"/>
    <w:rsid w:val="00CF4307"/>
    <w:rsid w:val="00CF4410"/>
    <w:rsid w:val="00CF44FD"/>
    <w:rsid w:val="00CF4AAD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CF7DB6"/>
    <w:rsid w:val="00D00245"/>
    <w:rsid w:val="00D008A7"/>
    <w:rsid w:val="00D00C73"/>
    <w:rsid w:val="00D010CD"/>
    <w:rsid w:val="00D01146"/>
    <w:rsid w:val="00D0119F"/>
    <w:rsid w:val="00D017A9"/>
    <w:rsid w:val="00D018A0"/>
    <w:rsid w:val="00D019FD"/>
    <w:rsid w:val="00D022EF"/>
    <w:rsid w:val="00D02EA0"/>
    <w:rsid w:val="00D0349C"/>
    <w:rsid w:val="00D036A1"/>
    <w:rsid w:val="00D04665"/>
    <w:rsid w:val="00D04C7F"/>
    <w:rsid w:val="00D04E1A"/>
    <w:rsid w:val="00D055DB"/>
    <w:rsid w:val="00D056BD"/>
    <w:rsid w:val="00D05EF9"/>
    <w:rsid w:val="00D05FE4"/>
    <w:rsid w:val="00D0625F"/>
    <w:rsid w:val="00D066B3"/>
    <w:rsid w:val="00D0681E"/>
    <w:rsid w:val="00D06B7B"/>
    <w:rsid w:val="00D06BF0"/>
    <w:rsid w:val="00D07310"/>
    <w:rsid w:val="00D074DC"/>
    <w:rsid w:val="00D07714"/>
    <w:rsid w:val="00D077E2"/>
    <w:rsid w:val="00D07833"/>
    <w:rsid w:val="00D078A4"/>
    <w:rsid w:val="00D07964"/>
    <w:rsid w:val="00D104FF"/>
    <w:rsid w:val="00D1067A"/>
    <w:rsid w:val="00D117A2"/>
    <w:rsid w:val="00D122D7"/>
    <w:rsid w:val="00D1238B"/>
    <w:rsid w:val="00D12D39"/>
    <w:rsid w:val="00D13007"/>
    <w:rsid w:val="00D1351A"/>
    <w:rsid w:val="00D139B8"/>
    <w:rsid w:val="00D13A92"/>
    <w:rsid w:val="00D13C69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0CC"/>
    <w:rsid w:val="00D16668"/>
    <w:rsid w:val="00D1666C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597"/>
    <w:rsid w:val="00D2180E"/>
    <w:rsid w:val="00D21AF2"/>
    <w:rsid w:val="00D21B0B"/>
    <w:rsid w:val="00D21FBE"/>
    <w:rsid w:val="00D220B7"/>
    <w:rsid w:val="00D2216F"/>
    <w:rsid w:val="00D226A1"/>
    <w:rsid w:val="00D22BC7"/>
    <w:rsid w:val="00D22DB6"/>
    <w:rsid w:val="00D2335B"/>
    <w:rsid w:val="00D234D5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66BF"/>
    <w:rsid w:val="00D270AF"/>
    <w:rsid w:val="00D27216"/>
    <w:rsid w:val="00D272EB"/>
    <w:rsid w:val="00D274A6"/>
    <w:rsid w:val="00D2766E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5D1"/>
    <w:rsid w:val="00D326B3"/>
    <w:rsid w:val="00D32EB5"/>
    <w:rsid w:val="00D33132"/>
    <w:rsid w:val="00D3326D"/>
    <w:rsid w:val="00D3351E"/>
    <w:rsid w:val="00D33AFE"/>
    <w:rsid w:val="00D33D9F"/>
    <w:rsid w:val="00D3435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37AAE"/>
    <w:rsid w:val="00D40FB8"/>
    <w:rsid w:val="00D4161A"/>
    <w:rsid w:val="00D4177E"/>
    <w:rsid w:val="00D4191D"/>
    <w:rsid w:val="00D4194D"/>
    <w:rsid w:val="00D41F3A"/>
    <w:rsid w:val="00D42A56"/>
    <w:rsid w:val="00D42EFE"/>
    <w:rsid w:val="00D431A1"/>
    <w:rsid w:val="00D4357B"/>
    <w:rsid w:val="00D44097"/>
    <w:rsid w:val="00D44A0F"/>
    <w:rsid w:val="00D44B26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189"/>
    <w:rsid w:val="00D47244"/>
    <w:rsid w:val="00D478EF"/>
    <w:rsid w:val="00D47A58"/>
    <w:rsid w:val="00D47C5A"/>
    <w:rsid w:val="00D47CE6"/>
    <w:rsid w:val="00D50736"/>
    <w:rsid w:val="00D5091A"/>
    <w:rsid w:val="00D50B91"/>
    <w:rsid w:val="00D50C59"/>
    <w:rsid w:val="00D50F33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0E9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0B"/>
    <w:rsid w:val="00D567C9"/>
    <w:rsid w:val="00D56C65"/>
    <w:rsid w:val="00D57C77"/>
    <w:rsid w:val="00D60715"/>
    <w:rsid w:val="00D608FC"/>
    <w:rsid w:val="00D60983"/>
    <w:rsid w:val="00D60A3A"/>
    <w:rsid w:val="00D61AF6"/>
    <w:rsid w:val="00D61B79"/>
    <w:rsid w:val="00D61D16"/>
    <w:rsid w:val="00D62B81"/>
    <w:rsid w:val="00D63A4C"/>
    <w:rsid w:val="00D6472D"/>
    <w:rsid w:val="00D64BA2"/>
    <w:rsid w:val="00D64C36"/>
    <w:rsid w:val="00D65939"/>
    <w:rsid w:val="00D65C7D"/>
    <w:rsid w:val="00D65DBD"/>
    <w:rsid w:val="00D65EAF"/>
    <w:rsid w:val="00D6628C"/>
    <w:rsid w:val="00D666DC"/>
    <w:rsid w:val="00D670DA"/>
    <w:rsid w:val="00D673AE"/>
    <w:rsid w:val="00D6797D"/>
    <w:rsid w:val="00D701D4"/>
    <w:rsid w:val="00D70402"/>
    <w:rsid w:val="00D70465"/>
    <w:rsid w:val="00D7053D"/>
    <w:rsid w:val="00D70612"/>
    <w:rsid w:val="00D71231"/>
    <w:rsid w:val="00D7136F"/>
    <w:rsid w:val="00D7192A"/>
    <w:rsid w:val="00D71C4E"/>
    <w:rsid w:val="00D7268C"/>
    <w:rsid w:val="00D72BF8"/>
    <w:rsid w:val="00D7369E"/>
    <w:rsid w:val="00D7385F"/>
    <w:rsid w:val="00D74303"/>
    <w:rsid w:val="00D743CB"/>
    <w:rsid w:val="00D74E0E"/>
    <w:rsid w:val="00D7501A"/>
    <w:rsid w:val="00D7505A"/>
    <w:rsid w:val="00D75477"/>
    <w:rsid w:val="00D76B38"/>
    <w:rsid w:val="00D76F1B"/>
    <w:rsid w:val="00D76FBF"/>
    <w:rsid w:val="00D772A8"/>
    <w:rsid w:val="00D779CD"/>
    <w:rsid w:val="00D77F02"/>
    <w:rsid w:val="00D80AB7"/>
    <w:rsid w:val="00D80BBB"/>
    <w:rsid w:val="00D80C5C"/>
    <w:rsid w:val="00D81758"/>
    <w:rsid w:val="00D81786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D7A"/>
    <w:rsid w:val="00D84F66"/>
    <w:rsid w:val="00D85323"/>
    <w:rsid w:val="00D85AC9"/>
    <w:rsid w:val="00D85E27"/>
    <w:rsid w:val="00D86293"/>
    <w:rsid w:val="00D8682C"/>
    <w:rsid w:val="00D8688F"/>
    <w:rsid w:val="00D86AC4"/>
    <w:rsid w:val="00D86C08"/>
    <w:rsid w:val="00D87261"/>
    <w:rsid w:val="00D87270"/>
    <w:rsid w:val="00D8787E"/>
    <w:rsid w:val="00D90BD9"/>
    <w:rsid w:val="00D912B1"/>
    <w:rsid w:val="00D91404"/>
    <w:rsid w:val="00D914B2"/>
    <w:rsid w:val="00D9182A"/>
    <w:rsid w:val="00D91957"/>
    <w:rsid w:val="00D91AF2"/>
    <w:rsid w:val="00D920C3"/>
    <w:rsid w:val="00D922D9"/>
    <w:rsid w:val="00D928A0"/>
    <w:rsid w:val="00D928CB"/>
    <w:rsid w:val="00D92E63"/>
    <w:rsid w:val="00D938D0"/>
    <w:rsid w:val="00D939CF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1DE7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A47"/>
    <w:rsid w:val="00DA6EB3"/>
    <w:rsid w:val="00DA6FAD"/>
    <w:rsid w:val="00DA752A"/>
    <w:rsid w:val="00DA7EAB"/>
    <w:rsid w:val="00DA7EC2"/>
    <w:rsid w:val="00DB053E"/>
    <w:rsid w:val="00DB0633"/>
    <w:rsid w:val="00DB093C"/>
    <w:rsid w:val="00DB13AE"/>
    <w:rsid w:val="00DB1AFF"/>
    <w:rsid w:val="00DB2592"/>
    <w:rsid w:val="00DB292C"/>
    <w:rsid w:val="00DB2F1A"/>
    <w:rsid w:val="00DB2F76"/>
    <w:rsid w:val="00DB38ED"/>
    <w:rsid w:val="00DB3A0D"/>
    <w:rsid w:val="00DB3D7B"/>
    <w:rsid w:val="00DB4500"/>
    <w:rsid w:val="00DB4502"/>
    <w:rsid w:val="00DB4A41"/>
    <w:rsid w:val="00DB4C3C"/>
    <w:rsid w:val="00DB516E"/>
    <w:rsid w:val="00DB565A"/>
    <w:rsid w:val="00DB5703"/>
    <w:rsid w:val="00DB5B44"/>
    <w:rsid w:val="00DB5BAD"/>
    <w:rsid w:val="00DB61C1"/>
    <w:rsid w:val="00DB66C5"/>
    <w:rsid w:val="00DB6757"/>
    <w:rsid w:val="00DB727B"/>
    <w:rsid w:val="00DB7686"/>
    <w:rsid w:val="00DB772F"/>
    <w:rsid w:val="00DB7A38"/>
    <w:rsid w:val="00DB7AC8"/>
    <w:rsid w:val="00DB7E42"/>
    <w:rsid w:val="00DC0404"/>
    <w:rsid w:val="00DC05D5"/>
    <w:rsid w:val="00DC0619"/>
    <w:rsid w:val="00DC0976"/>
    <w:rsid w:val="00DC0A35"/>
    <w:rsid w:val="00DC0DC1"/>
    <w:rsid w:val="00DC0F4F"/>
    <w:rsid w:val="00DC101B"/>
    <w:rsid w:val="00DC1A26"/>
    <w:rsid w:val="00DC1AF1"/>
    <w:rsid w:val="00DC1C76"/>
    <w:rsid w:val="00DC212C"/>
    <w:rsid w:val="00DC2A37"/>
    <w:rsid w:val="00DC2BA1"/>
    <w:rsid w:val="00DC2C13"/>
    <w:rsid w:val="00DC2DBF"/>
    <w:rsid w:val="00DC3609"/>
    <w:rsid w:val="00DC3D2F"/>
    <w:rsid w:val="00DC3EDC"/>
    <w:rsid w:val="00DC43BC"/>
    <w:rsid w:val="00DC4577"/>
    <w:rsid w:val="00DC46E6"/>
    <w:rsid w:val="00DC481D"/>
    <w:rsid w:val="00DC49FE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8A6"/>
    <w:rsid w:val="00DC7F0C"/>
    <w:rsid w:val="00DD001B"/>
    <w:rsid w:val="00DD003F"/>
    <w:rsid w:val="00DD0160"/>
    <w:rsid w:val="00DD0336"/>
    <w:rsid w:val="00DD0E5F"/>
    <w:rsid w:val="00DD1007"/>
    <w:rsid w:val="00DD1496"/>
    <w:rsid w:val="00DD1770"/>
    <w:rsid w:val="00DD1EF5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79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FE1"/>
    <w:rsid w:val="00DE1268"/>
    <w:rsid w:val="00DE12F0"/>
    <w:rsid w:val="00DE1E3E"/>
    <w:rsid w:val="00DE2737"/>
    <w:rsid w:val="00DE279D"/>
    <w:rsid w:val="00DE2F3E"/>
    <w:rsid w:val="00DE359D"/>
    <w:rsid w:val="00DE3F0E"/>
    <w:rsid w:val="00DE4740"/>
    <w:rsid w:val="00DE4C2C"/>
    <w:rsid w:val="00DE5276"/>
    <w:rsid w:val="00DE5C41"/>
    <w:rsid w:val="00DE602C"/>
    <w:rsid w:val="00DE622D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36B"/>
    <w:rsid w:val="00DF4765"/>
    <w:rsid w:val="00DF4ACB"/>
    <w:rsid w:val="00DF4EB4"/>
    <w:rsid w:val="00DF5576"/>
    <w:rsid w:val="00DF586A"/>
    <w:rsid w:val="00DF5E13"/>
    <w:rsid w:val="00DF5E5D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8E2"/>
    <w:rsid w:val="00E02D40"/>
    <w:rsid w:val="00E02E9E"/>
    <w:rsid w:val="00E03239"/>
    <w:rsid w:val="00E03716"/>
    <w:rsid w:val="00E039EA"/>
    <w:rsid w:val="00E03BA3"/>
    <w:rsid w:val="00E041F4"/>
    <w:rsid w:val="00E04458"/>
    <w:rsid w:val="00E04889"/>
    <w:rsid w:val="00E04A2C"/>
    <w:rsid w:val="00E04B9C"/>
    <w:rsid w:val="00E04EAC"/>
    <w:rsid w:val="00E04ED1"/>
    <w:rsid w:val="00E04FF3"/>
    <w:rsid w:val="00E06685"/>
    <w:rsid w:val="00E06725"/>
    <w:rsid w:val="00E0685D"/>
    <w:rsid w:val="00E06BF3"/>
    <w:rsid w:val="00E06CAF"/>
    <w:rsid w:val="00E06D7A"/>
    <w:rsid w:val="00E06D86"/>
    <w:rsid w:val="00E07689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1D95"/>
    <w:rsid w:val="00E1244D"/>
    <w:rsid w:val="00E128EF"/>
    <w:rsid w:val="00E12988"/>
    <w:rsid w:val="00E12EDE"/>
    <w:rsid w:val="00E12EEB"/>
    <w:rsid w:val="00E1305D"/>
    <w:rsid w:val="00E13227"/>
    <w:rsid w:val="00E135A0"/>
    <w:rsid w:val="00E14153"/>
    <w:rsid w:val="00E14698"/>
    <w:rsid w:val="00E14816"/>
    <w:rsid w:val="00E14EF0"/>
    <w:rsid w:val="00E155DC"/>
    <w:rsid w:val="00E1588B"/>
    <w:rsid w:val="00E15977"/>
    <w:rsid w:val="00E15E29"/>
    <w:rsid w:val="00E161EA"/>
    <w:rsid w:val="00E1635C"/>
    <w:rsid w:val="00E16444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816"/>
    <w:rsid w:val="00E229B2"/>
    <w:rsid w:val="00E231ED"/>
    <w:rsid w:val="00E235E9"/>
    <w:rsid w:val="00E23638"/>
    <w:rsid w:val="00E2378E"/>
    <w:rsid w:val="00E23AFA"/>
    <w:rsid w:val="00E24490"/>
    <w:rsid w:val="00E2457A"/>
    <w:rsid w:val="00E2565F"/>
    <w:rsid w:val="00E25C0E"/>
    <w:rsid w:val="00E25CB9"/>
    <w:rsid w:val="00E25D4F"/>
    <w:rsid w:val="00E25EB7"/>
    <w:rsid w:val="00E273A6"/>
    <w:rsid w:val="00E279A0"/>
    <w:rsid w:val="00E27C20"/>
    <w:rsid w:val="00E27D85"/>
    <w:rsid w:val="00E27DE2"/>
    <w:rsid w:val="00E303E6"/>
    <w:rsid w:val="00E30440"/>
    <w:rsid w:val="00E30567"/>
    <w:rsid w:val="00E30934"/>
    <w:rsid w:val="00E30BF2"/>
    <w:rsid w:val="00E30E08"/>
    <w:rsid w:val="00E31032"/>
    <w:rsid w:val="00E311A5"/>
    <w:rsid w:val="00E31343"/>
    <w:rsid w:val="00E32087"/>
    <w:rsid w:val="00E327EE"/>
    <w:rsid w:val="00E329C8"/>
    <w:rsid w:val="00E32A07"/>
    <w:rsid w:val="00E32B08"/>
    <w:rsid w:val="00E32F85"/>
    <w:rsid w:val="00E331CE"/>
    <w:rsid w:val="00E335C6"/>
    <w:rsid w:val="00E33723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DF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D8C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032"/>
    <w:rsid w:val="00E512BC"/>
    <w:rsid w:val="00E5136A"/>
    <w:rsid w:val="00E51BB9"/>
    <w:rsid w:val="00E51D72"/>
    <w:rsid w:val="00E52380"/>
    <w:rsid w:val="00E523E8"/>
    <w:rsid w:val="00E52624"/>
    <w:rsid w:val="00E546EC"/>
    <w:rsid w:val="00E54815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6FC6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65"/>
    <w:rsid w:val="00E620CC"/>
    <w:rsid w:val="00E62143"/>
    <w:rsid w:val="00E626DC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5E4C"/>
    <w:rsid w:val="00E6613A"/>
    <w:rsid w:val="00E67025"/>
    <w:rsid w:val="00E671AA"/>
    <w:rsid w:val="00E6724A"/>
    <w:rsid w:val="00E67446"/>
    <w:rsid w:val="00E6753E"/>
    <w:rsid w:val="00E67700"/>
    <w:rsid w:val="00E67802"/>
    <w:rsid w:val="00E679EA"/>
    <w:rsid w:val="00E679F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289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2DF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8B4"/>
    <w:rsid w:val="00E8190A"/>
    <w:rsid w:val="00E827BC"/>
    <w:rsid w:val="00E8281D"/>
    <w:rsid w:val="00E82E60"/>
    <w:rsid w:val="00E832E7"/>
    <w:rsid w:val="00E834A4"/>
    <w:rsid w:val="00E835C8"/>
    <w:rsid w:val="00E839C0"/>
    <w:rsid w:val="00E83B73"/>
    <w:rsid w:val="00E84071"/>
    <w:rsid w:val="00E84423"/>
    <w:rsid w:val="00E84501"/>
    <w:rsid w:val="00E84556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A1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74F"/>
    <w:rsid w:val="00E94A6E"/>
    <w:rsid w:val="00E957D1"/>
    <w:rsid w:val="00E95E06"/>
    <w:rsid w:val="00E963D4"/>
    <w:rsid w:val="00E964F8"/>
    <w:rsid w:val="00E96A25"/>
    <w:rsid w:val="00E96A94"/>
    <w:rsid w:val="00E972F4"/>
    <w:rsid w:val="00E977C3"/>
    <w:rsid w:val="00E97A9D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717"/>
    <w:rsid w:val="00EA19DC"/>
    <w:rsid w:val="00EA1B5F"/>
    <w:rsid w:val="00EA26BB"/>
    <w:rsid w:val="00EA2C09"/>
    <w:rsid w:val="00EA2E0C"/>
    <w:rsid w:val="00EA2E3D"/>
    <w:rsid w:val="00EA3938"/>
    <w:rsid w:val="00EA3B1F"/>
    <w:rsid w:val="00EA3F31"/>
    <w:rsid w:val="00EA42B1"/>
    <w:rsid w:val="00EA431B"/>
    <w:rsid w:val="00EA486E"/>
    <w:rsid w:val="00EA49D2"/>
    <w:rsid w:val="00EA4E0E"/>
    <w:rsid w:val="00EA5186"/>
    <w:rsid w:val="00EA5227"/>
    <w:rsid w:val="00EA5A93"/>
    <w:rsid w:val="00EA5FDD"/>
    <w:rsid w:val="00EA6369"/>
    <w:rsid w:val="00EA6494"/>
    <w:rsid w:val="00EA6EF4"/>
    <w:rsid w:val="00EA77C9"/>
    <w:rsid w:val="00EA7B54"/>
    <w:rsid w:val="00EA7CFA"/>
    <w:rsid w:val="00EB0340"/>
    <w:rsid w:val="00EB0522"/>
    <w:rsid w:val="00EB0B6B"/>
    <w:rsid w:val="00EB11CB"/>
    <w:rsid w:val="00EB1722"/>
    <w:rsid w:val="00EB192E"/>
    <w:rsid w:val="00EB198A"/>
    <w:rsid w:val="00EB19CA"/>
    <w:rsid w:val="00EB2442"/>
    <w:rsid w:val="00EB24DE"/>
    <w:rsid w:val="00EB2851"/>
    <w:rsid w:val="00EB2C0E"/>
    <w:rsid w:val="00EB325A"/>
    <w:rsid w:val="00EB3297"/>
    <w:rsid w:val="00EB3BA0"/>
    <w:rsid w:val="00EB3D93"/>
    <w:rsid w:val="00EB43E8"/>
    <w:rsid w:val="00EB4717"/>
    <w:rsid w:val="00EB4B23"/>
    <w:rsid w:val="00EB4D56"/>
    <w:rsid w:val="00EB5021"/>
    <w:rsid w:val="00EB5121"/>
    <w:rsid w:val="00EB52AB"/>
    <w:rsid w:val="00EB53BD"/>
    <w:rsid w:val="00EB550E"/>
    <w:rsid w:val="00EB56B6"/>
    <w:rsid w:val="00EB598A"/>
    <w:rsid w:val="00EB5B27"/>
    <w:rsid w:val="00EB6314"/>
    <w:rsid w:val="00EB6333"/>
    <w:rsid w:val="00EB64E2"/>
    <w:rsid w:val="00EB68FD"/>
    <w:rsid w:val="00EB6BD9"/>
    <w:rsid w:val="00EB6D25"/>
    <w:rsid w:val="00EB7413"/>
    <w:rsid w:val="00EB7723"/>
    <w:rsid w:val="00EC0124"/>
    <w:rsid w:val="00EC0446"/>
    <w:rsid w:val="00EC12C7"/>
    <w:rsid w:val="00EC1471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43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C74B3"/>
    <w:rsid w:val="00ED0822"/>
    <w:rsid w:val="00ED0D6E"/>
    <w:rsid w:val="00ED2D0D"/>
    <w:rsid w:val="00ED2D1B"/>
    <w:rsid w:val="00ED2D22"/>
    <w:rsid w:val="00ED32FD"/>
    <w:rsid w:val="00ED348E"/>
    <w:rsid w:val="00ED391A"/>
    <w:rsid w:val="00ED47D6"/>
    <w:rsid w:val="00ED4C11"/>
    <w:rsid w:val="00ED5044"/>
    <w:rsid w:val="00ED5638"/>
    <w:rsid w:val="00ED58F9"/>
    <w:rsid w:val="00ED63EC"/>
    <w:rsid w:val="00ED6D61"/>
    <w:rsid w:val="00ED6EC9"/>
    <w:rsid w:val="00ED6F30"/>
    <w:rsid w:val="00ED789A"/>
    <w:rsid w:val="00ED7D3B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B3B"/>
    <w:rsid w:val="00EE3F05"/>
    <w:rsid w:val="00EE43CE"/>
    <w:rsid w:val="00EE45AA"/>
    <w:rsid w:val="00EE4634"/>
    <w:rsid w:val="00EE49C0"/>
    <w:rsid w:val="00EE5A93"/>
    <w:rsid w:val="00EE6842"/>
    <w:rsid w:val="00EE7848"/>
    <w:rsid w:val="00EE789E"/>
    <w:rsid w:val="00EE79DC"/>
    <w:rsid w:val="00EE7EEB"/>
    <w:rsid w:val="00EF0006"/>
    <w:rsid w:val="00EF02C8"/>
    <w:rsid w:val="00EF04F2"/>
    <w:rsid w:val="00EF051E"/>
    <w:rsid w:val="00EF0E25"/>
    <w:rsid w:val="00EF1389"/>
    <w:rsid w:val="00EF1ED0"/>
    <w:rsid w:val="00EF2036"/>
    <w:rsid w:val="00EF2570"/>
    <w:rsid w:val="00EF267C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3E6"/>
    <w:rsid w:val="00EF5723"/>
    <w:rsid w:val="00EF580C"/>
    <w:rsid w:val="00EF5B6C"/>
    <w:rsid w:val="00EF5E9F"/>
    <w:rsid w:val="00EF65EE"/>
    <w:rsid w:val="00EF6BAD"/>
    <w:rsid w:val="00EF6E42"/>
    <w:rsid w:val="00EF72F1"/>
    <w:rsid w:val="00EF7672"/>
    <w:rsid w:val="00EF7992"/>
    <w:rsid w:val="00EF7ABA"/>
    <w:rsid w:val="00F0019C"/>
    <w:rsid w:val="00F007B7"/>
    <w:rsid w:val="00F00C6C"/>
    <w:rsid w:val="00F01D9F"/>
    <w:rsid w:val="00F02394"/>
    <w:rsid w:val="00F02C24"/>
    <w:rsid w:val="00F0330C"/>
    <w:rsid w:val="00F04053"/>
    <w:rsid w:val="00F04202"/>
    <w:rsid w:val="00F0438A"/>
    <w:rsid w:val="00F04B1E"/>
    <w:rsid w:val="00F04CAE"/>
    <w:rsid w:val="00F05137"/>
    <w:rsid w:val="00F059AC"/>
    <w:rsid w:val="00F05CD6"/>
    <w:rsid w:val="00F064B4"/>
    <w:rsid w:val="00F067E8"/>
    <w:rsid w:val="00F0686E"/>
    <w:rsid w:val="00F06F4E"/>
    <w:rsid w:val="00F07078"/>
    <w:rsid w:val="00F0715C"/>
    <w:rsid w:val="00F07284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48D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ABC"/>
    <w:rsid w:val="00F21AC4"/>
    <w:rsid w:val="00F21BE3"/>
    <w:rsid w:val="00F21E29"/>
    <w:rsid w:val="00F221AC"/>
    <w:rsid w:val="00F2274B"/>
    <w:rsid w:val="00F2342B"/>
    <w:rsid w:val="00F238C1"/>
    <w:rsid w:val="00F238D1"/>
    <w:rsid w:val="00F23AC0"/>
    <w:rsid w:val="00F2499E"/>
    <w:rsid w:val="00F24B83"/>
    <w:rsid w:val="00F24C46"/>
    <w:rsid w:val="00F24D9B"/>
    <w:rsid w:val="00F24FC1"/>
    <w:rsid w:val="00F25470"/>
    <w:rsid w:val="00F2569B"/>
    <w:rsid w:val="00F25A40"/>
    <w:rsid w:val="00F2619C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2"/>
    <w:rsid w:val="00F30FC6"/>
    <w:rsid w:val="00F3125B"/>
    <w:rsid w:val="00F3137D"/>
    <w:rsid w:val="00F3146F"/>
    <w:rsid w:val="00F327B5"/>
    <w:rsid w:val="00F32CE3"/>
    <w:rsid w:val="00F32F58"/>
    <w:rsid w:val="00F3320E"/>
    <w:rsid w:val="00F33646"/>
    <w:rsid w:val="00F33745"/>
    <w:rsid w:val="00F34874"/>
    <w:rsid w:val="00F34B4B"/>
    <w:rsid w:val="00F34B8C"/>
    <w:rsid w:val="00F34CEF"/>
    <w:rsid w:val="00F34D43"/>
    <w:rsid w:val="00F34E96"/>
    <w:rsid w:val="00F35017"/>
    <w:rsid w:val="00F350EA"/>
    <w:rsid w:val="00F35262"/>
    <w:rsid w:val="00F35616"/>
    <w:rsid w:val="00F35BCB"/>
    <w:rsid w:val="00F35C0D"/>
    <w:rsid w:val="00F35F63"/>
    <w:rsid w:val="00F35FD8"/>
    <w:rsid w:val="00F3624F"/>
    <w:rsid w:val="00F369A2"/>
    <w:rsid w:val="00F36A0D"/>
    <w:rsid w:val="00F36FAE"/>
    <w:rsid w:val="00F3700D"/>
    <w:rsid w:val="00F37178"/>
    <w:rsid w:val="00F377DD"/>
    <w:rsid w:val="00F37928"/>
    <w:rsid w:val="00F37A78"/>
    <w:rsid w:val="00F37E59"/>
    <w:rsid w:val="00F40330"/>
    <w:rsid w:val="00F40A0B"/>
    <w:rsid w:val="00F40C11"/>
    <w:rsid w:val="00F40C8D"/>
    <w:rsid w:val="00F40C92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086"/>
    <w:rsid w:val="00F436E4"/>
    <w:rsid w:val="00F43824"/>
    <w:rsid w:val="00F43AB7"/>
    <w:rsid w:val="00F4420B"/>
    <w:rsid w:val="00F44755"/>
    <w:rsid w:val="00F44795"/>
    <w:rsid w:val="00F45314"/>
    <w:rsid w:val="00F45664"/>
    <w:rsid w:val="00F45897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80F"/>
    <w:rsid w:val="00F50A69"/>
    <w:rsid w:val="00F50B0A"/>
    <w:rsid w:val="00F50DD8"/>
    <w:rsid w:val="00F50ECE"/>
    <w:rsid w:val="00F5126E"/>
    <w:rsid w:val="00F51766"/>
    <w:rsid w:val="00F51877"/>
    <w:rsid w:val="00F5198A"/>
    <w:rsid w:val="00F51AFE"/>
    <w:rsid w:val="00F51B5A"/>
    <w:rsid w:val="00F51C5C"/>
    <w:rsid w:val="00F51D6D"/>
    <w:rsid w:val="00F51DEB"/>
    <w:rsid w:val="00F51FE8"/>
    <w:rsid w:val="00F527D9"/>
    <w:rsid w:val="00F529FB"/>
    <w:rsid w:val="00F52A8E"/>
    <w:rsid w:val="00F52D92"/>
    <w:rsid w:val="00F52E0C"/>
    <w:rsid w:val="00F52F09"/>
    <w:rsid w:val="00F531AB"/>
    <w:rsid w:val="00F53902"/>
    <w:rsid w:val="00F539B7"/>
    <w:rsid w:val="00F53D67"/>
    <w:rsid w:val="00F53E64"/>
    <w:rsid w:val="00F54201"/>
    <w:rsid w:val="00F5473B"/>
    <w:rsid w:val="00F54B8A"/>
    <w:rsid w:val="00F54EA0"/>
    <w:rsid w:val="00F54F34"/>
    <w:rsid w:val="00F55074"/>
    <w:rsid w:val="00F5520C"/>
    <w:rsid w:val="00F55218"/>
    <w:rsid w:val="00F5534C"/>
    <w:rsid w:val="00F55A94"/>
    <w:rsid w:val="00F55B31"/>
    <w:rsid w:val="00F55E68"/>
    <w:rsid w:val="00F55F83"/>
    <w:rsid w:val="00F56146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1BE0"/>
    <w:rsid w:val="00F621E9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5FE"/>
    <w:rsid w:val="00F65EB9"/>
    <w:rsid w:val="00F66105"/>
    <w:rsid w:val="00F663EE"/>
    <w:rsid w:val="00F66443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2BD"/>
    <w:rsid w:val="00F72492"/>
    <w:rsid w:val="00F72681"/>
    <w:rsid w:val="00F727DA"/>
    <w:rsid w:val="00F729D7"/>
    <w:rsid w:val="00F73F1D"/>
    <w:rsid w:val="00F743DE"/>
    <w:rsid w:val="00F74FEE"/>
    <w:rsid w:val="00F751B1"/>
    <w:rsid w:val="00F75D0F"/>
    <w:rsid w:val="00F75EAC"/>
    <w:rsid w:val="00F75F2B"/>
    <w:rsid w:val="00F76538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2D60"/>
    <w:rsid w:val="00F8388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87E33"/>
    <w:rsid w:val="00F90A94"/>
    <w:rsid w:val="00F90AAC"/>
    <w:rsid w:val="00F91569"/>
    <w:rsid w:val="00F9233C"/>
    <w:rsid w:val="00F92B25"/>
    <w:rsid w:val="00F92D2F"/>
    <w:rsid w:val="00F93270"/>
    <w:rsid w:val="00F937BF"/>
    <w:rsid w:val="00F94064"/>
    <w:rsid w:val="00F9421E"/>
    <w:rsid w:val="00F944CC"/>
    <w:rsid w:val="00F94884"/>
    <w:rsid w:val="00F94969"/>
    <w:rsid w:val="00F94D79"/>
    <w:rsid w:val="00F94FC4"/>
    <w:rsid w:val="00F94FEB"/>
    <w:rsid w:val="00F95081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588"/>
    <w:rsid w:val="00FA3704"/>
    <w:rsid w:val="00FA3B56"/>
    <w:rsid w:val="00FA3DF1"/>
    <w:rsid w:val="00FA3E76"/>
    <w:rsid w:val="00FA3F2A"/>
    <w:rsid w:val="00FA41AD"/>
    <w:rsid w:val="00FA4943"/>
    <w:rsid w:val="00FA502D"/>
    <w:rsid w:val="00FA5274"/>
    <w:rsid w:val="00FA5634"/>
    <w:rsid w:val="00FA5893"/>
    <w:rsid w:val="00FA6331"/>
    <w:rsid w:val="00FA69E2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27B"/>
    <w:rsid w:val="00FB2401"/>
    <w:rsid w:val="00FB2470"/>
    <w:rsid w:val="00FB2550"/>
    <w:rsid w:val="00FB2BDF"/>
    <w:rsid w:val="00FB2C86"/>
    <w:rsid w:val="00FB2F49"/>
    <w:rsid w:val="00FB3094"/>
    <w:rsid w:val="00FB31AD"/>
    <w:rsid w:val="00FB31E2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2BE"/>
    <w:rsid w:val="00FB55A6"/>
    <w:rsid w:val="00FB58B8"/>
    <w:rsid w:val="00FB5DE8"/>
    <w:rsid w:val="00FB70BF"/>
    <w:rsid w:val="00FB7117"/>
    <w:rsid w:val="00FB77F3"/>
    <w:rsid w:val="00FB7E1E"/>
    <w:rsid w:val="00FB7F82"/>
    <w:rsid w:val="00FB7F87"/>
    <w:rsid w:val="00FC04D5"/>
    <w:rsid w:val="00FC13EF"/>
    <w:rsid w:val="00FC153F"/>
    <w:rsid w:val="00FC18AD"/>
    <w:rsid w:val="00FC20D9"/>
    <w:rsid w:val="00FC23FF"/>
    <w:rsid w:val="00FC2AC4"/>
    <w:rsid w:val="00FC2AE9"/>
    <w:rsid w:val="00FC2EAD"/>
    <w:rsid w:val="00FC39E4"/>
    <w:rsid w:val="00FC3B76"/>
    <w:rsid w:val="00FC4D5A"/>
    <w:rsid w:val="00FC52D5"/>
    <w:rsid w:val="00FC52E7"/>
    <w:rsid w:val="00FC59BD"/>
    <w:rsid w:val="00FC605D"/>
    <w:rsid w:val="00FC640A"/>
    <w:rsid w:val="00FC687C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068"/>
    <w:rsid w:val="00FD01EE"/>
    <w:rsid w:val="00FD0A16"/>
    <w:rsid w:val="00FD0F8E"/>
    <w:rsid w:val="00FD1D48"/>
    <w:rsid w:val="00FD21A8"/>
    <w:rsid w:val="00FD2315"/>
    <w:rsid w:val="00FD29EF"/>
    <w:rsid w:val="00FD2CCA"/>
    <w:rsid w:val="00FD35B8"/>
    <w:rsid w:val="00FD377E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742"/>
    <w:rsid w:val="00FD5A67"/>
    <w:rsid w:val="00FD5CC3"/>
    <w:rsid w:val="00FD6C1F"/>
    <w:rsid w:val="00FD774E"/>
    <w:rsid w:val="00FD79CA"/>
    <w:rsid w:val="00FD7A76"/>
    <w:rsid w:val="00FD7DCE"/>
    <w:rsid w:val="00FE0BC7"/>
    <w:rsid w:val="00FE0C8A"/>
    <w:rsid w:val="00FE0F44"/>
    <w:rsid w:val="00FE152A"/>
    <w:rsid w:val="00FE15C2"/>
    <w:rsid w:val="00FE1B6E"/>
    <w:rsid w:val="00FE1BA8"/>
    <w:rsid w:val="00FE1DFC"/>
    <w:rsid w:val="00FE2362"/>
    <w:rsid w:val="00FE2571"/>
    <w:rsid w:val="00FE2652"/>
    <w:rsid w:val="00FE2847"/>
    <w:rsid w:val="00FE297E"/>
    <w:rsid w:val="00FE2AD8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743"/>
    <w:rsid w:val="00FF4B30"/>
    <w:rsid w:val="00FF5A08"/>
    <w:rsid w:val="00FF5A2B"/>
    <w:rsid w:val="00FF5ED8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F679485C-E386-4CF7-B497-4B57B527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8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540CD-AC67-46C6-A7F2-B304721FF7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E94EDD7-460D-4E62-B6F2-27953E608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E6DE43-A088-4DFA-A5ED-B60052093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14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dc:description/>
  <cp:lastModifiedBy>Chanisda, Luangna</cp:lastModifiedBy>
  <cp:revision>4</cp:revision>
  <cp:lastPrinted>2026-05-07T03:44:00Z</cp:lastPrinted>
  <dcterms:created xsi:type="dcterms:W3CDTF">2026-05-12T08:56:00Z</dcterms:created>
  <dcterms:modified xsi:type="dcterms:W3CDTF">2026-05-12T10:34:00Z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