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1316A" w14:textId="2036625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1005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FF62196" w14:textId="49629B2F" w:rsidR="003B3989" w:rsidRPr="00F21BE3" w:rsidRDefault="00511D34" w:rsidP="00F21B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60936614" w:rsidR="00644987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F9A382E" w14:textId="3451A621" w:rsidR="00511D34" w:rsidRPr="008C741D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505BC6CA" w14:textId="77777777" w:rsidR="00BD0067" w:rsidRPr="00BD0067" w:rsidRDefault="00BD0067" w:rsidP="00BD006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D006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D0067">
        <w:rPr>
          <w:rFonts w:asciiTheme="majorBidi" w:hAnsiTheme="majorBidi" w:hint="cs"/>
          <w:sz w:val="30"/>
          <w:szCs w:val="30"/>
          <w:cs/>
        </w:rPr>
        <w:t>ลงทุนในบริษัทย่อย</w:t>
      </w:r>
    </w:p>
    <w:p w14:paraId="0A417A45" w14:textId="7A13AB29" w:rsidR="007D1CDE" w:rsidRPr="00B10056" w:rsidRDefault="007D1CD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B10056">
        <w:rPr>
          <w:rFonts w:ascii="Angsana New" w:hAnsi="Angsana New"/>
          <w:sz w:val="30"/>
          <w:szCs w:val="30"/>
        </w:rPr>
        <w:t xml:space="preserve">/ </w:t>
      </w:r>
      <w:r w:rsidR="00340105" w:rsidRPr="00B10056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B10056" w:rsidRDefault="007F4F4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799C56EC" w14:textId="07D9C2CC" w:rsidR="005A2338" w:rsidRDefault="00315926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60E75B0F" w14:textId="5A3657BE" w:rsidR="007C7F66" w:rsidRPr="007C7F66" w:rsidRDefault="007C7F66" w:rsidP="007C7F6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3460C5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6DBB0065" w14:textId="77777777" w:rsidR="003A4FEE" w:rsidRPr="00B10056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65926DB" w14:textId="57246D32" w:rsidR="00FF5A08" w:rsidRDefault="00FF5A08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81DD27E" w14:textId="77777777" w:rsidR="00FE2AD8" w:rsidRPr="00B10056" w:rsidRDefault="00FE2AD8" w:rsidP="005B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CF5584" w14:textId="77777777" w:rsidR="00AA43CA" w:rsidRPr="00B10056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B10056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B10056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B10056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br w:type="page"/>
      </w:r>
      <w:r w:rsidR="00523E37" w:rsidRPr="00B100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B10056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0C87C2CA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B10056">
        <w:rPr>
          <w:rFonts w:ascii="Angsana New" w:hAnsi="Angsana New"/>
          <w:sz w:val="30"/>
          <w:szCs w:val="30"/>
        </w:rPr>
        <w:t xml:space="preserve"> </w:t>
      </w:r>
      <w:r w:rsidR="005B02B8">
        <w:rPr>
          <w:rFonts w:ascii="Angsana New" w:hAnsi="Angsana New"/>
          <w:sz w:val="30"/>
          <w:szCs w:val="30"/>
          <w:lang w:eastAsia="ja-JP"/>
        </w:rPr>
        <w:t>13</w:t>
      </w:r>
      <w:r w:rsidR="000C37C4">
        <w:rPr>
          <w:rFonts w:ascii="Angsana New" w:hAnsi="Angsana New"/>
          <w:sz w:val="30"/>
          <w:szCs w:val="30"/>
          <w:lang w:eastAsia="ja-JP"/>
        </w:rPr>
        <w:t xml:space="preserve"> </w:t>
      </w:r>
      <w:r w:rsidR="00725E91">
        <w:rPr>
          <w:rFonts w:ascii="Angsana New" w:hAnsi="Angsana New" w:hint="cs"/>
          <w:sz w:val="30"/>
          <w:szCs w:val="30"/>
          <w:cs/>
          <w:lang w:eastAsia="ja-JP"/>
        </w:rPr>
        <w:t xml:space="preserve">สิงหาคม </w:t>
      </w:r>
      <w:r w:rsidR="00725E91">
        <w:rPr>
          <w:rFonts w:ascii="Angsana New" w:hAnsi="Angsana New"/>
          <w:sz w:val="30"/>
          <w:szCs w:val="30"/>
          <w:lang w:eastAsia="ja-JP"/>
        </w:rPr>
        <w:t>2568</w:t>
      </w:r>
      <w:r w:rsidRPr="00B10056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B10056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4873F0CE" w:rsidR="001227FF" w:rsidRPr="00B10056" w:rsidRDefault="001227FF" w:rsidP="0083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34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</w:t>
      </w:r>
      <w:r w:rsidR="00834B8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>บัญช</w:t>
      </w:r>
      <w:r w:rsidR="00834B8F" w:rsidRPr="00B10056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B10056">
        <w:rPr>
          <w:rFonts w:asciiTheme="majorBidi" w:hAnsiTheme="majorBidi" w:cstheme="majorBidi"/>
          <w:sz w:val="30"/>
          <w:szCs w:val="30"/>
          <w:cs/>
        </w:rPr>
        <w:t>ฯ</w:t>
      </w:r>
      <w:r w:rsidRPr="00B1005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br/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0C37C4">
        <w:rPr>
          <w:rFonts w:asciiTheme="majorBidi" w:eastAsia="Times New Roman" w:hAnsiTheme="majorBidi" w:cstheme="majorBidi"/>
          <w:sz w:val="30"/>
          <w:szCs w:val="30"/>
        </w:rPr>
        <w:t>7</w:t>
      </w:r>
    </w:p>
    <w:p w14:paraId="090EBAAE" w14:textId="70B6A57C" w:rsidR="001227FF" w:rsidRPr="00B10056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1C5F96" w14:textId="0298A623" w:rsidR="001227FF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7722" w:rsidRPr="00B10056">
        <w:rPr>
          <w:rFonts w:asciiTheme="majorBidi" w:hAnsiTheme="majorBidi" w:cstheme="majorBidi"/>
          <w:sz w:val="30"/>
          <w:szCs w:val="30"/>
        </w:rPr>
        <w:t>256</w:t>
      </w:r>
      <w:r w:rsidR="000C37C4">
        <w:rPr>
          <w:rFonts w:asciiTheme="majorBidi" w:hAnsiTheme="majorBidi" w:cstheme="majorBidi"/>
          <w:sz w:val="30"/>
          <w:szCs w:val="30"/>
        </w:rPr>
        <w:t>7</w:t>
      </w:r>
    </w:p>
    <w:p w14:paraId="7710A663" w14:textId="77777777" w:rsidR="00297B6C" w:rsidRPr="00297B6C" w:rsidRDefault="00297B6C" w:rsidP="00523E37">
      <w:pPr>
        <w:rPr>
          <w:rFonts w:ascii="Angsana New" w:hAnsi="Angsana New"/>
          <w:sz w:val="24"/>
          <w:szCs w:val="24"/>
          <w:lang w:eastAsia="x-none"/>
        </w:rPr>
      </w:pPr>
    </w:p>
    <w:p w14:paraId="343BF54A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B10056" w:rsidRDefault="00523E37" w:rsidP="00523E37">
      <w:pPr>
        <w:rPr>
          <w:sz w:val="24"/>
          <w:szCs w:val="24"/>
          <w:cs/>
          <w:lang w:val="x-none" w:eastAsia="x-none"/>
        </w:rPr>
      </w:pPr>
    </w:p>
    <w:p w14:paraId="4FF311D3" w14:textId="73491BCC" w:rsidR="00D02EA0" w:rsidRPr="00B10056" w:rsidRDefault="002809DB" w:rsidP="00D02EA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D02EA0" w:rsidRPr="00B10056">
        <w:rPr>
          <w:rFonts w:ascii="Angsana New" w:hAnsi="Angsana New" w:hint="cs"/>
          <w:sz w:val="30"/>
          <w:szCs w:val="30"/>
          <w:cs/>
        </w:rPr>
        <w:t>ไม่</w:t>
      </w:r>
      <w:r w:rsidRPr="00B10056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</w:t>
      </w:r>
      <w:r w:rsidR="00C72E08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</w:t>
      </w:r>
      <w:r w:rsidR="000B7722" w:rsidRPr="00B10056">
        <w:rPr>
          <w:rFonts w:ascii="Angsana New" w:hAnsi="Angsana New"/>
          <w:sz w:val="30"/>
          <w:szCs w:val="30"/>
        </w:rPr>
        <w:t>6</w:t>
      </w:r>
      <w:r w:rsidR="000C37C4">
        <w:rPr>
          <w:rFonts w:ascii="Angsana New" w:hAnsi="Angsana New"/>
          <w:sz w:val="30"/>
          <w:szCs w:val="30"/>
        </w:rPr>
        <w:t>7</w:t>
      </w:r>
    </w:p>
    <w:p w14:paraId="039B3519" w14:textId="02FC21B1" w:rsidR="008E6C25" w:rsidRPr="00B10056" w:rsidRDefault="008E6C25" w:rsidP="00C075E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840898" w:rsidRPr="00B10056" w14:paraId="7133B97B" w14:textId="77777777" w:rsidTr="006D608C">
        <w:trPr>
          <w:tblHeader/>
        </w:trPr>
        <w:tc>
          <w:tcPr>
            <w:tcW w:w="2219" w:type="pct"/>
          </w:tcPr>
          <w:p w14:paraId="28C8C643" w14:textId="77777777" w:rsidR="00840898" w:rsidRPr="00B10056" w:rsidRDefault="00840898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396AC18C" w14:textId="77777777" w:rsidR="00840898" w:rsidRPr="00B10056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4F8FDD18" w14:textId="77777777" w:rsidR="00840898" w:rsidRPr="00B10056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D21B543" w14:textId="77777777" w:rsidR="00840898" w:rsidRPr="00B10056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10056" w14:paraId="18A06DE6" w14:textId="77777777" w:rsidTr="006D608C">
        <w:trPr>
          <w:tblHeader/>
        </w:trPr>
        <w:tc>
          <w:tcPr>
            <w:tcW w:w="2219" w:type="pct"/>
          </w:tcPr>
          <w:p w14:paraId="685FA455" w14:textId="0E282D7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4" w:type="pct"/>
            <w:shd w:val="clear" w:color="auto" w:fill="auto"/>
          </w:tcPr>
          <w:p w14:paraId="38304C70" w14:textId="5B1F2F3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2FF12C5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23E1224" w14:textId="0C1CFB1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  <w:shd w:val="clear" w:color="auto" w:fill="auto"/>
          </w:tcPr>
          <w:p w14:paraId="324ACC7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91CAF6" w14:textId="62F52FA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  <w:shd w:val="clear" w:color="auto" w:fill="auto"/>
          </w:tcPr>
          <w:p w14:paraId="46243D3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74E79B8" w14:textId="7FF010F4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C37C4" w:rsidRPr="00B10056" w14:paraId="4B00C0DA" w14:textId="77777777" w:rsidTr="006D608C">
        <w:trPr>
          <w:tblHeader/>
        </w:trPr>
        <w:tc>
          <w:tcPr>
            <w:tcW w:w="2219" w:type="pct"/>
          </w:tcPr>
          <w:p w14:paraId="5DA4D35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174B9E3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7C4" w:rsidRPr="00B10056" w14:paraId="2D111A97" w14:textId="77777777" w:rsidTr="006D608C">
        <w:trPr>
          <w:trHeight w:val="87"/>
        </w:trPr>
        <w:tc>
          <w:tcPr>
            <w:tcW w:w="2219" w:type="pct"/>
          </w:tcPr>
          <w:p w14:paraId="76F3391E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6BE3308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C8A167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AC7A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B9D02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72A67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68A4F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8D054D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7F66" w:rsidRPr="00B10056" w14:paraId="17F2C716" w14:textId="77777777" w:rsidTr="006D608C">
        <w:tc>
          <w:tcPr>
            <w:tcW w:w="2219" w:type="pct"/>
          </w:tcPr>
          <w:p w14:paraId="0435CE8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F3FCE75" w14:textId="6B1CB022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E01CB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B9A95D" w14:textId="03FED256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A3206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1E5A5E" w14:textId="576F03BC" w:rsidR="007C7F66" w:rsidRPr="00B10056" w:rsidRDefault="001B0ED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45,340</w:t>
            </w:r>
          </w:p>
        </w:tc>
        <w:tc>
          <w:tcPr>
            <w:tcW w:w="140" w:type="pct"/>
          </w:tcPr>
          <w:p w14:paraId="627DB14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069E47" w14:textId="14064E20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6,247</w:t>
            </w:r>
          </w:p>
        </w:tc>
      </w:tr>
      <w:tr w:rsidR="007C7F66" w:rsidRPr="00B10056" w14:paraId="52F4C622" w14:textId="77777777" w:rsidTr="006D608C">
        <w:tc>
          <w:tcPr>
            <w:tcW w:w="2219" w:type="pct"/>
          </w:tcPr>
          <w:p w14:paraId="57CC60C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6AA48BA" w14:textId="469DF7C5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B4E08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5CC5D" w14:textId="61D7EAE8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4E16A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C6E84C" w14:textId="6A6E0161" w:rsidR="007C7F66" w:rsidRPr="00B10056" w:rsidRDefault="001B0ED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356,</w:t>
            </w:r>
            <w:r w:rsidR="001A6880" w:rsidRPr="001A6880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40" w:type="pct"/>
          </w:tcPr>
          <w:p w14:paraId="51CA5BD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331D38" w14:textId="50EFD5B3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392,655</w:t>
            </w:r>
          </w:p>
        </w:tc>
      </w:tr>
      <w:tr w:rsidR="007C7F66" w:rsidRPr="00B10056" w14:paraId="79274FF7" w14:textId="77777777" w:rsidTr="006D608C">
        <w:tc>
          <w:tcPr>
            <w:tcW w:w="2219" w:type="pct"/>
          </w:tcPr>
          <w:p w14:paraId="1361E98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2E49D94F" w14:textId="35371E4D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2274A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E30DE7" w14:textId="335BB2EE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9936D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D929AC" w14:textId="55840C26" w:rsidR="007C7F66" w:rsidRPr="00B10056" w:rsidRDefault="001B0ED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40" w:type="pct"/>
          </w:tcPr>
          <w:p w14:paraId="3520905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4E1FD0" w14:textId="1BE61716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</w:tr>
      <w:tr w:rsidR="007C7F66" w:rsidRPr="00B10056" w14:paraId="363932F8" w14:textId="77777777" w:rsidTr="006D608C">
        <w:tc>
          <w:tcPr>
            <w:tcW w:w="2219" w:type="pct"/>
          </w:tcPr>
          <w:p w14:paraId="7433BC0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7FC137C6" w14:textId="1E9252BB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85A20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A61DE4" w14:textId="5FEC1679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D59FE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632B5E" w14:textId="18911713" w:rsidR="007C7F66" w:rsidRPr="00B10056" w:rsidRDefault="0049014C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5,229</w:t>
            </w:r>
          </w:p>
        </w:tc>
        <w:tc>
          <w:tcPr>
            <w:tcW w:w="140" w:type="pct"/>
          </w:tcPr>
          <w:p w14:paraId="0B838A9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67B936" w14:textId="65105F69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5,762</w:t>
            </w:r>
          </w:p>
        </w:tc>
      </w:tr>
      <w:tr w:rsidR="007C7F66" w:rsidRPr="00B10056" w14:paraId="70FC157E" w14:textId="77777777" w:rsidTr="006D608C">
        <w:tc>
          <w:tcPr>
            <w:tcW w:w="2219" w:type="pct"/>
          </w:tcPr>
          <w:p w14:paraId="5A203D4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DCEEF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86FD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7688F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70E54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1909E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9D711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907F2D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7F66" w:rsidRPr="00B10056" w14:paraId="53AB3226" w14:textId="77777777" w:rsidTr="006D608C">
        <w:tc>
          <w:tcPr>
            <w:tcW w:w="2219" w:type="pct"/>
          </w:tcPr>
          <w:p w14:paraId="307D14E1" w14:textId="3462C83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4" w:type="pct"/>
          </w:tcPr>
          <w:p w14:paraId="4996CBF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1C70F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27901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CEED8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7B894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EEB1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9CEFE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7F66" w:rsidRPr="00B10056" w14:paraId="0704F734" w14:textId="77777777" w:rsidTr="006D608C">
        <w:tc>
          <w:tcPr>
            <w:tcW w:w="2219" w:type="pct"/>
          </w:tcPr>
          <w:p w14:paraId="4B65329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594" w:type="pct"/>
          </w:tcPr>
          <w:p w14:paraId="0452337B" w14:textId="6E7C92D8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DB5B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8245D7" w14:textId="3196FA88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BE20B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93377" w14:textId="350224C7" w:rsidR="007C7F66" w:rsidRPr="00B10056" w:rsidRDefault="001B0ED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40" w:type="pct"/>
          </w:tcPr>
          <w:p w14:paraId="5E383E2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5943F" w14:textId="5EE6F643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7C7F66" w:rsidRPr="00B10056" w14:paraId="46C9DB9A" w14:textId="77777777" w:rsidTr="006D608C">
        <w:tc>
          <w:tcPr>
            <w:tcW w:w="2219" w:type="pct"/>
          </w:tcPr>
          <w:p w14:paraId="4F317879" w14:textId="2A67A59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รายได้ค่าดอกเบี้ย</w:t>
            </w:r>
          </w:p>
        </w:tc>
        <w:tc>
          <w:tcPr>
            <w:tcW w:w="594" w:type="pct"/>
          </w:tcPr>
          <w:p w14:paraId="37E7906D" w14:textId="3C1A4A2D" w:rsidR="007C7F6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9C709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9896F8" w14:textId="0816005D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5E4657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1530A4" w14:textId="5AB50C5A" w:rsidR="007C7F66" w:rsidRPr="00B10056" w:rsidRDefault="0049014C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1,628</w:t>
            </w:r>
          </w:p>
        </w:tc>
        <w:tc>
          <w:tcPr>
            <w:tcW w:w="140" w:type="pct"/>
          </w:tcPr>
          <w:p w14:paraId="35F7D61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DC7037" w14:textId="5D82588B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</w:tr>
      <w:tr w:rsidR="007C7F66" w:rsidRPr="00B10056" w14:paraId="4C792654" w14:textId="77777777" w:rsidTr="006D608C">
        <w:tc>
          <w:tcPr>
            <w:tcW w:w="2219" w:type="pct"/>
          </w:tcPr>
          <w:p w14:paraId="648C2FD9" w14:textId="4CA6DDF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94" w:type="pct"/>
          </w:tcPr>
          <w:p w14:paraId="71148D3E" w14:textId="579C74CA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7B759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5A00D5" w14:textId="4F1891CD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DEDE5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03BBB1" w14:textId="7758D7B6" w:rsidR="007C7F66" w:rsidRPr="00B10056" w:rsidRDefault="001B0ED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4,242</w:t>
            </w:r>
          </w:p>
        </w:tc>
        <w:tc>
          <w:tcPr>
            <w:tcW w:w="140" w:type="pct"/>
          </w:tcPr>
          <w:p w14:paraId="19444F3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9FE09F" w14:textId="6C8BB9BD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4,252</w:t>
            </w:r>
          </w:p>
        </w:tc>
      </w:tr>
      <w:tr w:rsidR="007C7F66" w:rsidRPr="00B10056" w14:paraId="4A1DE38E" w14:textId="77777777" w:rsidTr="006D608C">
        <w:tc>
          <w:tcPr>
            <w:tcW w:w="2219" w:type="pct"/>
          </w:tcPr>
          <w:p w14:paraId="5EC0340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984C9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BE9C6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834F6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89BB1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DA722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5A79D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00287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7F66" w:rsidRPr="00B10056" w14:paraId="5F2A05C0" w14:textId="77777777" w:rsidTr="006D608C">
        <w:tc>
          <w:tcPr>
            <w:tcW w:w="2219" w:type="pct"/>
          </w:tcPr>
          <w:p w14:paraId="77AF958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2607445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D491C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A05B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E9355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AFFC8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76E00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7CDCA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7F66" w:rsidRPr="00B10056" w14:paraId="1E993BC6" w14:textId="77777777" w:rsidTr="006D608C">
        <w:tc>
          <w:tcPr>
            <w:tcW w:w="2219" w:type="pct"/>
          </w:tcPr>
          <w:p w14:paraId="6A2B861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22C41D6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A9250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FF50B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C96DE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89171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47E31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DEB38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7F66" w:rsidRPr="00B10056" w14:paraId="57A7E34A" w14:textId="77777777" w:rsidTr="006D608C">
        <w:tc>
          <w:tcPr>
            <w:tcW w:w="2219" w:type="pct"/>
          </w:tcPr>
          <w:p w14:paraId="7796E19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2591C58" w14:textId="38B1EAE3" w:rsidR="007C7F66" w:rsidRPr="00B10056" w:rsidRDefault="000F3494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21,373</w:t>
            </w:r>
          </w:p>
        </w:tc>
        <w:tc>
          <w:tcPr>
            <w:tcW w:w="142" w:type="pct"/>
          </w:tcPr>
          <w:p w14:paraId="5FA148B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E775B" w14:textId="641BE12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20,808</w:t>
            </w:r>
          </w:p>
        </w:tc>
        <w:tc>
          <w:tcPr>
            <w:tcW w:w="142" w:type="pct"/>
          </w:tcPr>
          <w:p w14:paraId="2DE5BBB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F5DA1" w14:textId="711ED5F0" w:rsidR="007C7F66" w:rsidRPr="00B10056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16,513</w:t>
            </w:r>
          </w:p>
        </w:tc>
        <w:tc>
          <w:tcPr>
            <w:tcW w:w="140" w:type="pct"/>
          </w:tcPr>
          <w:p w14:paraId="2297D6E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1B7D6F" w14:textId="11DF170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16,056</w:t>
            </w:r>
          </w:p>
        </w:tc>
      </w:tr>
      <w:tr w:rsidR="007C7F66" w:rsidRPr="00B10056" w14:paraId="3D01324D" w14:textId="77777777" w:rsidTr="006D608C">
        <w:trPr>
          <w:trHeight w:val="254"/>
        </w:trPr>
        <w:tc>
          <w:tcPr>
            <w:tcW w:w="2219" w:type="pct"/>
          </w:tcPr>
          <w:p w14:paraId="5EC77129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244D2596" w14:textId="0277BEEC" w:rsidR="007C7F66" w:rsidRPr="00B10056" w:rsidRDefault="000F3494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142" w:type="pct"/>
          </w:tcPr>
          <w:p w14:paraId="3EA7B05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2543C3" w14:textId="1C9971A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42" w:type="pct"/>
          </w:tcPr>
          <w:p w14:paraId="2AA56C3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35C57D" w14:textId="14F4EA99" w:rsidR="007C7F66" w:rsidRPr="00B10056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40" w:type="pct"/>
          </w:tcPr>
          <w:p w14:paraId="54E60CC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84E2E5" w14:textId="36839EBE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</w:tr>
      <w:tr w:rsidR="007C7F66" w:rsidRPr="00B10056" w14:paraId="3480DAE3" w14:textId="77777777" w:rsidTr="006D608C">
        <w:tc>
          <w:tcPr>
            <w:tcW w:w="2219" w:type="pct"/>
          </w:tcPr>
          <w:p w14:paraId="71F375E8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3FF3F7E" w14:textId="5BF899C6" w:rsidR="007C7F66" w:rsidRPr="00B10056" w:rsidRDefault="000F3494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22,111</w:t>
            </w:r>
          </w:p>
        </w:tc>
        <w:tc>
          <w:tcPr>
            <w:tcW w:w="142" w:type="pct"/>
          </w:tcPr>
          <w:p w14:paraId="1233822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146FD9" w14:textId="45A90CDF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21,523</w:t>
            </w:r>
          </w:p>
        </w:tc>
        <w:tc>
          <w:tcPr>
            <w:tcW w:w="142" w:type="pct"/>
          </w:tcPr>
          <w:p w14:paraId="7413D0B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739EF9E" w14:textId="4760A210" w:rsidR="007C7F66" w:rsidRPr="00B10056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17,045</w:t>
            </w:r>
          </w:p>
        </w:tc>
        <w:tc>
          <w:tcPr>
            <w:tcW w:w="140" w:type="pct"/>
          </w:tcPr>
          <w:p w14:paraId="44AA47A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38BC7E7" w14:textId="726DBD2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16,566</w:t>
            </w:r>
          </w:p>
        </w:tc>
      </w:tr>
    </w:tbl>
    <w:p w14:paraId="1A70CBDF" w14:textId="77777777" w:rsidR="00297B6C" w:rsidRDefault="00297B6C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370C8D20" w14:textId="40E63B6C" w:rsidR="00523E37" w:rsidRDefault="00523E37" w:rsidP="00297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ยอดคงเหลือกับ</w:t>
      </w: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B1005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C7F66" w:rsidRPr="00B10056">
        <w:rPr>
          <w:rFonts w:ascii="Angsana New" w:hAnsi="Angsana New"/>
          <w:sz w:val="30"/>
          <w:szCs w:val="30"/>
        </w:rPr>
        <w:t>3</w:t>
      </w:r>
      <w:r w:rsidR="007C7F66">
        <w:rPr>
          <w:rFonts w:ascii="Angsana New" w:hAnsi="Angsana New"/>
          <w:sz w:val="30"/>
          <w:szCs w:val="30"/>
        </w:rPr>
        <w:t>0</w:t>
      </w:r>
      <w:r w:rsidR="007C7F66" w:rsidRPr="00B10056">
        <w:rPr>
          <w:rFonts w:ascii="Angsana New" w:hAnsi="Angsana New"/>
          <w:sz w:val="30"/>
          <w:szCs w:val="30"/>
        </w:rPr>
        <w:t xml:space="preserve"> </w:t>
      </w:r>
      <w:r w:rsidR="007C7F66" w:rsidRPr="00B10056">
        <w:rPr>
          <w:rFonts w:ascii="Angsana New" w:hAnsi="Angsana New" w:hint="cs"/>
          <w:sz w:val="30"/>
          <w:szCs w:val="30"/>
          <w:cs/>
        </w:rPr>
        <w:t>ม</w:t>
      </w:r>
      <w:r w:rsidR="007C7F66">
        <w:rPr>
          <w:rFonts w:ascii="Angsana New" w:hAnsi="Angsana New" w:hint="cs"/>
          <w:sz w:val="30"/>
          <w:szCs w:val="30"/>
          <w:cs/>
        </w:rPr>
        <w:t>ิถุนายน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</w:t>
      </w:r>
      <w:r w:rsidR="000C37C4">
        <w:rPr>
          <w:rFonts w:ascii="Angsana New" w:hAnsi="Angsana New"/>
          <w:sz w:val="30"/>
          <w:szCs w:val="30"/>
        </w:rPr>
        <w:t>8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 xml:space="preserve">และ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</w:t>
      </w:r>
      <w:r w:rsidR="000C37C4">
        <w:rPr>
          <w:rFonts w:ascii="Angsana New" w:hAnsi="Angsana New"/>
          <w:sz w:val="30"/>
          <w:szCs w:val="30"/>
        </w:rPr>
        <w:t>7</w:t>
      </w:r>
      <w:r w:rsidRPr="00B1005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9B81E05" w14:textId="77777777" w:rsidR="003B3989" w:rsidRPr="00297B6C" w:rsidRDefault="003B3989" w:rsidP="00297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8"/>
        <w:gridCol w:w="1161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B10056" w14:paraId="5BB6894F" w14:textId="77777777" w:rsidTr="00D7136F">
        <w:trPr>
          <w:tblHeader/>
        </w:trPr>
        <w:tc>
          <w:tcPr>
            <w:tcW w:w="2172" w:type="pct"/>
          </w:tcPr>
          <w:p w14:paraId="778ED59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10056" w14:paraId="11DE0BC4" w14:textId="77777777" w:rsidTr="000A6A24">
        <w:trPr>
          <w:tblHeader/>
        </w:trPr>
        <w:tc>
          <w:tcPr>
            <w:tcW w:w="2172" w:type="pct"/>
          </w:tcPr>
          <w:p w14:paraId="04BE763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3F5AE89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  <w:shd w:val="clear" w:color="auto" w:fill="auto"/>
          </w:tcPr>
          <w:p w14:paraId="7095713D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3026291F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46066F8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5E04661E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3625AE3D" w14:textId="77777777" w:rsidTr="000A6A24">
        <w:trPr>
          <w:tblHeader/>
        </w:trPr>
        <w:tc>
          <w:tcPr>
            <w:tcW w:w="2172" w:type="pct"/>
          </w:tcPr>
          <w:p w14:paraId="0E761C3F" w14:textId="2B56295A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35F43C1C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" w:type="pct"/>
            <w:shd w:val="clear" w:color="auto" w:fill="auto"/>
          </w:tcPr>
          <w:p w14:paraId="2F303713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67BDB096" w14:textId="4ED53FF3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30D4B4FA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1DEB035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7C7F66" w:rsidRPr="00B10056" w14:paraId="062BB825" w14:textId="77777777" w:rsidTr="00D7136F">
        <w:trPr>
          <w:tblHeader/>
        </w:trPr>
        <w:tc>
          <w:tcPr>
            <w:tcW w:w="2172" w:type="pct"/>
          </w:tcPr>
          <w:p w14:paraId="5E9A35DF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7F66" w:rsidRPr="00B10056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C7F66" w:rsidRPr="00B10056" w14:paraId="5E8DCA5B" w14:textId="77777777" w:rsidTr="000A6A24">
        <w:tc>
          <w:tcPr>
            <w:tcW w:w="2172" w:type="pct"/>
          </w:tcPr>
          <w:p w14:paraId="0A94B15D" w14:textId="10D8CBCD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28395E6C" w:rsidR="007C7F66" w:rsidRPr="00B10056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04603" w14:textId="1DA5247F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2A8476" w14:textId="3BF24B1D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1FE513A" w14:textId="4CFBC780" w:rsidR="007C7F66" w:rsidRPr="005531EF" w:rsidRDefault="00647984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647984">
              <w:rPr>
                <w:rFonts w:ascii="Angsana New" w:hAnsi="Angsana New"/>
                <w:sz w:val="30"/>
                <w:szCs w:val="30"/>
              </w:rPr>
              <w:t>53,505</w:t>
            </w:r>
          </w:p>
        </w:tc>
        <w:tc>
          <w:tcPr>
            <w:tcW w:w="150" w:type="pct"/>
            <w:gridSpan w:val="2"/>
          </w:tcPr>
          <w:p w14:paraId="747F0ED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35A3CF3A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38,617</w:t>
            </w:r>
          </w:p>
        </w:tc>
      </w:tr>
      <w:tr w:rsidR="007C7F66" w:rsidRPr="00B10056" w14:paraId="34066827" w14:textId="77777777" w:rsidTr="000A6A24">
        <w:tc>
          <w:tcPr>
            <w:tcW w:w="2172" w:type="pct"/>
          </w:tcPr>
          <w:p w14:paraId="0BA93D2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0"/>
              </w:tabs>
              <w:ind w:left="256" w:right="-2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</w:tcPr>
          <w:p w14:paraId="7A7BEBCF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7F1260E0" w:rsidR="005B02B8" w:rsidRPr="00B10056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4AA1AB" w14:textId="50A8801B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C96636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8E01C" w14:textId="30A3F3B6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6375E185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50830F4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7E95E" w14:textId="264AA488" w:rsidR="00647984" w:rsidRPr="00B10056" w:rsidRDefault="00647984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4E1EE04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24F09D3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25011" w14:textId="642CB600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F66" w:rsidRPr="00B10056" w14:paraId="7D8935CD" w14:textId="77777777" w:rsidTr="000A6A24">
        <w:tc>
          <w:tcPr>
            <w:tcW w:w="2172" w:type="pct"/>
          </w:tcPr>
          <w:p w14:paraId="0060B22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53CA8FF0" w:rsidR="007C7F66" w:rsidRPr="00B10056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C7315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3E2871D6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65087FE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4F86B" w14:textId="1630DF33" w:rsidR="007C7F66" w:rsidRPr="00B10056" w:rsidRDefault="00647984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53,505</w:t>
            </w:r>
          </w:p>
        </w:tc>
        <w:tc>
          <w:tcPr>
            <w:tcW w:w="150" w:type="pct"/>
            <w:gridSpan w:val="2"/>
          </w:tcPr>
          <w:p w14:paraId="0D4AFC10" w14:textId="3C59A3CD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37C38E09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</w:tr>
    </w:tbl>
    <w:p w14:paraId="203B858E" w14:textId="267F5A13" w:rsidR="006A7F6A" w:rsidRPr="00B10056" w:rsidRDefault="006A7F6A" w:rsidP="00523E37">
      <w:pPr>
        <w:rPr>
          <w:sz w:val="16"/>
          <w:szCs w:val="16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80"/>
        <w:gridCol w:w="990"/>
        <w:gridCol w:w="89"/>
        <w:gridCol w:w="152"/>
        <w:gridCol w:w="117"/>
        <w:gridCol w:w="1045"/>
        <w:gridCol w:w="48"/>
        <w:gridCol w:w="189"/>
        <w:gridCol w:w="80"/>
        <w:gridCol w:w="1003"/>
        <w:gridCol w:w="78"/>
        <w:gridCol w:w="195"/>
        <w:gridCol w:w="72"/>
        <w:gridCol w:w="1017"/>
        <w:gridCol w:w="173"/>
      </w:tblGrid>
      <w:tr w:rsidR="00D7136F" w:rsidRPr="00B10056" w14:paraId="38ED8E97" w14:textId="77777777" w:rsidTr="003B5D1D">
        <w:trPr>
          <w:gridAfter w:val="1"/>
          <w:wAfter w:w="93" w:type="pct"/>
        </w:trPr>
        <w:tc>
          <w:tcPr>
            <w:tcW w:w="2130" w:type="pct"/>
          </w:tcPr>
          <w:p w14:paraId="795350DB" w14:textId="248FBB7C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4"/>
            <w:shd w:val="clear" w:color="auto" w:fill="auto"/>
          </w:tcPr>
          <w:p w14:paraId="0C51CB36" w14:textId="15892C78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37C4" w:rsidRPr="00B10056" w14:paraId="6D6F01B5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2AA1D3F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gridSpan w:val="2"/>
          </w:tcPr>
          <w:p w14:paraId="4330D393" w14:textId="7F1B7B2A" w:rsidR="000C37C4" w:rsidRPr="00B10056" w:rsidRDefault="005B02B8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331988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0B44821" w14:textId="4974060B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F400DD3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5F50CF" w14:textId="159108EC" w:rsidR="000C37C4" w:rsidRPr="005531EF" w:rsidRDefault="00647984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13,705</w:t>
            </w:r>
          </w:p>
        </w:tc>
        <w:tc>
          <w:tcPr>
            <w:tcW w:w="147" w:type="pct"/>
            <w:gridSpan w:val="2"/>
          </w:tcPr>
          <w:p w14:paraId="7EAC0A7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91A34F9" w14:textId="27B3A02A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41,811</w:t>
            </w:r>
          </w:p>
        </w:tc>
      </w:tr>
      <w:tr w:rsidR="000C37C4" w:rsidRPr="00B10056" w14:paraId="649B7121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6FDE666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0C37C4" w:rsidRPr="00B10056" w:rsidRDefault="000C37C4" w:rsidP="00831C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29DED007" w14:textId="77777777" w:rsidR="00791065" w:rsidRDefault="00791065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  <w:p w14:paraId="08136511" w14:textId="63DF7734" w:rsidR="005B02B8" w:rsidRPr="00B10056" w:rsidRDefault="005B02B8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0" w:type="pct"/>
            <w:gridSpan w:val="2"/>
          </w:tcPr>
          <w:p w14:paraId="6B1900C2" w14:textId="346C554C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0318B9AE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3F0C89" w14:textId="6697E7FA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2D0B99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1A4B0219" w14:textId="77777777" w:rsidR="00791065" w:rsidRDefault="00791065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57409F2E" w:rsidR="00647984" w:rsidRPr="00B10056" w:rsidRDefault="00647984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(6,810)</w:t>
            </w:r>
          </w:p>
        </w:tc>
        <w:tc>
          <w:tcPr>
            <w:tcW w:w="147" w:type="pct"/>
            <w:gridSpan w:val="2"/>
          </w:tcPr>
          <w:p w14:paraId="283F4244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4493FD9C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DE4B3" w14:textId="53321D1F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(5,938)</w:t>
            </w:r>
          </w:p>
        </w:tc>
      </w:tr>
      <w:tr w:rsidR="000C37C4" w:rsidRPr="00B10056" w14:paraId="564C553D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A4FF17B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FC424" w14:textId="0EECFDDB" w:rsidR="000C37C4" w:rsidRPr="00B10056" w:rsidRDefault="005B02B8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444655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F12A74" w14:textId="6CAB629F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4F6682D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075D7D" w14:textId="79CF71F6" w:rsidR="000C37C4" w:rsidRPr="00B10056" w:rsidRDefault="00647984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6,895</w:t>
            </w:r>
          </w:p>
        </w:tc>
        <w:tc>
          <w:tcPr>
            <w:tcW w:w="147" w:type="pct"/>
            <w:gridSpan w:val="2"/>
          </w:tcPr>
          <w:p w14:paraId="019A67C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B9E80" w14:textId="6B3AD5FE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35,873</w:t>
            </w:r>
          </w:p>
        </w:tc>
      </w:tr>
      <w:tr w:rsidR="000C37C4" w:rsidRPr="00B10056" w14:paraId="4D314AC2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48E50A66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gridSpan w:val="2"/>
          </w:tcPr>
          <w:p w14:paraId="15CCD3CF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DE65D2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398F85E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11546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DE09B1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AA6B64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0E6B16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37C4" w:rsidRPr="00B10056" w14:paraId="38DE7FB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  <w:vAlign w:val="bottom"/>
          </w:tcPr>
          <w:p w14:paraId="1BE19286" w14:textId="205C9E72" w:rsidR="000C37C4" w:rsidRPr="00B10056" w:rsidRDefault="000C37C4" w:rsidP="000C37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6"/>
            <w:shd w:val="clear" w:color="auto" w:fill="auto"/>
            <w:vAlign w:val="bottom"/>
          </w:tcPr>
          <w:p w14:paraId="37BEE171" w14:textId="77777777" w:rsidR="000C37C4" w:rsidRPr="00B10056" w:rsidRDefault="000C37C4" w:rsidP="000C37C4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30DB7FD2" w14:textId="77777777" w:rsidR="000C37C4" w:rsidRPr="00B10056" w:rsidRDefault="000C37C4" w:rsidP="000C37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pct"/>
            <w:gridSpan w:val="6"/>
            <w:shd w:val="clear" w:color="auto" w:fill="auto"/>
            <w:vAlign w:val="bottom"/>
          </w:tcPr>
          <w:p w14:paraId="6FC377F9" w14:textId="77777777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F66" w:rsidRPr="00B10056" w14:paraId="77925549" w14:textId="77777777" w:rsidTr="00581666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2173" w:type="pct"/>
            <w:gridSpan w:val="2"/>
            <w:shd w:val="clear" w:color="auto" w:fill="auto"/>
            <w:vAlign w:val="bottom"/>
          </w:tcPr>
          <w:p w14:paraId="05AA6C2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F3CD06B" w14:textId="1F1AAD1E" w:rsidR="007C7F66" w:rsidRPr="00B10056" w:rsidRDefault="007C7F66" w:rsidP="007C7F6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B146227" w14:textId="77777777" w:rsidR="007C7F66" w:rsidRPr="00B10056" w:rsidRDefault="007C7F66" w:rsidP="007C7F6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760396B6" w14:textId="476863CE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02B9CB11" w14:textId="77777777" w:rsidR="007C7F66" w:rsidRPr="00B10056" w:rsidRDefault="007C7F66" w:rsidP="007C7F6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DE7F02E" w14:textId="31665A68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5F5F179" w14:textId="77777777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2CB003E6" w14:textId="1B6AB8C3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780E627E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  <w:vAlign w:val="bottom"/>
          </w:tcPr>
          <w:p w14:paraId="4AD798A1" w14:textId="77777777" w:rsidR="007C7F66" w:rsidRPr="00B10056" w:rsidRDefault="007C7F66" w:rsidP="007C7F66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597680FF" w14:textId="73CD4F64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23FA29C" w14:textId="77777777" w:rsidR="007C7F66" w:rsidRPr="00B10056" w:rsidRDefault="007C7F66" w:rsidP="007C7F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C0734F3" w14:textId="0B17734B" w:rsidR="007C7F66" w:rsidRPr="00B10056" w:rsidRDefault="007C7F66" w:rsidP="007C7F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4B872DA9" w14:textId="77777777" w:rsidR="007C7F66" w:rsidRPr="00B10056" w:rsidRDefault="007C7F66" w:rsidP="007C7F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1BEF8F01" w14:textId="4EEC3BD5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04DCE56" w14:textId="77777777" w:rsidR="007C7F66" w:rsidRPr="00B10056" w:rsidRDefault="007C7F66" w:rsidP="007C7F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3F1A331" w14:textId="05DF0027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7C7F66" w:rsidRPr="00B10056" w14:paraId="2A41D682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5AE577DA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6"/>
            <w:shd w:val="clear" w:color="auto" w:fill="auto"/>
          </w:tcPr>
          <w:p w14:paraId="3033DE9B" w14:textId="77777777" w:rsidR="007C7F66" w:rsidRPr="00B10056" w:rsidRDefault="007C7F66" w:rsidP="007C7F66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0EFB62D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6"/>
            <w:shd w:val="clear" w:color="auto" w:fill="auto"/>
          </w:tcPr>
          <w:p w14:paraId="172CBC55" w14:textId="77777777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7F66" w:rsidRPr="00B10056" w14:paraId="2F537409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3ACEF399" w14:textId="6F0D460A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4131C61A" w14:textId="632D65B3" w:rsidR="007C7F66" w:rsidRPr="00B10056" w:rsidRDefault="005B02B8" w:rsidP="007C7F66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D89A3C5" w14:textId="77777777" w:rsidR="007C7F66" w:rsidRPr="00B10056" w:rsidRDefault="007C7F66" w:rsidP="007C7F66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063FB2A" w14:textId="29EF71C8" w:rsidR="007C7F66" w:rsidRPr="00B10056" w:rsidRDefault="007C7F66" w:rsidP="007C7F66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6A75826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CED4DC5" w14:textId="3B1697D7" w:rsidR="007C7F66" w:rsidRPr="00B10056" w:rsidRDefault="00647984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36,068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6CD5F9A" w14:textId="13AAF0A1" w:rsidR="007C7F66" w:rsidRPr="00B10056" w:rsidRDefault="007C7F66" w:rsidP="007C7F66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FD95309" w14:textId="2ACB2215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40,926</w:t>
            </w:r>
          </w:p>
        </w:tc>
      </w:tr>
      <w:tr w:rsidR="007C7F66" w:rsidRPr="00B10056" w14:paraId="753C0814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2F974919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1315" w:type="pct"/>
            <w:gridSpan w:val="6"/>
            <w:shd w:val="clear" w:color="auto" w:fill="auto"/>
          </w:tcPr>
          <w:p w14:paraId="59DC1707" w14:textId="77777777" w:rsidR="007C7F66" w:rsidRPr="00B10056" w:rsidRDefault="007C7F66" w:rsidP="007C7F66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B6C444D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7C1207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15EA2" w14:textId="4898C7F7" w:rsidR="00647984" w:rsidRPr="00B10056" w:rsidRDefault="00647984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(16,463)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EC82A4A" w14:textId="77777777" w:rsidR="007C7F66" w:rsidRPr="00B10056" w:rsidRDefault="007C7F66" w:rsidP="007C7F66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7B424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  <w:p w14:paraId="2E14F65D" w14:textId="2358DECA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(16,455)</w:t>
            </w:r>
          </w:p>
        </w:tc>
      </w:tr>
      <w:tr w:rsidR="007C7F66" w:rsidRPr="00B10056" w14:paraId="4FB8AFC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1B0ECD3F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5" w:type="pct"/>
            <w:gridSpan w:val="6"/>
            <w:shd w:val="clear" w:color="auto" w:fill="auto"/>
          </w:tcPr>
          <w:p w14:paraId="21E4A59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BB1FC3B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643DE" w14:textId="34EAF688" w:rsidR="007C7F66" w:rsidRPr="00B10056" w:rsidRDefault="00647984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19,605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5066CB9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BD37" w14:textId="459D13F5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24,471</w:t>
            </w:r>
          </w:p>
        </w:tc>
      </w:tr>
    </w:tbl>
    <w:p w14:paraId="7D6A21A1" w14:textId="77777777" w:rsidR="005A7499" w:rsidRPr="00B10056" w:rsidRDefault="005A7499" w:rsidP="00523E37">
      <w:pPr>
        <w:rPr>
          <w:sz w:val="28"/>
          <w:szCs w:val="28"/>
        </w:rPr>
      </w:pPr>
    </w:p>
    <w:tbl>
      <w:tblPr>
        <w:tblW w:w="9125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46"/>
        <w:gridCol w:w="1060"/>
        <w:gridCol w:w="11"/>
        <w:gridCol w:w="237"/>
        <w:gridCol w:w="1121"/>
        <w:gridCol w:w="47"/>
        <w:gridCol w:w="19"/>
        <w:gridCol w:w="47"/>
        <w:gridCol w:w="141"/>
        <w:gridCol w:w="47"/>
        <w:gridCol w:w="11"/>
        <w:gridCol w:w="11"/>
        <w:gridCol w:w="38"/>
        <w:gridCol w:w="1027"/>
        <w:gridCol w:w="20"/>
        <w:gridCol w:w="38"/>
        <w:gridCol w:w="15"/>
        <w:gridCol w:w="193"/>
        <w:gridCol w:w="29"/>
        <w:gridCol w:w="15"/>
        <w:gridCol w:w="26"/>
        <w:gridCol w:w="1011"/>
        <w:gridCol w:w="15"/>
      </w:tblGrid>
      <w:tr w:rsidR="00F07078" w:rsidRPr="00B10056" w14:paraId="0BA5D8D7" w14:textId="77777777" w:rsidTr="007C7F66">
        <w:trPr>
          <w:gridAfter w:val="1"/>
          <w:wAfter w:w="8" w:type="pct"/>
        </w:trPr>
        <w:tc>
          <w:tcPr>
            <w:tcW w:w="2162" w:type="pct"/>
          </w:tcPr>
          <w:p w14:paraId="4F60F129" w14:textId="6DA8F0C2" w:rsidR="005E3B76" w:rsidRPr="00B10056" w:rsidRDefault="00F07078" w:rsidP="0072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57" w:type="pct"/>
            <w:gridSpan w:val="5"/>
          </w:tcPr>
          <w:p w14:paraId="551086B6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  <w:gridSpan w:val="5"/>
          </w:tcPr>
          <w:p w14:paraId="760CE5A1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pct"/>
            <w:gridSpan w:val="11"/>
          </w:tcPr>
          <w:p w14:paraId="67D258CF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10056" w14:paraId="6C64301F" w14:textId="77777777" w:rsidTr="007C7F66">
        <w:trPr>
          <w:gridAfter w:val="1"/>
          <w:wAfter w:w="8" w:type="pct"/>
        </w:trPr>
        <w:tc>
          <w:tcPr>
            <w:tcW w:w="2162" w:type="pct"/>
          </w:tcPr>
          <w:p w14:paraId="747C6933" w14:textId="3065E0E6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7" w:type="pct"/>
            <w:gridSpan w:val="2"/>
            <w:shd w:val="clear" w:color="auto" w:fill="auto"/>
          </w:tcPr>
          <w:p w14:paraId="63DCB319" w14:textId="4C3CD711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24CFC3BD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5194F496" w14:textId="00B5C67D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  <w:gridSpan w:val="4"/>
            <w:shd w:val="clear" w:color="auto" w:fill="auto"/>
          </w:tcPr>
          <w:p w14:paraId="5A7810E8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4"/>
            <w:shd w:val="clear" w:color="auto" w:fill="auto"/>
          </w:tcPr>
          <w:p w14:paraId="4B2D7C22" w14:textId="6BCEED9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gridSpan w:val="4"/>
            <w:shd w:val="clear" w:color="auto" w:fill="auto"/>
          </w:tcPr>
          <w:p w14:paraId="2AFFF4C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4"/>
            <w:shd w:val="clear" w:color="auto" w:fill="auto"/>
          </w:tcPr>
          <w:p w14:paraId="385D3FC5" w14:textId="5D5D3F19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C7F66" w:rsidRPr="00B10056" w14:paraId="3F0515E6" w14:textId="77777777" w:rsidTr="007C7F66">
        <w:trPr>
          <w:gridAfter w:val="1"/>
          <w:wAfter w:w="8" w:type="pct"/>
        </w:trPr>
        <w:tc>
          <w:tcPr>
            <w:tcW w:w="2162" w:type="pct"/>
          </w:tcPr>
          <w:p w14:paraId="5A970102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0" w:type="pct"/>
            <w:gridSpan w:val="21"/>
          </w:tcPr>
          <w:p w14:paraId="6E0E8B5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7F66" w:rsidRPr="00B10056" w14:paraId="7D578753" w14:textId="77777777" w:rsidTr="007C7F66">
        <w:trPr>
          <w:gridAfter w:val="1"/>
          <w:wAfter w:w="8" w:type="pct"/>
          <w:trHeight w:val="77"/>
        </w:trPr>
        <w:tc>
          <w:tcPr>
            <w:tcW w:w="2162" w:type="pct"/>
          </w:tcPr>
          <w:p w14:paraId="43F1962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7" w:type="pct"/>
            <w:gridSpan w:val="2"/>
          </w:tcPr>
          <w:p w14:paraId="2619E8E7" w14:textId="5FA37983" w:rsidR="007C7F66" w:rsidRPr="00B10056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64D2E35" w14:textId="077979E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4"/>
          </w:tcPr>
          <w:p w14:paraId="79F26B36" w14:textId="040BDB1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5"/>
          </w:tcPr>
          <w:p w14:paraId="6407ED27" w14:textId="622D525C" w:rsidR="007C7F66" w:rsidRPr="00B10056" w:rsidRDefault="00647984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46" w:type="pct"/>
            <w:gridSpan w:val="4"/>
          </w:tcPr>
          <w:p w14:paraId="1F21D8CC" w14:textId="030ED636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4"/>
          </w:tcPr>
          <w:p w14:paraId="7086C59A" w14:textId="1DA842D6" w:rsidR="007C7F66" w:rsidRPr="00B10056" w:rsidRDefault="0039432A" w:rsidP="005B0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7C7F66" w:rsidRPr="00B10056" w14:paraId="7622EC7E" w14:textId="77777777" w:rsidTr="007C7F66">
        <w:trPr>
          <w:gridAfter w:val="1"/>
          <w:wAfter w:w="8" w:type="pct"/>
          <w:trHeight w:val="77"/>
        </w:trPr>
        <w:tc>
          <w:tcPr>
            <w:tcW w:w="2162" w:type="pct"/>
          </w:tcPr>
          <w:p w14:paraId="47595AC9" w14:textId="15199FB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7" w:type="pct"/>
            <w:gridSpan w:val="2"/>
          </w:tcPr>
          <w:p w14:paraId="49FC9B7F" w14:textId="1D798F9A" w:rsidR="007C7F66" w:rsidRPr="00B10056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E6461A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F1C5405" w14:textId="5A463F59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4"/>
          </w:tcPr>
          <w:p w14:paraId="2CD03855" w14:textId="67071E11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5"/>
          </w:tcPr>
          <w:p w14:paraId="4B0DD9BD" w14:textId="7C5885C5" w:rsidR="007C7F66" w:rsidRPr="00B10056" w:rsidRDefault="00647984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gridSpan w:val="4"/>
          </w:tcPr>
          <w:p w14:paraId="6D66FEB9" w14:textId="20C38C3B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4"/>
          </w:tcPr>
          <w:p w14:paraId="234701F5" w14:textId="78FD49EC" w:rsidR="007C7F66" w:rsidRPr="005B02B8" w:rsidRDefault="0039432A" w:rsidP="005B0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39432A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7C7F66" w:rsidRPr="00B10056" w14:paraId="1C4F0CCA" w14:textId="77777777" w:rsidTr="007C7F66">
        <w:trPr>
          <w:gridAfter w:val="1"/>
          <w:wAfter w:w="8" w:type="pct"/>
          <w:trHeight w:val="77"/>
        </w:trPr>
        <w:tc>
          <w:tcPr>
            <w:tcW w:w="2162" w:type="pct"/>
          </w:tcPr>
          <w:p w14:paraId="54EE291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gridSpan w:val="2"/>
          </w:tcPr>
          <w:p w14:paraId="4FAB7E85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121976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B8F64D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4"/>
          </w:tcPr>
          <w:p w14:paraId="52CD92D5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5"/>
          </w:tcPr>
          <w:p w14:paraId="3386D6D2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4"/>
          </w:tcPr>
          <w:p w14:paraId="56EC14EC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4"/>
          </w:tcPr>
          <w:p w14:paraId="39EB8B62" w14:textId="77777777" w:rsidR="007C7F66" w:rsidRPr="00046B9C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B10056" w14:paraId="24000F2E" w14:textId="77777777" w:rsidTr="007C7F66">
        <w:trPr>
          <w:tblHeader/>
        </w:trPr>
        <w:tc>
          <w:tcPr>
            <w:tcW w:w="2162" w:type="pct"/>
          </w:tcPr>
          <w:p w14:paraId="511B420B" w14:textId="0E17841B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7"/>
          </w:tcPr>
          <w:p w14:paraId="1DC16EE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  <w:gridSpan w:val="5"/>
          </w:tcPr>
          <w:p w14:paraId="20C82B4C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10"/>
          </w:tcPr>
          <w:p w14:paraId="3A31CFDC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10056" w14:paraId="6EED75F8" w14:textId="77777777" w:rsidTr="007C7F66">
        <w:trPr>
          <w:tblHeader/>
        </w:trPr>
        <w:tc>
          <w:tcPr>
            <w:tcW w:w="2162" w:type="pct"/>
          </w:tcPr>
          <w:p w14:paraId="31530C89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5A14BFC8" w14:textId="32DA5239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14:paraId="690E379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4"/>
            <w:shd w:val="clear" w:color="auto" w:fill="auto"/>
          </w:tcPr>
          <w:p w14:paraId="61779730" w14:textId="34F6F92F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6" w:type="pct"/>
            <w:gridSpan w:val="5"/>
            <w:shd w:val="clear" w:color="auto" w:fill="auto"/>
          </w:tcPr>
          <w:p w14:paraId="43EFE58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shd w:val="clear" w:color="auto" w:fill="auto"/>
          </w:tcPr>
          <w:p w14:paraId="654544C2" w14:textId="2AD7E9F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2" w:type="pct"/>
            <w:gridSpan w:val="5"/>
            <w:shd w:val="clear" w:color="auto" w:fill="auto"/>
          </w:tcPr>
          <w:p w14:paraId="2D6BA2B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154E10F6" w14:textId="6F7CDEFC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2CEE1C36" w14:textId="77777777" w:rsidTr="007C7F66">
        <w:trPr>
          <w:tblHeader/>
        </w:trPr>
        <w:tc>
          <w:tcPr>
            <w:tcW w:w="2162" w:type="pct"/>
          </w:tcPr>
          <w:p w14:paraId="26D3ABAC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216DB3A3" w14:textId="1936A9B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08913901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4"/>
            <w:shd w:val="clear" w:color="auto" w:fill="auto"/>
          </w:tcPr>
          <w:p w14:paraId="46448519" w14:textId="2D47BA13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6" w:type="pct"/>
            <w:gridSpan w:val="5"/>
            <w:shd w:val="clear" w:color="auto" w:fill="auto"/>
          </w:tcPr>
          <w:p w14:paraId="4DB2F09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shd w:val="clear" w:color="auto" w:fill="auto"/>
          </w:tcPr>
          <w:p w14:paraId="64C4A8E5" w14:textId="60BBF9A6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2" w:type="pct"/>
            <w:gridSpan w:val="5"/>
            <w:shd w:val="clear" w:color="auto" w:fill="auto"/>
          </w:tcPr>
          <w:p w14:paraId="6790437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24780F42" w14:textId="17719AB4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7C7F66" w:rsidRPr="00B10056" w14:paraId="4A404FEC" w14:textId="77777777" w:rsidTr="007C7F66">
        <w:trPr>
          <w:tblHeader/>
        </w:trPr>
        <w:tc>
          <w:tcPr>
            <w:tcW w:w="2162" w:type="pct"/>
          </w:tcPr>
          <w:p w14:paraId="45BD172A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22"/>
          </w:tcPr>
          <w:p w14:paraId="022E6E0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7F66" w:rsidRPr="00B10056" w14:paraId="6F9B2500" w14:textId="77777777" w:rsidTr="007C7F66">
        <w:tc>
          <w:tcPr>
            <w:tcW w:w="2162" w:type="pct"/>
          </w:tcPr>
          <w:p w14:paraId="2046E5D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7" w:type="pct"/>
            <w:gridSpan w:val="2"/>
          </w:tcPr>
          <w:p w14:paraId="5AECDA39" w14:textId="2834C4A4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7CAA7A" w14:textId="41A7E43E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08A4E822" w14:textId="0B689249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396A23B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37E8E245" w14:textId="72F69489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  <w:gridSpan w:val="4"/>
          </w:tcPr>
          <w:p w14:paraId="7C3D5325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4"/>
          </w:tcPr>
          <w:p w14:paraId="57ABA9BA" w14:textId="78AD3770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7F66" w:rsidRPr="00B10056" w14:paraId="2EE0E95F" w14:textId="77777777" w:rsidTr="007C7F66">
        <w:tc>
          <w:tcPr>
            <w:tcW w:w="2162" w:type="pct"/>
          </w:tcPr>
          <w:p w14:paraId="2DE7687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219E58D8" w14:textId="5B86C7D5" w:rsidR="007C7F66" w:rsidRPr="00B10056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32D3C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double" w:sz="4" w:space="0" w:color="auto"/>
            </w:tcBorders>
          </w:tcPr>
          <w:p w14:paraId="24AB3DAD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5"/>
          </w:tcPr>
          <w:p w14:paraId="5869D862" w14:textId="60EBF9A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3"/>
            <w:tcBorders>
              <w:bottom w:val="double" w:sz="4" w:space="0" w:color="auto"/>
            </w:tcBorders>
          </w:tcPr>
          <w:p w14:paraId="6F9F0CD4" w14:textId="67105E24" w:rsidR="007C7F66" w:rsidRPr="00B10056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150,232</w:t>
            </w:r>
          </w:p>
        </w:tc>
        <w:tc>
          <w:tcPr>
            <w:tcW w:w="151" w:type="pct"/>
            <w:gridSpan w:val="4"/>
          </w:tcPr>
          <w:p w14:paraId="43BC0A11" w14:textId="0FE10F08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4"/>
            <w:tcBorders>
              <w:bottom w:val="double" w:sz="4" w:space="0" w:color="auto"/>
            </w:tcBorders>
          </w:tcPr>
          <w:p w14:paraId="1FDAFB21" w14:textId="0C957322" w:rsidR="007C7F66" w:rsidRPr="00B10056" w:rsidRDefault="007C7F66" w:rsidP="005B0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177,498</w:t>
            </w:r>
          </w:p>
        </w:tc>
      </w:tr>
      <w:tr w:rsidR="007C7F66" w:rsidRPr="00B10056" w14:paraId="28577CE2" w14:textId="77777777" w:rsidTr="007C7F66">
        <w:tc>
          <w:tcPr>
            <w:tcW w:w="2162" w:type="pct"/>
          </w:tcPr>
          <w:p w14:paraId="2C77C18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09492F4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57A80764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0" w:type="pct"/>
            <w:gridSpan w:val="3"/>
            <w:tcBorders>
              <w:top w:val="double" w:sz="4" w:space="0" w:color="auto"/>
            </w:tcBorders>
          </w:tcPr>
          <w:p w14:paraId="64307B8A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5"/>
          </w:tcPr>
          <w:p w14:paraId="330052C5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double" w:sz="4" w:space="0" w:color="auto"/>
            </w:tcBorders>
          </w:tcPr>
          <w:p w14:paraId="2E74302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" w:type="pct"/>
            <w:gridSpan w:val="4"/>
          </w:tcPr>
          <w:p w14:paraId="3A6800D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</w:tcPr>
          <w:p w14:paraId="42F411B1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C7F66" w:rsidRPr="00B10056" w14:paraId="48BD3570" w14:textId="77777777" w:rsidTr="007C7F66">
        <w:tc>
          <w:tcPr>
            <w:tcW w:w="2162" w:type="pct"/>
          </w:tcPr>
          <w:p w14:paraId="54EF8E7A" w14:textId="40AB19F3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8059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7" w:type="pct"/>
            <w:gridSpan w:val="2"/>
          </w:tcPr>
          <w:p w14:paraId="0539B983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28E8C3E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01A6DC1A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7956800C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067B4BD1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4"/>
          </w:tcPr>
          <w:p w14:paraId="43184EE4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4"/>
          </w:tcPr>
          <w:p w14:paraId="169762FD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F66" w:rsidRPr="00B10056" w14:paraId="7C14454E" w14:textId="77777777" w:rsidTr="007C7F66">
        <w:tc>
          <w:tcPr>
            <w:tcW w:w="2162" w:type="pct"/>
          </w:tcPr>
          <w:p w14:paraId="3EB67458" w14:textId="08BFBA9F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789A2EDB" w14:textId="5CAD1BC1" w:rsidR="007C7F66" w:rsidRPr="00B10056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046E0F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double" w:sz="4" w:space="0" w:color="auto"/>
            </w:tcBorders>
          </w:tcPr>
          <w:p w14:paraId="1AFF21DF" w14:textId="0A5B3A48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5"/>
          </w:tcPr>
          <w:p w14:paraId="48C33B7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bottom w:val="double" w:sz="4" w:space="0" w:color="auto"/>
            </w:tcBorders>
          </w:tcPr>
          <w:p w14:paraId="04CDC4DD" w14:textId="6BA52D96" w:rsidR="007C7F66" w:rsidRPr="00B10056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51" w:type="pct"/>
            <w:gridSpan w:val="4"/>
          </w:tcPr>
          <w:p w14:paraId="65060A54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4"/>
            <w:tcBorders>
              <w:bottom w:val="double" w:sz="4" w:space="0" w:color="auto"/>
            </w:tcBorders>
          </w:tcPr>
          <w:p w14:paraId="33C733A0" w14:textId="5D418FD8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</w:tr>
      <w:tr w:rsidR="007C7F66" w:rsidRPr="00B10056" w14:paraId="1DF5936C" w14:textId="77777777" w:rsidTr="007C7F66">
        <w:tc>
          <w:tcPr>
            <w:tcW w:w="2162" w:type="pct"/>
          </w:tcPr>
          <w:p w14:paraId="0565A6D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27BDA0CE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30CEC27F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0" w:type="pct"/>
            <w:gridSpan w:val="3"/>
            <w:tcBorders>
              <w:top w:val="double" w:sz="4" w:space="0" w:color="auto"/>
            </w:tcBorders>
          </w:tcPr>
          <w:p w14:paraId="07085CCE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5"/>
          </w:tcPr>
          <w:p w14:paraId="66DCF611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double" w:sz="4" w:space="0" w:color="auto"/>
            </w:tcBorders>
          </w:tcPr>
          <w:p w14:paraId="45D8E2F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" w:type="pct"/>
            <w:gridSpan w:val="4"/>
          </w:tcPr>
          <w:p w14:paraId="2C87C9B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</w:tcPr>
          <w:p w14:paraId="70523CD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C7F66" w:rsidRPr="00B10056" w14:paraId="430945DB" w14:textId="77777777" w:rsidTr="007C7F66">
        <w:tc>
          <w:tcPr>
            <w:tcW w:w="2162" w:type="pct"/>
          </w:tcPr>
          <w:p w14:paraId="19FE348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7" w:type="pct"/>
            <w:gridSpan w:val="6"/>
          </w:tcPr>
          <w:p w14:paraId="4831CEB2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39D3709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11"/>
          </w:tcPr>
          <w:p w14:paraId="7F92EFDF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7F66" w:rsidRPr="00B10056" w14:paraId="6A616A8F" w14:textId="77777777" w:rsidTr="007C7F66">
        <w:tc>
          <w:tcPr>
            <w:tcW w:w="2162" w:type="pct"/>
          </w:tcPr>
          <w:p w14:paraId="55C9C88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91F11C7" w14:textId="780EB219" w:rsidR="007C7F66" w:rsidRPr="00B10056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double" w:sz="4" w:space="0" w:color="auto"/>
            </w:tcBorders>
          </w:tcPr>
          <w:p w14:paraId="44AA5A71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5"/>
          </w:tcPr>
          <w:p w14:paraId="565C71E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5"/>
            <w:tcBorders>
              <w:bottom w:val="double" w:sz="4" w:space="0" w:color="auto"/>
            </w:tcBorders>
          </w:tcPr>
          <w:p w14:paraId="338A5E05" w14:textId="455A7974" w:rsidR="007C7F66" w:rsidRPr="00B10056" w:rsidRDefault="0049014C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1,757</w:t>
            </w:r>
          </w:p>
        </w:tc>
        <w:tc>
          <w:tcPr>
            <w:tcW w:w="130" w:type="pct"/>
            <w:gridSpan w:val="3"/>
          </w:tcPr>
          <w:p w14:paraId="5E45BB02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3"/>
            <w:tcBorders>
              <w:bottom w:val="double" w:sz="4" w:space="0" w:color="auto"/>
            </w:tcBorders>
          </w:tcPr>
          <w:p w14:paraId="342429B9" w14:textId="20E70D34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</w:tr>
      <w:tr w:rsidR="007C7F66" w:rsidRPr="00B10056" w14:paraId="25F54CF7" w14:textId="77777777" w:rsidTr="007C7F66">
        <w:tc>
          <w:tcPr>
            <w:tcW w:w="2162" w:type="pct"/>
          </w:tcPr>
          <w:p w14:paraId="3641CD5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156E35F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top w:val="double" w:sz="4" w:space="0" w:color="auto"/>
            </w:tcBorders>
          </w:tcPr>
          <w:p w14:paraId="2F9CB614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2A01DCF5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5"/>
            <w:tcBorders>
              <w:top w:val="double" w:sz="4" w:space="0" w:color="auto"/>
            </w:tcBorders>
          </w:tcPr>
          <w:p w14:paraId="2486659E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52F5243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3"/>
          </w:tcPr>
          <w:p w14:paraId="217BD05D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27B8225" w14:textId="77777777" w:rsidR="00932661" w:rsidRDefault="00932661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A6E8D9" w14:textId="77777777" w:rsidR="00F21BE3" w:rsidRDefault="00F21BE3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9CBF8C" w14:textId="77777777" w:rsidR="00276012" w:rsidRDefault="00276012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80D36E" w14:textId="77777777" w:rsidR="00276012" w:rsidRDefault="00276012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1246CF" w14:textId="4C98B00E" w:rsidR="00341964" w:rsidRPr="00B10056" w:rsidRDefault="00341964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14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D44C31" w:rsidRPr="00B7143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F69BE0" w14:textId="4526ED44" w:rsidR="0059243F" w:rsidRPr="00B10056" w:rsidRDefault="00341964" w:rsidP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754B03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>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</w:t>
      </w:r>
      <w:r w:rsidR="00754B03">
        <w:rPr>
          <w:rFonts w:asciiTheme="majorBidi" w:hAnsiTheme="majorBidi" w:cstheme="majorBidi"/>
          <w:spacing w:val="-2"/>
          <w:sz w:val="30"/>
          <w:szCs w:val="30"/>
        </w:rPr>
        <w:br/>
      </w:r>
      <w:r w:rsidR="00C64920" w:rsidRPr="004216A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4216A5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มกราคม </w:t>
      </w:r>
      <w:r w:rsidR="00C64920" w:rsidRPr="004216A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4216A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ถึง </w:t>
      </w:r>
      <w:r w:rsidRPr="004216A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216A5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4216A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4216A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695639" w:rsidRPr="004216A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3E6FD3" w:rsidRPr="004216A5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695639" w:rsidRPr="004216A5">
        <w:rPr>
          <w:rFonts w:asciiTheme="majorBidi" w:hAnsiTheme="majorBidi" w:cstheme="majorBidi"/>
          <w:spacing w:val="-4"/>
          <w:sz w:val="30"/>
          <w:szCs w:val="30"/>
        </w:rPr>
        <w:t>0,000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</w:t>
      </w:r>
      <w:r w:rsidR="00C5546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>และทั้งสองฝ่าย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สามารถต่อสัญญานี้ออกไปครั้งละ 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21DBFEE9" w14:textId="77777777" w:rsidR="00244F4D" w:rsidRPr="00B10056" w:rsidRDefault="00244F4D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5661945" w14:textId="152404E2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78E44228" w14:textId="77777777" w:rsidR="00341964" w:rsidRPr="00B10056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2485D3D3" w:rsidR="00341964" w:rsidRPr="00B10056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B1005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B10056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0D01273C" w14:textId="77777777" w:rsidR="003B3989" w:rsidRDefault="003B3989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2902EFE" w14:textId="0FA37661" w:rsidR="0034196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791065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B10056" w:rsidRDefault="00341964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2C0C077F" w:rsidR="00341964" w:rsidRPr="00B10056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B10056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B10056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/>
          <w:sz w:val="30"/>
          <w:szCs w:val="30"/>
        </w:rPr>
        <w:t>31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B10056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B10056">
        <w:rPr>
          <w:rFonts w:asciiTheme="majorBidi" w:hAnsiTheme="majorBidi" w:cstheme="majorBidi"/>
          <w:sz w:val="30"/>
          <w:szCs w:val="30"/>
        </w:rPr>
        <w:t xml:space="preserve">296,400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108E399E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AF1E765" w14:textId="5A5C0ADA" w:rsidR="006A7F6A" w:rsidRPr="00B10056" w:rsidRDefault="00341964" w:rsidP="00936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>1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831C38">
        <w:rPr>
          <w:rFonts w:asciiTheme="majorBidi" w:hAnsiTheme="majorBidi" w:cstheme="majorBidi"/>
          <w:sz w:val="30"/>
          <w:szCs w:val="30"/>
        </w:rPr>
        <w:t xml:space="preserve">450,000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ุ</w:t>
      </w:r>
      <w:r w:rsidR="00831C38">
        <w:rPr>
          <w:rFonts w:asciiTheme="majorBidi" w:hAnsiTheme="majorBidi" w:cstheme="majorBidi" w:hint="cs"/>
          <w:sz w:val="30"/>
          <w:szCs w:val="30"/>
          <w:cs/>
        </w:rPr>
        <w:t xml:space="preserve">ใหม่ไปอีกคราวละ </w:t>
      </w:r>
      <w:r w:rsidR="00831C38">
        <w:rPr>
          <w:rFonts w:asciiTheme="majorBidi" w:hAnsiTheme="majorBidi" w:cstheme="majorBidi"/>
          <w:sz w:val="30"/>
          <w:szCs w:val="30"/>
        </w:rPr>
        <w:t xml:space="preserve">1 </w:t>
      </w:r>
      <w:r w:rsidR="00831C38">
        <w:rPr>
          <w:rFonts w:asciiTheme="majorBidi" w:hAnsiTheme="majorBidi" w:cstheme="majorBidi" w:hint="cs"/>
          <w:sz w:val="30"/>
          <w:szCs w:val="30"/>
          <w:cs/>
        </w:rPr>
        <w:t>ปี โดยคู่สัญญาฝ่ายใดฝ่ายหนึ่งต้องแจ้ง</w:t>
      </w:r>
      <w:r w:rsidR="00B51372">
        <w:rPr>
          <w:rFonts w:asciiTheme="majorBidi" w:hAnsiTheme="majorBidi" w:cstheme="majorBidi"/>
          <w:sz w:val="30"/>
          <w:szCs w:val="30"/>
        </w:rPr>
        <w:br/>
      </w:r>
      <w:r w:rsidR="00831C38">
        <w:rPr>
          <w:rFonts w:asciiTheme="majorBidi" w:hAnsiTheme="majorBidi" w:cstheme="majorBidi" w:hint="cs"/>
          <w:sz w:val="30"/>
          <w:szCs w:val="30"/>
          <w:cs/>
        </w:rPr>
        <w:t xml:space="preserve">เป็นลายลักษณ์อักษรล่วงหน้าเป็นเวลา </w:t>
      </w:r>
      <w:r w:rsidR="00831C38">
        <w:rPr>
          <w:rFonts w:asciiTheme="majorBidi" w:hAnsiTheme="majorBidi" w:cstheme="majorBidi"/>
          <w:sz w:val="30"/>
          <w:szCs w:val="30"/>
        </w:rPr>
        <w:t xml:space="preserve">30 </w:t>
      </w:r>
      <w:r w:rsidR="00831C38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7A1DE2C9" w14:textId="77777777" w:rsidR="00D266BF" w:rsidRPr="00B10056" w:rsidRDefault="00D266BF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F35F51" w14:textId="77777777" w:rsidR="00F21BE3" w:rsidRDefault="00F21BE3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5C48C1" w14:textId="77777777" w:rsidR="00F21BE3" w:rsidRDefault="00F21BE3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208DEED" w14:textId="77777777" w:rsidR="00F944CC" w:rsidRDefault="00F944CC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533B8A" w14:textId="5C9C923F" w:rsidR="00341964" w:rsidRPr="00B10056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สัญญานายหน้า</w:t>
      </w:r>
    </w:p>
    <w:p w14:paraId="76200AAD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635EF15" w14:textId="1F8F5E08" w:rsidR="00821E3F" w:rsidRPr="00B10056" w:rsidRDefault="00341964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822D34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D5616A" w:rsidRPr="00822D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822D34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  <w:r w:rsidR="00822D34">
        <w:rPr>
          <w:rFonts w:asciiTheme="majorBidi" w:hAnsiTheme="majorBidi" w:cstheme="majorBidi"/>
          <w:spacing w:val="-4"/>
          <w:sz w:val="30"/>
          <w:szCs w:val="30"/>
        </w:rPr>
        <w:br/>
      </w:r>
    </w:p>
    <w:p w14:paraId="0A853ACA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342D0D42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142B627" w14:textId="11FDDEF5" w:rsidR="00821E3F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A90702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A90702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B10056">
        <w:rPr>
          <w:rFonts w:asciiTheme="majorBidi" w:hAnsiTheme="majorBidi" w:cstheme="majorBidi"/>
          <w:sz w:val="30"/>
          <w:szCs w:val="30"/>
        </w:rPr>
        <w:t>400,000</w:t>
      </w:r>
      <w:r w:rsidR="007F14BB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  <w:r w:rsidR="002C6FAF">
        <w:rPr>
          <w:rFonts w:asciiTheme="majorBidi" w:hAnsiTheme="majorBidi" w:cstheme="majorBidi"/>
          <w:sz w:val="30"/>
          <w:szCs w:val="30"/>
        </w:rPr>
        <w:t xml:space="preserve">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>ต่อมาบริษัทได้ทำสัญญา</w:t>
      </w:r>
      <w:r w:rsidR="007E5AAA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 xml:space="preserve"> โดยสัญญามีกำหนดระยะเวลาตั้งแต่วันที่ </w:t>
      </w:r>
      <w:r w:rsidR="002C6FAF">
        <w:rPr>
          <w:rFonts w:asciiTheme="majorBidi" w:hAnsiTheme="majorBidi" w:cstheme="majorBidi"/>
          <w:sz w:val="30"/>
          <w:szCs w:val="30"/>
        </w:rPr>
        <w:t xml:space="preserve">1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C6FAF">
        <w:rPr>
          <w:rFonts w:asciiTheme="majorBidi" w:hAnsiTheme="majorBidi" w:cstheme="majorBidi"/>
          <w:sz w:val="30"/>
          <w:szCs w:val="30"/>
        </w:rPr>
        <w:t xml:space="preserve">2568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2C6FAF">
        <w:rPr>
          <w:rFonts w:asciiTheme="majorBidi" w:hAnsiTheme="majorBidi" w:cstheme="majorBidi"/>
          <w:sz w:val="30"/>
          <w:szCs w:val="30"/>
        </w:rPr>
        <w:t xml:space="preserve">31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C6FAF">
        <w:rPr>
          <w:rFonts w:asciiTheme="majorBidi" w:hAnsiTheme="majorBidi" w:cstheme="majorBidi"/>
          <w:sz w:val="30"/>
          <w:szCs w:val="30"/>
        </w:rPr>
        <w:t xml:space="preserve">2569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="007E5AAA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 xml:space="preserve">ได้รับค่าตอบแทนเป็นรายเดือนในอัตราเดือนละ </w:t>
      </w:r>
      <w:r w:rsidR="002C6FAF">
        <w:rPr>
          <w:rFonts w:asciiTheme="majorBidi" w:hAnsiTheme="majorBidi" w:cstheme="majorBidi"/>
          <w:sz w:val="30"/>
          <w:szCs w:val="30"/>
        </w:rPr>
        <w:t xml:space="preserve">421,500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0051B5">
        <w:rPr>
          <w:rFonts w:asciiTheme="majorBidi" w:hAnsiTheme="majorBidi" w:cstheme="majorBidi"/>
          <w:sz w:val="30"/>
          <w:szCs w:val="30"/>
        </w:rPr>
        <w:t xml:space="preserve"> </w:t>
      </w:r>
    </w:p>
    <w:p w14:paraId="1C6A8ECE" w14:textId="77777777" w:rsidR="000051B5" w:rsidRDefault="000051B5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702E1B" w14:textId="0CEAFD8D" w:rsidR="000051B5" w:rsidRPr="000051B5" w:rsidRDefault="000051B5" w:rsidP="000051B5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051B5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DC57DB4" w14:textId="14BDD284" w:rsidR="000051B5" w:rsidRPr="00B10056" w:rsidRDefault="000051B5" w:rsidP="000051B5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pPr w:leftFromText="180" w:rightFromText="180" w:vertAnchor="text" w:horzAnchor="page" w:tblpX="1596" w:tblpY="-141"/>
        <w:tblW w:w="9360" w:type="dxa"/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1170"/>
        <w:gridCol w:w="270"/>
        <w:gridCol w:w="1156"/>
        <w:gridCol w:w="284"/>
        <w:gridCol w:w="1260"/>
        <w:gridCol w:w="270"/>
        <w:gridCol w:w="1260"/>
      </w:tblGrid>
      <w:tr w:rsidR="000051B5" w:rsidRPr="00B10056" w14:paraId="53F42957" w14:textId="77777777" w:rsidTr="0035458F">
        <w:trPr>
          <w:cantSplit/>
        </w:trPr>
        <w:tc>
          <w:tcPr>
            <w:tcW w:w="2790" w:type="dxa"/>
          </w:tcPr>
          <w:p w14:paraId="3082750C" w14:textId="77777777" w:rsidR="000051B5" w:rsidRPr="00B10056" w:rsidRDefault="000051B5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D120E8" w14:textId="77777777" w:rsidR="000051B5" w:rsidRPr="00B10056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4CE82C10" w14:textId="77777777" w:rsidR="000051B5" w:rsidRPr="00B10056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1EF3C1B" w14:textId="77777777" w:rsidR="000051B5" w:rsidRPr="00B10056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1E18690" w14:textId="77777777" w:rsidR="000051B5" w:rsidRPr="00B10056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F66" w:rsidRPr="00B10056" w14:paraId="0E8742F1" w14:textId="77777777" w:rsidTr="0035458F">
        <w:trPr>
          <w:cantSplit/>
        </w:trPr>
        <w:tc>
          <w:tcPr>
            <w:tcW w:w="2790" w:type="dxa"/>
          </w:tcPr>
          <w:p w14:paraId="58E2D615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13BB78D" w14:textId="04583C4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D607C" w14:textId="08AFBC1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6B3AB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DB8EEE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5AB2CF8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8CFD77E" w14:textId="50657AE8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8ABCC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D78635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6AF74D8A" w14:textId="77777777" w:rsidTr="0035458F">
        <w:trPr>
          <w:cantSplit/>
        </w:trPr>
        <w:tc>
          <w:tcPr>
            <w:tcW w:w="2790" w:type="dxa"/>
          </w:tcPr>
          <w:p w14:paraId="761FDEA8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FADBB55" w14:textId="6FAABE6D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มาย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หตุ</w:t>
            </w:r>
          </w:p>
        </w:tc>
        <w:tc>
          <w:tcPr>
            <w:tcW w:w="1170" w:type="dxa"/>
          </w:tcPr>
          <w:p w14:paraId="06F87FB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48BFD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F54B1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04E87F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0FC3346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BDF7E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8DC6AB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C7F66" w:rsidRPr="00B10056" w14:paraId="2ABEA5DE" w14:textId="77777777" w:rsidTr="0035458F">
        <w:trPr>
          <w:cantSplit/>
        </w:trPr>
        <w:tc>
          <w:tcPr>
            <w:tcW w:w="2790" w:type="dxa"/>
          </w:tcPr>
          <w:p w14:paraId="2C669D85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B5D0DA" w14:textId="1C0EC29D" w:rsidR="007C7F66" w:rsidRPr="000051B5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51A3DB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7F66" w:rsidRPr="00B10056" w14:paraId="242E92DE" w14:textId="77777777" w:rsidTr="0035458F">
        <w:trPr>
          <w:cantSplit/>
        </w:trPr>
        <w:tc>
          <w:tcPr>
            <w:tcW w:w="2790" w:type="dxa"/>
          </w:tcPr>
          <w:p w14:paraId="64D6D2BE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6EEE104F" w14:textId="205F9F56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DF49EA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78BE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E832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39E9B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C747E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61E348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1B6B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B5B99F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B10056" w14:paraId="2E93B85E" w14:textId="77777777" w:rsidTr="0035458F">
        <w:trPr>
          <w:cantSplit/>
        </w:trPr>
        <w:tc>
          <w:tcPr>
            <w:tcW w:w="2790" w:type="dxa"/>
          </w:tcPr>
          <w:p w14:paraId="29C504F9" w14:textId="3394FFC3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900" w:type="dxa"/>
          </w:tcPr>
          <w:p w14:paraId="065C926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88FD9" w14:textId="40261AB6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32DE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DE5E2D8" w14:textId="1E53754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3C5B1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317EC33E" w14:textId="381B7826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2,792</w:t>
            </w:r>
          </w:p>
        </w:tc>
        <w:tc>
          <w:tcPr>
            <w:tcW w:w="270" w:type="dxa"/>
          </w:tcPr>
          <w:p w14:paraId="6714E51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27A636DE" w14:textId="7AA36FB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4,732</w:t>
            </w:r>
          </w:p>
        </w:tc>
      </w:tr>
      <w:tr w:rsidR="007C7F66" w:rsidRPr="00B10056" w14:paraId="227B3B5C" w14:textId="77777777" w:rsidTr="0035458F">
        <w:trPr>
          <w:cantSplit/>
        </w:trPr>
        <w:tc>
          <w:tcPr>
            <w:tcW w:w="2790" w:type="dxa"/>
          </w:tcPr>
          <w:p w14:paraId="7414C031" w14:textId="794C468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5B1E140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3570A" w14:textId="02C69DE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EF63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17B4A8" w14:textId="18A4657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F7A585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39CBEA0" w14:textId="7A0321B9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9EDF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323B2806" w14:textId="6B0226DB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B10056" w14:paraId="03FC209E" w14:textId="77777777" w:rsidTr="0035458F">
        <w:trPr>
          <w:cantSplit/>
        </w:trPr>
        <w:tc>
          <w:tcPr>
            <w:tcW w:w="2790" w:type="dxa"/>
          </w:tcPr>
          <w:p w14:paraId="6CA0EF58" w14:textId="28C406EF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900" w:type="dxa"/>
          </w:tcPr>
          <w:p w14:paraId="750AE24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7996E" w14:textId="10DB8CDD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5F07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480251" w14:textId="696E3D33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88DB0A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EBF88C1" w14:textId="3DDB2CB1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17,028</w:t>
            </w:r>
          </w:p>
        </w:tc>
        <w:tc>
          <w:tcPr>
            <w:tcW w:w="270" w:type="dxa"/>
          </w:tcPr>
          <w:p w14:paraId="14EE3EE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2EF5E2A" w14:textId="4C999C2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</w:tr>
      <w:tr w:rsidR="007C7F66" w:rsidRPr="00B10056" w14:paraId="0166E2FF" w14:textId="77777777" w:rsidTr="0035458F">
        <w:trPr>
          <w:cantSplit/>
        </w:trPr>
        <w:tc>
          <w:tcPr>
            <w:tcW w:w="2790" w:type="dxa"/>
          </w:tcPr>
          <w:p w14:paraId="1C7EDD47" w14:textId="034AB8BF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900" w:type="dxa"/>
          </w:tcPr>
          <w:p w14:paraId="49FBBCB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849798" w14:textId="51B7BE78" w:rsidR="007C7F6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8828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7735200" w14:textId="2AAC4940" w:rsidR="007C7F6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E1D9A4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0B35156" w14:textId="3F526E46" w:rsidR="007C7F6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1,749</w:t>
            </w:r>
          </w:p>
        </w:tc>
        <w:tc>
          <w:tcPr>
            <w:tcW w:w="270" w:type="dxa"/>
          </w:tcPr>
          <w:p w14:paraId="4A43F9A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2CCE4CD9" w14:textId="39B1F919" w:rsidR="007C7F6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</w:tr>
      <w:tr w:rsidR="007C7F66" w:rsidRPr="00B10056" w14:paraId="72BAB229" w14:textId="77777777" w:rsidTr="0035458F">
        <w:trPr>
          <w:cantSplit/>
        </w:trPr>
        <w:tc>
          <w:tcPr>
            <w:tcW w:w="2790" w:type="dxa"/>
          </w:tcPr>
          <w:p w14:paraId="4DE76263" w14:textId="649E3A85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6 - 12 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900" w:type="dxa"/>
          </w:tcPr>
          <w:p w14:paraId="40B6436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5E081" w14:textId="1112E6AD" w:rsidR="007C7F6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6CE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7D8FB63" w14:textId="71611F70" w:rsidR="007C7F6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A30EF8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26159AC" w14:textId="2F082A48" w:rsidR="007C7F6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2,622</w:t>
            </w:r>
          </w:p>
        </w:tc>
        <w:tc>
          <w:tcPr>
            <w:tcW w:w="270" w:type="dxa"/>
          </w:tcPr>
          <w:p w14:paraId="3BB9D03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27662D7" w14:textId="600B2063" w:rsidR="007C7F6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2,139</w:t>
            </w:r>
          </w:p>
        </w:tc>
      </w:tr>
      <w:tr w:rsidR="007C7F66" w:rsidRPr="00B10056" w14:paraId="0603B5E2" w14:textId="77777777" w:rsidTr="0035458F">
        <w:trPr>
          <w:cantSplit/>
        </w:trPr>
        <w:tc>
          <w:tcPr>
            <w:tcW w:w="2790" w:type="dxa"/>
          </w:tcPr>
          <w:p w14:paraId="7A7BF914" w14:textId="6F08E78B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010F708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B9845" w14:textId="1D282F9A" w:rsidR="007C7F66" w:rsidRPr="000051B5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D6AA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B208671" w14:textId="4A385051" w:rsidR="007C7F66" w:rsidRPr="000051B5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D282E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3C5CF" w14:textId="058029DD" w:rsidR="007C7F66" w:rsidRPr="002903A2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29,314</w:t>
            </w:r>
          </w:p>
        </w:tc>
        <w:tc>
          <w:tcPr>
            <w:tcW w:w="270" w:type="dxa"/>
          </w:tcPr>
          <w:p w14:paraId="61F8686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C9CE80" w14:textId="11734DC9" w:rsidR="007C7F66" w:rsidRPr="002903A2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903A2">
              <w:rPr>
                <w:rFonts w:asciiTheme="majorBidi" w:hAnsiTheme="majorBidi" w:cstheme="majorBidi"/>
                <w:sz w:val="30"/>
                <w:szCs w:val="30"/>
              </w:rPr>
              <w:t>29,048</w:t>
            </w:r>
          </w:p>
        </w:tc>
      </w:tr>
      <w:tr w:rsidR="007C7F66" w:rsidRPr="00B10056" w14:paraId="049E525C" w14:textId="77777777" w:rsidTr="0035458F">
        <w:trPr>
          <w:cantSplit/>
        </w:trPr>
        <w:tc>
          <w:tcPr>
            <w:tcW w:w="2790" w:type="dxa"/>
            <w:hideMark/>
          </w:tcPr>
          <w:p w14:paraId="5765471D" w14:textId="129508AE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900" w:type="dxa"/>
          </w:tcPr>
          <w:p w14:paraId="6365FD39" w14:textId="73A269E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B05DCE" w14:textId="29B6D5A1" w:rsidR="007C7F66" w:rsidRPr="002903A2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0B897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4A58E12" w14:textId="13A1E688" w:rsidR="007C7F66" w:rsidRPr="002903A2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E481B5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4D8111" w14:textId="7A8E4CD2" w:rsidR="007C7F66" w:rsidRPr="002903A2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53,505</w:t>
            </w:r>
          </w:p>
        </w:tc>
        <w:tc>
          <w:tcPr>
            <w:tcW w:w="270" w:type="dxa"/>
          </w:tcPr>
          <w:p w14:paraId="6B5D464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5F3C6F" w14:textId="24A5CE20" w:rsidR="007C7F66" w:rsidRPr="002903A2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</w:tr>
      <w:tr w:rsidR="007C7F66" w:rsidRPr="00B10056" w14:paraId="5621D75F" w14:textId="77777777" w:rsidTr="0035458F">
        <w:trPr>
          <w:cantSplit/>
        </w:trPr>
        <w:tc>
          <w:tcPr>
            <w:tcW w:w="2790" w:type="dxa"/>
          </w:tcPr>
          <w:p w14:paraId="48CA336B" w14:textId="77777777" w:rsidR="007C7F66" w:rsidRPr="00B10056" w:rsidRDefault="007C7F66" w:rsidP="007C7F66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02358D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1479E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4D96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463FE8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5B288C4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99AC8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D584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B007A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</w:tbl>
    <w:p w14:paraId="405A7A44" w14:textId="77777777" w:rsidR="000051B5" w:rsidRDefault="000051B5" w:rsidP="00005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213"/>
        <w:gridCol w:w="270"/>
        <w:gridCol w:w="1350"/>
      </w:tblGrid>
      <w:tr w:rsidR="000C6DFB" w:rsidRPr="00B10056" w14:paraId="636F740E" w14:textId="77777777" w:rsidTr="00D37AAE">
        <w:trPr>
          <w:cantSplit/>
        </w:trPr>
        <w:tc>
          <w:tcPr>
            <w:tcW w:w="3060" w:type="dxa"/>
          </w:tcPr>
          <w:p w14:paraId="0A377C21" w14:textId="77777777" w:rsidR="000C6DFB" w:rsidRPr="00B10056" w:rsidRDefault="000C6DFB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DA1BE81" w14:textId="77777777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1161D67" w14:textId="77777777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872B749" w14:textId="77777777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03EE2E36" w14:textId="77777777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F66" w:rsidRPr="00B10056" w14:paraId="298ED6D1" w14:textId="77777777" w:rsidTr="00D37AAE">
        <w:trPr>
          <w:cantSplit/>
        </w:trPr>
        <w:tc>
          <w:tcPr>
            <w:tcW w:w="3060" w:type="dxa"/>
          </w:tcPr>
          <w:p w14:paraId="45C41DE5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FBBA7B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EFDCA" w14:textId="532B44EF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8FAF91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29E80" w14:textId="2FBDCB9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03F788B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44A3D4" w14:textId="68ABFE0B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4DE39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00C91" w14:textId="44BE332D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3B24FBDF" w14:textId="77777777" w:rsidTr="00D37AAE">
        <w:trPr>
          <w:cantSplit/>
        </w:trPr>
        <w:tc>
          <w:tcPr>
            <w:tcW w:w="3060" w:type="dxa"/>
          </w:tcPr>
          <w:p w14:paraId="67D3D5FB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C4F804" w14:textId="7A2CD0A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B98A1" w14:textId="42370F3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CB36E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5EA4C" w14:textId="111CED10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7" w:type="dxa"/>
          </w:tcPr>
          <w:p w14:paraId="19FA502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2E1F39C" w14:textId="5B4EAD1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4B82C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52E10" w14:textId="1611028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C7F66" w:rsidRPr="00B10056" w14:paraId="3DA1C1E4" w14:textId="77777777" w:rsidTr="006D608C">
        <w:trPr>
          <w:cantSplit/>
        </w:trPr>
        <w:tc>
          <w:tcPr>
            <w:tcW w:w="3060" w:type="dxa"/>
          </w:tcPr>
          <w:p w14:paraId="152DEA51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1D82EBC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F9F4EE1" w14:textId="2FFC8F8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7F66" w:rsidRPr="00B10056" w14:paraId="4B92BBC4" w14:textId="77777777" w:rsidTr="006D608C">
        <w:trPr>
          <w:cantSplit/>
        </w:trPr>
        <w:tc>
          <w:tcPr>
            <w:tcW w:w="3060" w:type="dxa"/>
          </w:tcPr>
          <w:p w14:paraId="583619AD" w14:textId="1A8B4369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บุคคลหรือ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อื่น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810" w:type="dxa"/>
          </w:tcPr>
          <w:p w14:paraId="2E83F37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5F5A39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7F66" w:rsidRPr="00B10056" w14:paraId="13A2EE81" w14:textId="77777777" w:rsidTr="002F687A">
        <w:trPr>
          <w:cantSplit/>
        </w:trPr>
        <w:tc>
          <w:tcPr>
            <w:tcW w:w="3060" w:type="dxa"/>
          </w:tcPr>
          <w:p w14:paraId="2D3B18EF" w14:textId="2BB30795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F385D0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564F21" w14:textId="50480790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300,610</w:t>
            </w:r>
          </w:p>
        </w:tc>
        <w:tc>
          <w:tcPr>
            <w:tcW w:w="270" w:type="dxa"/>
          </w:tcPr>
          <w:p w14:paraId="4A26808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1E79B7" w14:textId="3367EFFF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420,087</w:t>
            </w:r>
          </w:p>
        </w:tc>
        <w:tc>
          <w:tcPr>
            <w:tcW w:w="317" w:type="dxa"/>
          </w:tcPr>
          <w:p w14:paraId="263028D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09A8A68" w14:textId="716C312F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291,814</w:t>
            </w:r>
          </w:p>
        </w:tc>
        <w:tc>
          <w:tcPr>
            <w:tcW w:w="270" w:type="dxa"/>
          </w:tcPr>
          <w:p w14:paraId="63BC7F4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16B121E" w14:textId="4C547D41" w:rsidR="007C7F66" w:rsidRPr="00B71433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416,207</w:t>
            </w:r>
          </w:p>
        </w:tc>
      </w:tr>
      <w:tr w:rsidR="007C7F66" w:rsidRPr="00B10056" w14:paraId="7ABEE5F9" w14:textId="77777777" w:rsidTr="002F687A">
        <w:trPr>
          <w:cantSplit/>
        </w:trPr>
        <w:tc>
          <w:tcPr>
            <w:tcW w:w="3060" w:type="dxa"/>
          </w:tcPr>
          <w:p w14:paraId="03E09274" w14:textId="470FCF24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95F1DF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0D84E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B0EC5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67653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5DA32EB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5844421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7CF0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BF4B77" w14:textId="77777777" w:rsidR="007C7F66" w:rsidRPr="00B71433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B10056" w14:paraId="13F92D7A" w14:textId="77777777" w:rsidTr="002F687A">
        <w:trPr>
          <w:cantSplit/>
        </w:trPr>
        <w:tc>
          <w:tcPr>
            <w:tcW w:w="3060" w:type="dxa"/>
          </w:tcPr>
          <w:p w14:paraId="70144887" w14:textId="448A84A6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52F4AF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BE38A" w14:textId="0CB88EDE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163,953</w:t>
            </w:r>
          </w:p>
        </w:tc>
        <w:tc>
          <w:tcPr>
            <w:tcW w:w="270" w:type="dxa"/>
          </w:tcPr>
          <w:p w14:paraId="6A34D7A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414C07" w14:textId="356EDDC6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269,073</w:t>
            </w:r>
          </w:p>
        </w:tc>
        <w:tc>
          <w:tcPr>
            <w:tcW w:w="317" w:type="dxa"/>
          </w:tcPr>
          <w:p w14:paraId="4C0E6AC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60234402" w14:textId="5180078D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163,312</w:t>
            </w:r>
          </w:p>
        </w:tc>
        <w:tc>
          <w:tcPr>
            <w:tcW w:w="270" w:type="dxa"/>
          </w:tcPr>
          <w:p w14:paraId="43F4FA4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31A7A5" w14:textId="6055FB6E" w:rsidR="007C7F66" w:rsidRPr="00B71433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265,097</w:t>
            </w:r>
          </w:p>
        </w:tc>
      </w:tr>
      <w:tr w:rsidR="007C7F66" w:rsidRPr="00B10056" w14:paraId="54B62A72" w14:textId="77777777" w:rsidTr="002F687A">
        <w:trPr>
          <w:cantSplit/>
        </w:trPr>
        <w:tc>
          <w:tcPr>
            <w:tcW w:w="3060" w:type="dxa"/>
          </w:tcPr>
          <w:p w14:paraId="5A1B66C3" w14:textId="49C75640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68423CB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1F9484" w14:textId="21A931B2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57,580</w:t>
            </w:r>
          </w:p>
        </w:tc>
        <w:tc>
          <w:tcPr>
            <w:tcW w:w="270" w:type="dxa"/>
          </w:tcPr>
          <w:p w14:paraId="66915E9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6FAD5" w14:textId="793EBED8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33,836</w:t>
            </w:r>
          </w:p>
        </w:tc>
        <w:tc>
          <w:tcPr>
            <w:tcW w:w="317" w:type="dxa"/>
          </w:tcPr>
          <w:p w14:paraId="4531A2C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1C3DBD2D" w14:textId="10DC4075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57,580</w:t>
            </w:r>
          </w:p>
        </w:tc>
        <w:tc>
          <w:tcPr>
            <w:tcW w:w="270" w:type="dxa"/>
          </w:tcPr>
          <w:p w14:paraId="078F32E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B9F98D0" w14:textId="5D9B9C7A" w:rsidR="007C7F66" w:rsidRPr="00B71433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33,471</w:t>
            </w:r>
          </w:p>
        </w:tc>
      </w:tr>
      <w:tr w:rsidR="007C7F66" w:rsidRPr="00B10056" w14:paraId="7367F153" w14:textId="77777777" w:rsidTr="002F687A">
        <w:trPr>
          <w:cantSplit/>
        </w:trPr>
        <w:tc>
          <w:tcPr>
            <w:tcW w:w="3060" w:type="dxa"/>
          </w:tcPr>
          <w:p w14:paraId="44FB8C9D" w14:textId="1B421B09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4E30E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B65ABE" w14:textId="7C2F0D7F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52,580</w:t>
            </w:r>
          </w:p>
        </w:tc>
        <w:tc>
          <w:tcPr>
            <w:tcW w:w="270" w:type="dxa"/>
          </w:tcPr>
          <w:p w14:paraId="01C4028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A25377" w14:textId="772C58C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51,716</w:t>
            </w:r>
          </w:p>
        </w:tc>
        <w:tc>
          <w:tcPr>
            <w:tcW w:w="317" w:type="dxa"/>
          </w:tcPr>
          <w:p w14:paraId="0968F0F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19EFDAD1" w14:textId="44AFFED2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52,580</w:t>
            </w:r>
          </w:p>
        </w:tc>
        <w:tc>
          <w:tcPr>
            <w:tcW w:w="270" w:type="dxa"/>
          </w:tcPr>
          <w:p w14:paraId="21AA3D2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F99222" w14:textId="35CED547" w:rsidR="007C7F66" w:rsidRPr="00B71433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51,716</w:t>
            </w:r>
          </w:p>
        </w:tc>
      </w:tr>
      <w:tr w:rsidR="007C7F66" w:rsidRPr="00B10056" w14:paraId="12A3A306" w14:textId="77777777" w:rsidTr="002F687A">
        <w:trPr>
          <w:cantSplit/>
        </w:trPr>
        <w:tc>
          <w:tcPr>
            <w:tcW w:w="3060" w:type="dxa"/>
          </w:tcPr>
          <w:p w14:paraId="0C43014B" w14:textId="07AE5B45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9563C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09DDB" w14:textId="7E7579F7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151,011</w:t>
            </w:r>
          </w:p>
        </w:tc>
        <w:tc>
          <w:tcPr>
            <w:tcW w:w="270" w:type="dxa"/>
          </w:tcPr>
          <w:p w14:paraId="0D54C3F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EF6F4B" w14:textId="7B55E0B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156,979</w:t>
            </w:r>
          </w:p>
        </w:tc>
        <w:tc>
          <w:tcPr>
            <w:tcW w:w="317" w:type="dxa"/>
          </w:tcPr>
          <w:p w14:paraId="078D546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3ECE50A" w14:textId="5FC406C2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128,473</w:t>
            </w:r>
          </w:p>
        </w:tc>
        <w:tc>
          <w:tcPr>
            <w:tcW w:w="270" w:type="dxa"/>
          </w:tcPr>
          <w:p w14:paraId="421B8BB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5CCF36E" w14:textId="5AD8E047" w:rsidR="007C7F66" w:rsidRPr="00B71433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134,326</w:t>
            </w:r>
          </w:p>
        </w:tc>
      </w:tr>
      <w:tr w:rsidR="007C7F66" w:rsidRPr="00B10056" w14:paraId="18261026" w14:textId="77777777" w:rsidTr="002F687A">
        <w:trPr>
          <w:cantSplit/>
        </w:trPr>
        <w:tc>
          <w:tcPr>
            <w:tcW w:w="3060" w:type="dxa"/>
          </w:tcPr>
          <w:p w14:paraId="50CF0ED4" w14:textId="12FFF645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3278BE7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EF6AD" w14:textId="1533D808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725,734</w:t>
            </w:r>
          </w:p>
        </w:tc>
        <w:tc>
          <w:tcPr>
            <w:tcW w:w="270" w:type="dxa"/>
          </w:tcPr>
          <w:p w14:paraId="6DBA2DD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A7CF5D6" w14:textId="289ACF6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931,691</w:t>
            </w:r>
          </w:p>
        </w:tc>
        <w:tc>
          <w:tcPr>
            <w:tcW w:w="317" w:type="dxa"/>
          </w:tcPr>
          <w:p w14:paraId="46EFC1B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6E7ABC6" w14:textId="406B18CD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693,759</w:t>
            </w:r>
          </w:p>
        </w:tc>
        <w:tc>
          <w:tcPr>
            <w:tcW w:w="270" w:type="dxa"/>
          </w:tcPr>
          <w:p w14:paraId="30B5B56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5FD0E9A" w14:textId="4D20FBAE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900,817</w:t>
            </w:r>
          </w:p>
        </w:tc>
      </w:tr>
      <w:tr w:rsidR="007C7F66" w:rsidRPr="00B10056" w14:paraId="3CD45397" w14:textId="77777777" w:rsidTr="002F687A">
        <w:trPr>
          <w:cantSplit/>
        </w:trPr>
        <w:tc>
          <w:tcPr>
            <w:tcW w:w="3060" w:type="dxa"/>
          </w:tcPr>
          <w:p w14:paraId="58CFCEF4" w14:textId="60F78A05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374345A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D3D76F" w14:textId="2940034B" w:rsidR="007C7F66" w:rsidRPr="00042981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270" w:type="dxa"/>
          </w:tcPr>
          <w:p w14:paraId="1BFC86E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D033FE" w14:textId="00C9565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317" w:type="dxa"/>
          </w:tcPr>
          <w:p w14:paraId="6B677C9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7C23036B" w14:textId="3697D8EF" w:rsidR="007C7F66" w:rsidRPr="00F5176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270" w:type="dxa"/>
          </w:tcPr>
          <w:p w14:paraId="66470EF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F16E823" w14:textId="7598D8BB" w:rsidR="007C7F66" w:rsidRPr="005A0830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A0830"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</w:tr>
      <w:tr w:rsidR="007C7F66" w:rsidRPr="00B10056" w14:paraId="279F9A3B" w14:textId="77777777" w:rsidTr="002F687A">
        <w:trPr>
          <w:cantSplit/>
        </w:trPr>
        <w:tc>
          <w:tcPr>
            <w:tcW w:w="3060" w:type="dxa"/>
          </w:tcPr>
          <w:p w14:paraId="2BA74B75" w14:textId="1E0E0461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</w:tc>
        <w:tc>
          <w:tcPr>
            <w:tcW w:w="810" w:type="dxa"/>
          </w:tcPr>
          <w:p w14:paraId="4C068A9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FEA5F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1743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43E4A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14A8AF5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65C7FE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1AE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A83900" w14:textId="346AF74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7F66" w:rsidRPr="00B10056" w14:paraId="7961CA51" w14:textId="77777777" w:rsidTr="002F687A">
        <w:trPr>
          <w:cantSplit/>
        </w:trPr>
        <w:tc>
          <w:tcPr>
            <w:tcW w:w="3060" w:type="dxa"/>
          </w:tcPr>
          <w:p w14:paraId="235B137B" w14:textId="1EF8A6E5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ที่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780716F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0823C5" w14:textId="147F4C3A" w:rsidR="007C7F66" w:rsidRPr="00042981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(54,032)</w:t>
            </w:r>
          </w:p>
        </w:tc>
        <w:tc>
          <w:tcPr>
            <w:tcW w:w="270" w:type="dxa"/>
          </w:tcPr>
          <w:p w14:paraId="2A511F1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522D675" w14:textId="4332CAF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(53,395)</w:t>
            </w:r>
          </w:p>
        </w:tc>
        <w:tc>
          <w:tcPr>
            <w:tcW w:w="317" w:type="dxa"/>
          </w:tcPr>
          <w:p w14:paraId="2489E7D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9904327" w14:textId="15B69DF6" w:rsidR="007C7F66" w:rsidRPr="00F51766" w:rsidRDefault="005B02B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(43,547)</w:t>
            </w:r>
          </w:p>
        </w:tc>
        <w:tc>
          <w:tcPr>
            <w:tcW w:w="270" w:type="dxa"/>
          </w:tcPr>
          <w:p w14:paraId="0E6D086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7E86470" w14:textId="62B7C564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(43,879)</w:t>
            </w:r>
          </w:p>
        </w:tc>
      </w:tr>
      <w:tr w:rsidR="007C7F66" w:rsidRPr="00B10056" w14:paraId="7153B600" w14:textId="77777777" w:rsidTr="007920C7">
        <w:trPr>
          <w:cantSplit/>
        </w:trPr>
        <w:tc>
          <w:tcPr>
            <w:tcW w:w="3060" w:type="dxa"/>
          </w:tcPr>
          <w:p w14:paraId="7751F7C3" w14:textId="0A656764" w:rsidR="007C7F6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1E9AF6A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F5B74B" w14:textId="07E47EE6" w:rsidR="007C7F66" w:rsidRPr="007F0E59" w:rsidRDefault="005B02B8" w:rsidP="00F9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671,631</w:t>
            </w:r>
          </w:p>
        </w:tc>
        <w:tc>
          <w:tcPr>
            <w:tcW w:w="270" w:type="dxa"/>
          </w:tcPr>
          <w:p w14:paraId="2285826D" w14:textId="77777777" w:rsidR="007C7F66" w:rsidRPr="007F0E5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6E962B1" w14:textId="2C475FB9" w:rsidR="007C7F66" w:rsidRPr="007F0E5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E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878,201</w:t>
            </w:r>
          </w:p>
        </w:tc>
        <w:tc>
          <w:tcPr>
            <w:tcW w:w="317" w:type="dxa"/>
          </w:tcPr>
          <w:p w14:paraId="727C0AFF" w14:textId="77777777" w:rsidR="007C7F66" w:rsidRPr="007F0E5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BBECBA7" w14:textId="2F5EF45A" w:rsidR="007C7F66" w:rsidRPr="007F0E59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650,141</w:t>
            </w:r>
          </w:p>
        </w:tc>
        <w:tc>
          <w:tcPr>
            <w:tcW w:w="270" w:type="dxa"/>
          </w:tcPr>
          <w:p w14:paraId="0197989E" w14:textId="77777777" w:rsidR="007C7F66" w:rsidRPr="007F0E5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FC69BCC" w14:textId="4EB39613" w:rsidR="007C7F66" w:rsidRPr="007F0E59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E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856,843</w:t>
            </w:r>
          </w:p>
        </w:tc>
      </w:tr>
      <w:tr w:rsidR="007C7F66" w:rsidRPr="00B10056" w14:paraId="17E71C5E" w14:textId="77777777" w:rsidTr="002903A2">
        <w:trPr>
          <w:cantSplit/>
        </w:trPr>
        <w:tc>
          <w:tcPr>
            <w:tcW w:w="3060" w:type="dxa"/>
          </w:tcPr>
          <w:p w14:paraId="07F1AEE6" w14:textId="4A72473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</w:p>
        </w:tc>
        <w:tc>
          <w:tcPr>
            <w:tcW w:w="810" w:type="dxa"/>
          </w:tcPr>
          <w:p w14:paraId="5DCF6A6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319169" w14:textId="6E4DE254" w:rsidR="007C7F66" w:rsidRPr="00B10056" w:rsidRDefault="005B02B8" w:rsidP="00F9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671,631</w:t>
            </w:r>
          </w:p>
        </w:tc>
        <w:tc>
          <w:tcPr>
            <w:tcW w:w="270" w:type="dxa"/>
          </w:tcPr>
          <w:p w14:paraId="7DA4587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38A41" w14:textId="0EA135D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878,201</w:t>
            </w:r>
          </w:p>
        </w:tc>
        <w:tc>
          <w:tcPr>
            <w:tcW w:w="317" w:type="dxa"/>
          </w:tcPr>
          <w:p w14:paraId="483BA72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389085E" w14:textId="38C299E0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703,646</w:t>
            </w:r>
          </w:p>
        </w:tc>
        <w:tc>
          <w:tcPr>
            <w:tcW w:w="270" w:type="dxa"/>
          </w:tcPr>
          <w:p w14:paraId="2B12DFA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A0965" w14:textId="3219EFF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895,460</w:t>
            </w:r>
          </w:p>
        </w:tc>
      </w:tr>
    </w:tbl>
    <w:p w14:paraId="71DEF2C1" w14:textId="59E985B0" w:rsidR="000C6DFB" w:rsidRPr="007920C7" w:rsidRDefault="000C6DFB" w:rsidP="00D7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pPr w:leftFromText="180" w:rightFromText="180" w:vertAnchor="text" w:horzAnchor="page" w:tblpX="1596" w:tblpY="-141"/>
        <w:tblW w:w="9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156"/>
        <w:gridCol w:w="284"/>
        <w:gridCol w:w="1170"/>
        <w:gridCol w:w="270"/>
        <w:gridCol w:w="1350"/>
      </w:tblGrid>
      <w:tr w:rsidR="00632CDE" w:rsidRPr="00B10056" w14:paraId="2AC73120" w14:textId="77777777" w:rsidTr="00D37AAE">
        <w:trPr>
          <w:cantSplit/>
        </w:trPr>
        <w:tc>
          <w:tcPr>
            <w:tcW w:w="3060" w:type="dxa"/>
          </w:tcPr>
          <w:p w14:paraId="10F3E40A" w14:textId="172C2AE9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7801E1C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00725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ECA5E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D64D4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5F10BB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B11A668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9C0C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FD50900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CDE" w:rsidRPr="00B10056" w14:paraId="4824F240" w14:textId="77777777" w:rsidTr="00D37AAE">
        <w:trPr>
          <w:cantSplit/>
        </w:trPr>
        <w:tc>
          <w:tcPr>
            <w:tcW w:w="3060" w:type="dxa"/>
          </w:tcPr>
          <w:p w14:paraId="522C77B7" w14:textId="3125D116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0EF97F60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83BD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BDF1A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6EAACEE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F9010D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2AA1A5A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1C53C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EB88722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CDE" w:rsidRPr="00B10056" w14:paraId="15823994" w14:textId="77777777" w:rsidTr="00D37AAE">
        <w:trPr>
          <w:cantSplit/>
        </w:trPr>
        <w:tc>
          <w:tcPr>
            <w:tcW w:w="3060" w:type="dxa"/>
          </w:tcPr>
          <w:p w14:paraId="72FC23E9" w14:textId="0101EC4B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DFA98C8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4034E" w14:textId="6C7D6300" w:rsidR="00632CDE" w:rsidRPr="00B10056" w:rsidRDefault="005B02B8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77BF8839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9D9D817" w14:textId="7BE57551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84" w:type="dxa"/>
          </w:tcPr>
          <w:p w14:paraId="054394B2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CAC15D5" w14:textId="5DC30C20" w:rsidR="00632CDE" w:rsidRPr="00B10056" w:rsidRDefault="005B02B8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40CE437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3FE8006" w14:textId="3667143D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632CDE" w:rsidRPr="00B10056" w14:paraId="19193925" w14:textId="77777777" w:rsidTr="007C2E6C">
        <w:trPr>
          <w:cantSplit/>
        </w:trPr>
        <w:tc>
          <w:tcPr>
            <w:tcW w:w="3060" w:type="dxa"/>
          </w:tcPr>
          <w:p w14:paraId="3FE79C9C" w14:textId="4986CEE6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336FEF3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87242" w14:textId="1679B21C" w:rsidR="00632CDE" w:rsidRPr="00B10056" w:rsidRDefault="005B02B8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70" w:type="dxa"/>
          </w:tcPr>
          <w:p w14:paraId="58843C0C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4006BAE" w14:textId="2CD295A5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84" w:type="dxa"/>
          </w:tcPr>
          <w:p w14:paraId="7F2FCB72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9CE16D" w14:textId="551E5D06" w:rsidR="00632CDE" w:rsidRPr="00B10056" w:rsidRDefault="005B02B8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70" w:type="dxa"/>
          </w:tcPr>
          <w:p w14:paraId="08810D1C" w14:textId="46AF586C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E09DF9" w14:textId="2B803DE1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</w:tr>
      <w:tr w:rsidR="00632CDE" w:rsidRPr="00B10056" w14:paraId="6BDEEFD5" w14:textId="77777777" w:rsidTr="004904A8">
        <w:trPr>
          <w:cantSplit/>
        </w:trPr>
        <w:tc>
          <w:tcPr>
            <w:tcW w:w="3060" w:type="dxa"/>
          </w:tcPr>
          <w:p w14:paraId="77B1F231" w14:textId="55B82BFA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00A53306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A30BF9" w14:textId="65A99192" w:rsidR="00632CDE" w:rsidRPr="00B10056" w:rsidRDefault="005B02B8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760F4265" w14:textId="6100CDE2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2731A6C" w14:textId="25C3A01A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84" w:type="dxa"/>
          </w:tcPr>
          <w:p w14:paraId="54C97348" w14:textId="51526530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586706" w14:textId="758B7F4A" w:rsidR="00632CDE" w:rsidRPr="00B10056" w:rsidRDefault="005B02B8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0D75312B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EBE5E2" w14:textId="71D2B2C8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  <w:tr w:rsidR="00632CDE" w:rsidRPr="00B10056" w14:paraId="69E07BFE" w14:textId="77777777" w:rsidTr="004904A8">
        <w:trPr>
          <w:cantSplit/>
        </w:trPr>
        <w:tc>
          <w:tcPr>
            <w:tcW w:w="3060" w:type="dxa"/>
            <w:hideMark/>
          </w:tcPr>
          <w:p w14:paraId="514112D5" w14:textId="50638405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87C50F1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3A060A" w14:textId="33B357A4" w:rsidR="00632CDE" w:rsidRPr="00B10056" w:rsidRDefault="005B02B8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672,181</w:t>
            </w:r>
          </w:p>
        </w:tc>
        <w:tc>
          <w:tcPr>
            <w:tcW w:w="270" w:type="dxa"/>
          </w:tcPr>
          <w:p w14:paraId="21069B54" w14:textId="501488F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81BC5C" w14:textId="4A6F2C23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879,063</w:t>
            </w:r>
          </w:p>
        </w:tc>
        <w:tc>
          <w:tcPr>
            <w:tcW w:w="284" w:type="dxa"/>
          </w:tcPr>
          <w:p w14:paraId="2D23DCE8" w14:textId="275B975A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DE6EB2" w14:textId="07C93B79" w:rsidR="00632CDE" w:rsidRPr="00B10056" w:rsidRDefault="005B02B8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704,196</w:t>
            </w:r>
          </w:p>
        </w:tc>
        <w:tc>
          <w:tcPr>
            <w:tcW w:w="270" w:type="dxa"/>
          </w:tcPr>
          <w:p w14:paraId="17498845" w14:textId="0E6EF24E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AFD7E3A" w14:textId="7E2582EE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896,322</w:t>
            </w:r>
          </w:p>
        </w:tc>
      </w:tr>
    </w:tbl>
    <w:tbl>
      <w:tblPr>
        <w:tblW w:w="947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099"/>
        <w:gridCol w:w="1150"/>
        <w:gridCol w:w="275"/>
        <w:gridCol w:w="1142"/>
        <w:gridCol w:w="275"/>
        <w:gridCol w:w="1118"/>
        <w:gridCol w:w="273"/>
        <w:gridCol w:w="1140"/>
      </w:tblGrid>
      <w:tr w:rsidR="000C6DFB" w:rsidRPr="00B10056" w14:paraId="043BC0BA" w14:textId="77777777" w:rsidTr="007C7F66">
        <w:trPr>
          <w:tblHeader/>
        </w:trPr>
        <w:tc>
          <w:tcPr>
            <w:tcW w:w="2164" w:type="pct"/>
          </w:tcPr>
          <w:p w14:paraId="03F4D0A3" w14:textId="79A6C459" w:rsidR="000C6DFB" w:rsidRPr="00B10056" w:rsidRDefault="000C6DFB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(กลับรายการ)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  <w:p w14:paraId="61F4A380" w14:textId="0DC780CC" w:rsidR="000C6DFB" w:rsidRPr="00B10056" w:rsidRDefault="000C6DFB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</w:t>
            </w:r>
            <w:r w:rsidR="0035023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ที่คาดว่า</w:t>
            </w:r>
            <w:r w:rsidR="006E6C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จะ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เกิดขึ้น</w:t>
            </w:r>
          </w:p>
        </w:tc>
        <w:tc>
          <w:tcPr>
            <w:tcW w:w="1355" w:type="pct"/>
            <w:gridSpan w:val="3"/>
          </w:tcPr>
          <w:p w14:paraId="65337CA2" w14:textId="77777777" w:rsidR="00C13DA7" w:rsidRDefault="00C13DA7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15EBD" w14:textId="5181374E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5E0C2817" w14:textId="77777777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76D22EAB" w14:textId="77777777" w:rsidR="00C13DA7" w:rsidRDefault="00C13DA7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36AD360" w14:textId="03412FC4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10056" w14:paraId="1244FEF3" w14:textId="77777777" w:rsidTr="007C7F66">
        <w:trPr>
          <w:tblHeader/>
        </w:trPr>
        <w:tc>
          <w:tcPr>
            <w:tcW w:w="2164" w:type="pct"/>
          </w:tcPr>
          <w:p w14:paraId="035D518D" w14:textId="3C6C6100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7" w:type="pct"/>
            <w:shd w:val="clear" w:color="auto" w:fill="auto"/>
          </w:tcPr>
          <w:p w14:paraId="2E0E479F" w14:textId="2F8AFD1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74DE577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0CEF6C8" w14:textId="00FA7A44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6EDE1C1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E96CFC" w14:textId="2259B216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6B06E17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204EEAC" w14:textId="4EEFAEA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C7F66" w:rsidRPr="00B10056" w14:paraId="73D13C41" w14:textId="77777777" w:rsidTr="007C7F66">
        <w:trPr>
          <w:tblHeader/>
        </w:trPr>
        <w:tc>
          <w:tcPr>
            <w:tcW w:w="2164" w:type="pct"/>
          </w:tcPr>
          <w:p w14:paraId="7BF5682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14:paraId="10AA642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7F66" w:rsidRPr="00B10056" w14:paraId="0B260567" w14:textId="77777777" w:rsidTr="007C7F66">
        <w:tc>
          <w:tcPr>
            <w:tcW w:w="2164" w:type="pct"/>
          </w:tcPr>
          <w:p w14:paraId="3D016EC4" w14:textId="2D23616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7" w:type="pct"/>
          </w:tcPr>
          <w:p w14:paraId="7B03376E" w14:textId="211BDD81" w:rsidR="007C7F66" w:rsidRPr="00B10056" w:rsidRDefault="005B02B8" w:rsidP="005B0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145" w:type="pct"/>
          </w:tcPr>
          <w:p w14:paraId="45727C2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12EF6A" w14:textId="062DE309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3,029</w:t>
            </w:r>
          </w:p>
        </w:tc>
        <w:tc>
          <w:tcPr>
            <w:tcW w:w="145" w:type="pct"/>
          </w:tcPr>
          <w:p w14:paraId="7577954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A630CA" w14:textId="31838321" w:rsidR="007C7F66" w:rsidRPr="00B10056" w:rsidRDefault="005B02B8" w:rsidP="005B0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44" w:type="pct"/>
          </w:tcPr>
          <w:p w14:paraId="0DAA7C3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06B303A" w14:textId="6A836138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</w:tr>
      <w:tr w:rsidR="007C7F66" w:rsidRPr="00B10056" w14:paraId="209B0301" w14:textId="77777777" w:rsidTr="007C7F66">
        <w:tc>
          <w:tcPr>
            <w:tcW w:w="2164" w:type="pct"/>
          </w:tcPr>
          <w:p w14:paraId="4CA9FC36" w14:textId="07AB0404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7" w:type="pct"/>
          </w:tcPr>
          <w:p w14:paraId="303D7B82" w14:textId="50926433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(512)</w:t>
            </w:r>
          </w:p>
        </w:tc>
        <w:tc>
          <w:tcPr>
            <w:tcW w:w="145" w:type="pct"/>
          </w:tcPr>
          <w:p w14:paraId="41B8068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BDFAD94" w14:textId="296B8E9D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(266)</w:t>
            </w:r>
          </w:p>
        </w:tc>
        <w:tc>
          <w:tcPr>
            <w:tcW w:w="145" w:type="pct"/>
          </w:tcPr>
          <w:p w14:paraId="5F12F19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CBEE9F" w14:textId="254FFB85" w:rsidR="007C7F66" w:rsidRPr="00B10056" w:rsidRDefault="005B02B8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(488)</w:t>
            </w:r>
          </w:p>
        </w:tc>
        <w:tc>
          <w:tcPr>
            <w:tcW w:w="144" w:type="pct"/>
          </w:tcPr>
          <w:p w14:paraId="4E8E3AC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170D4A8" w14:textId="4D35954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(266)</w:t>
            </w:r>
          </w:p>
        </w:tc>
      </w:tr>
      <w:tr w:rsidR="00BA3571" w:rsidRPr="00B10056" w14:paraId="0C09E332" w14:textId="77777777" w:rsidTr="007C7F66">
        <w:tc>
          <w:tcPr>
            <w:tcW w:w="2164" w:type="pct"/>
          </w:tcPr>
          <w:p w14:paraId="467C32F1" w14:textId="77777777" w:rsidR="00BA3571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05699FE" w14:textId="77777777" w:rsidR="00781EED" w:rsidRPr="00B10056" w:rsidRDefault="00781EED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555E74D9" w14:textId="77777777" w:rsidR="00BA3571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3B57EED" w14:textId="77777777" w:rsidR="00BA3571" w:rsidRPr="00B10056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4D318A0" w14:textId="77777777" w:rsidR="00BA3571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647364" w14:textId="77777777" w:rsidR="00BA3571" w:rsidRPr="00B10056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AB7ED1" w14:textId="77777777" w:rsidR="00BA3571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2D20AB" w14:textId="77777777" w:rsidR="00BA3571" w:rsidRPr="00B10056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14B2CFF" w14:textId="77777777" w:rsidR="00BA3571" w:rsidRDefault="00BA3571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952084E" w14:textId="3C2898F3" w:rsidR="00781EED" w:rsidRDefault="00781EED" w:rsidP="00781EED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/>
          <w:sz w:val="30"/>
          <w:szCs w:val="30"/>
          <w:lang w:val="en-US" w:eastAsia="ja-JP"/>
        </w:rPr>
      </w:pPr>
      <w:r w:rsidRPr="00781EED">
        <w:rPr>
          <w:rFonts w:asciiTheme="majorBidi" w:hAnsiTheme="majorBidi" w:hint="cs"/>
          <w:sz w:val="30"/>
          <w:szCs w:val="30"/>
          <w:cs/>
          <w:lang w:val="en-US" w:eastAsia="ja-JP"/>
        </w:rPr>
        <w:lastRenderedPageBreak/>
        <w:t>เงินลงทุนในบริษัทย่อย</w:t>
      </w:r>
    </w:p>
    <w:p w14:paraId="66F94984" w14:textId="77777777" w:rsidR="00781EED" w:rsidRPr="00B3123E" w:rsidRDefault="00781EED" w:rsidP="00B312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440"/>
      </w:tblGrid>
      <w:tr w:rsidR="0086100D" w:rsidRPr="00B10056" w14:paraId="7FFB8F65" w14:textId="77777777" w:rsidTr="0086100D">
        <w:trPr>
          <w:cantSplit/>
          <w:tblHeader/>
        </w:trPr>
        <w:tc>
          <w:tcPr>
            <w:tcW w:w="5940" w:type="dxa"/>
            <w:shd w:val="clear" w:color="auto" w:fill="auto"/>
          </w:tcPr>
          <w:p w14:paraId="309C6B6B" w14:textId="2863A365" w:rsidR="0086100D" w:rsidRPr="007C7F66" w:rsidRDefault="0086100D" w:rsidP="00DC579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8"/>
                <w:lang w:val="en-US" w:bidi="th-TH"/>
              </w:rPr>
            </w:pPr>
            <w:r w:rsidRPr="00781E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74D08E9A" w14:textId="77777777" w:rsidR="0086100D" w:rsidRPr="00B10056" w:rsidRDefault="0086100D" w:rsidP="00DC5792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81EED" w:rsidRPr="00B10056" w14:paraId="6C401926" w14:textId="77777777" w:rsidTr="0086100D">
        <w:trPr>
          <w:cantSplit/>
        </w:trPr>
        <w:tc>
          <w:tcPr>
            <w:tcW w:w="5940" w:type="dxa"/>
            <w:shd w:val="clear" w:color="auto" w:fill="auto"/>
          </w:tcPr>
          <w:p w14:paraId="27F94F79" w14:textId="379CBBBF" w:rsidR="00781EED" w:rsidRPr="00B10056" w:rsidRDefault="00781EED" w:rsidP="00DC57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ำหรับงวดหกเดือนสิ้นสุดวันที่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7236733" w14:textId="1D9B1713" w:rsidR="00781EED" w:rsidRPr="00781EED" w:rsidRDefault="00A90702" w:rsidP="00DC57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07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343AE7A5" w14:textId="77777777" w:rsidR="00781EED" w:rsidRPr="00B10056" w:rsidRDefault="00781EED" w:rsidP="00DC57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A8A15" w14:textId="515ECB56" w:rsidR="00781EED" w:rsidRPr="00781EED" w:rsidRDefault="00A90702" w:rsidP="00DC57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907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</w:t>
            </w:r>
            <w:r w:rsidR="00781EE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781EED" w:rsidRPr="00B10056" w14:paraId="3B7B19AF" w14:textId="77777777" w:rsidTr="0086100D">
        <w:trPr>
          <w:cantSplit/>
        </w:trPr>
        <w:tc>
          <w:tcPr>
            <w:tcW w:w="5940" w:type="dxa"/>
            <w:shd w:val="clear" w:color="auto" w:fill="auto"/>
          </w:tcPr>
          <w:p w14:paraId="70B913CB" w14:textId="77777777" w:rsidR="00781EED" w:rsidRPr="00B10056" w:rsidRDefault="00781EED" w:rsidP="00DC57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7394790" w14:textId="74E59461" w:rsidR="00781EED" w:rsidRPr="00B10056" w:rsidRDefault="00781EED" w:rsidP="00DC57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208C2" w:rsidRPr="007208C2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81EED" w:rsidRPr="00B10056" w14:paraId="526E072A" w14:textId="77777777" w:rsidTr="0086100D">
        <w:trPr>
          <w:cantSplit/>
        </w:trPr>
        <w:tc>
          <w:tcPr>
            <w:tcW w:w="5940" w:type="dxa"/>
            <w:shd w:val="clear" w:color="auto" w:fill="auto"/>
          </w:tcPr>
          <w:p w14:paraId="7C951527" w14:textId="651FF277" w:rsidR="00781EED" w:rsidRPr="00B10056" w:rsidRDefault="0087647E" w:rsidP="00DC57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เพิ่มทุน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ในบริษัท</w:t>
            </w:r>
            <w:r w:rsidR="0086100D" w:rsidRPr="0086100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ไลท์ติ้ง</w:t>
            </w:r>
            <w:r w:rsidR="0086100D" w:rsidRPr="0086100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แอนด์</w:t>
            </w:r>
            <w:r w:rsidR="0086100D" w:rsidRPr="0086100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อีควิปเมนท์</w:t>
            </w:r>
            <w:r w:rsidR="0086100D" w:rsidRPr="0086100D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เวียดนาม</w:t>
            </w:r>
            <w:r w:rsidR="0086100D" w:rsidRPr="0086100D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7E597D6A" w14:textId="009A4A98" w:rsidR="00781EED" w:rsidRPr="00B10056" w:rsidRDefault="007208C2" w:rsidP="00DC5792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876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B330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A2D3C46" w14:textId="77777777" w:rsidR="00781EED" w:rsidRPr="00B10056" w:rsidRDefault="00781EED" w:rsidP="00DC57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6E3181" w14:textId="18B27437" w:rsidR="00781EED" w:rsidRPr="00B10056" w:rsidRDefault="005706B2" w:rsidP="00570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E8441EA" w14:textId="77777777" w:rsidR="0087647E" w:rsidRPr="0087647E" w:rsidRDefault="0087647E" w:rsidP="00876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DB717A" w14:textId="2DF652B5" w:rsidR="002B7CB2" w:rsidRDefault="00B3123E" w:rsidP="00A7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706B2">
        <w:rPr>
          <w:rFonts w:asciiTheme="majorBidi" w:hAnsiTheme="majorBidi" w:hint="cs"/>
          <w:sz w:val="30"/>
          <w:szCs w:val="30"/>
          <w:cs/>
        </w:rPr>
        <w:t>ในการประชุมวิสามัญของผู้ถือหุ้นของบริษัท</w:t>
      </w:r>
      <w:r w:rsidRPr="005706B2">
        <w:rPr>
          <w:rFonts w:asciiTheme="majorBidi" w:hAnsiTheme="majorBidi"/>
          <w:sz w:val="30"/>
          <w:szCs w:val="30"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ไลท์ติ้ง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แอนด์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อีควิปเมนท์</w:t>
      </w:r>
      <w:r w:rsidRPr="005706B2">
        <w:rPr>
          <w:rFonts w:asciiTheme="majorBidi" w:hAnsiTheme="majorBidi"/>
          <w:sz w:val="30"/>
          <w:szCs w:val="30"/>
          <w:cs/>
        </w:rPr>
        <w:t xml:space="preserve"> (</w:t>
      </w:r>
      <w:r w:rsidRPr="005706B2">
        <w:rPr>
          <w:rFonts w:asciiTheme="majorBidi" w:hAnsiTheme="majorBidi" w:hint="cs"/>
          <w:sz w:val="30"/>
          <w:szCs w:val="30"/>
          <w:cs/>
        </w:rPr>
        <w:t>เวียดนาม</w:t>
      </w:r>
      <w:r w:rsidRPr="005706B2">
        <w:rPr>
          <w:rFonts w:asciiTheme="majorBidi" w:hAnsiTheme="majorBidi"/>
          <w:sz w:val="30"/>
          <w:szCs w:val="30"/>
          <w:cs/>
        </w:rPr>
        <w:t xml:space="preserve">) </w:t>
      </w:r>
      <w:r w:rsidRPr="005706B2">
        <w:rPr>
          <w:rFonts w:asciiTheme="majorBidi" w:hAnsiTheme="majorBidi" w:hint="cs"/>
          <w:sz w:val="30"/>
          <w:szCs w:val="30"/>
          <w:cs/>
        </w:rPr>
        <w:t>จำกัด</w:t>
      </w:r>
      <w:r w:rsidRPr="005706B2">
        <w:rPr>
          <w:rFonts w:asciiTheme="majorBidi" w:hAnsiTheme="majorBidi"/>
          <w:sz w:val="30"/>
          <w:szCs w:val="30"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/>
          <w:sz w:val="30"/>
          <w:szCs w:val="30"/>
        </w:rPr>
        <w:t>19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/>
          <w:sz w:val="30"/>
          <w:szCs w:val="30"/>
        </w:rPr>
        <w:t>2568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ผู้ถือหุ้นของบริษัทย่อยมีมติอนุมัติการเพิ่มทุนจดทะเบียนจากจำนวนเงิน</w:t>
      </w:r>
      <w:r w:rsidR="003364E1">
        <w:rPr>
          <w:rFonts w:asciiTheme="majorBidi" w:hAnsiTheme="majorBidi"/>
          <w:sz w:val="30"/>
          <w:szCs w:val="30"/>
          <w:cs/>
        </w:rPr>
        <w:br/>
      </w:r>
      <w:r w:rsidR="005A3F45">
        <w:rPr>
          <w:rFonts w:asciiTheme="majorBidi" w:hAnsiTheme="majorBidi"/>
          <w:spacing w:val="-4"/>
          <w:sz w:val="30"/>
          <w:szCs w:val="30"/>
        </w:rPr>
        <w:t>46,</w:t>
      </w:r>
      <w:r w:rsidR="00E24490">
        <w:rPr>
          <w:rFonts w:asciiTheme="majorBidi" w:hAnsiTheme="majorBidi"/>
          <w:spacing w:val="-4"/>
          <w:sz w:val="30"/>
          <w:szCs w:val="30"/>
        </w:rPr>
        <w:t>360</w:t>
      </w:r>
      <w:r w:rsidR="005A3F45">
        <w:rPr>
          <w:rFonts w:asciiTheme="majorBidi" w:hAnsiTheme="majorBidi"/>
          <w:spacing w:val="-4"/>
          <w:sz w:val="30"/>
          <w:szCs w:val="30"/>
        </w:rPr>
        <w:t xml:space="preserve"> </w:t>
      </w:r>
      <w:r w:rsidR="005A3F45">
        <w:rPr>
          <w:rFonts w:asciiTheme="majorBidi" w:hAnsiTheme="majorBidi" w:hint="cs"/>
          <w:spacing w:val="-4"/>
          <w:sz w:val="30"/>
          <w:szCs w:val="30"/>
          <w:cs/>
        </w:rPr>
        <w:t>ล้านดองเวียดนาม</w:t>
      </w:r>
      <w:r w:rsidR="0021590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B60AE">
        <w:rPr>
          <w:rFonts w:asciiTheme="majorBidi" w:hAnsiTheme="majorBidi" w:hint="cs"/>
          <w:spacing w:val="-4"/>
          <w:sz w:val="30"/>
          <w:szCs w:val="30"/>
          <w:cs/>
        </w:rPr>
        <w:t xml:space="preserve">หรือเทียบเท่า </w:t>
      </w:r>
      <w:r w:rsidR="00A90702" w:rsidRPr="00A90702">
        <w:rPr>
          <w:rFonts w:asciiTheme="majorBidi" w:hAnsiTheme="majorBidi"/>
          <w:spacing w:val="-4"/>
          <w:sz w:val="30"/>
          <w:szCs w:val="30"/>
        </w:rPr>
        <w:t>2</w:t>
      </w:r>
      <w:r w:rsidRPr="003364E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364E1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3364E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364E1">
        <w:rPr>
          <w:rFonts w:asciiTheme="majorBidi" w:hAnsiTheme="majorBidi" w:hint="cs"/>
          <w:spacing w:val="-4"/>
          <w:sz w:val="30"/>
          <w:szCs w:val="30"/>
          <w:cs/>
        </w:rPr>
        <w:t>เป็นจำนวนเงิน</w:t>
      </w:r>
      <w:r w:rsidR="00B234F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B234F8">
        <w:rPr>
          <w:rFonts w:asciiTheme="majorBidi" w:hAnsiTheme="majorBidi"/>
          <w:spacing w:val="-4"/>
          <w:sz w:val="30"/>
          <w:szCs w:val="30"/>
        </w:rPr>
        <w:t xml:space="preserve">59,050 </w:t>
      </w:r>
      <w:r w:rsidR="00B234F8">
        <w:rPr>
          <w:rFonts w:asciiTheme="majorBidi" w:hAnsiTheme="majorBidi" w:hint="cs"/>
          <w:spacing w:val="-4"/>
          <w:sz w:val="30"/>
          <w:szCs w:val="30"/>
          <w:cs/>
        </w:rPr>
        <w:t>ล้านดองเวียดนาม</w:t>
      </w:r>
      <w:r w:rsidR="00CB60AE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215904">
        <w:rPr>
          <w:rFonts w:asciiTheme="majorBidi" w:hAnsiTheme="majorBidi"/>
          <w:spacing w:val="-4"/>
          <w:sz w:val="30"/>
          <w:szCs w:val="30"/>
          <w:cs/>
        </w:rPr>
        <w:br/>
      </w:r>
      <w:r w:rsidR="00CB60AE">
        <w:rPr>
          <w:rFonts w:asciiTheme="majorBidi" w:hAnsiTheme="majorBidi" w:hint="cs"/>
          <w:spacing w:val="-4"/>
          <w:sz w:val="30"/>
          <w:szCs w:val="30"/>
          <w:cs/>
        </w:rPr>
        <w:t>หรือเทียบเท่า</w:t>
      </w:r>
      <w:r w:rsidRPr="003364E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364E1">
        <w:rPr>
          <w:rFonts w:asciiTheme="majorBidi" w:hAnsiTheme="majorBidi"/>
          <w:spacing w:val="-4"/>
          <w:sz w:val="30"/>
          <w:szCs w:val="30"/>
        </w:rPr>
        <w:t xml:space="preserve">2.5 </w:t>
      </w:r>
      <w:r w:rsidRPr="003364E1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3364E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364E1">
        <w:rPr>
          <w:rFonts w:asciiTheme="majorBidi" w:hAnsiTheme="majorBidi" w:hint="cs"/>
          <w:spacing w:val="-4"/>
          <w:sz w:val="30"/>
          <w:szCs w:val="30"/>
          <w:cs/>
        </w:rPr>
        <w:t>โดยการออกหุ้นสามัญเพิ่มทุนให้แก่ผู้ถือหุ้น</w:t>
      </w:r>
      <w:r w:rsidRPr="005706B2">
        <w:rPr>
          <w:rFonts w:asciiTheme="majorBidi" w:hAnsiTheme="majorBidi" w:hint="cs"/>
          <w:sz w:val="30"/>
          <w:szCs w:val="30"/>
          <w:cs/>
        </w:rPr>
        <w:t>เดิมตามสัดส่วนการถือหุ้นของผู้ถือหุ้นเดิมจำนวน</w:t>
      </w:r>
      <w:r w:rsidR="00A90702">
        <w:rPr>
          <w:rFonts w:asciiTheme="majorBidi" w:hAnsiTheme="majorBidi" w:hint="cs"/>
          <w:sz w:val="30"/>
          <w:szCs w:val="30"/>
          <w:cs/>
        </w:rPr>
        <w:t>เงิน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/>
          <w:sz w:val="30"/>
          <w:szCs w:val="30"/>
        </w:rPr>
        <w:t>0.5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ล้านเหรียญสหรัฐอเมริกา</w:t>
      </w:r>
      <w:r w:rsidR="00A7536C" w:rsidRPr="005706B2">
        <w:rPr>
          <w:rFonts w:asciiTheme="majorBidi" w:hAnsiTheme="majorBidi" w:hint="cs"/>
          <w:sz w:val="30"/>
          <w:szCs w:val="30"/>
          <w:cs/>
        </w:rPr>
        <w:t xml:space="preserve"> </w:t>
      </w:r>
      <w:r w:rsidR="00312569" w:rsidRPr="005706B2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312569" w:rsidRPr="005706B2">
        <w:rPr>
          <w:rFonts w:asciiTheme="majorBidi" w:hAnsiTheme="majorBidi"/>
          <w:sz w:val="30"/>
          <w:szCs w:val="30"/>
          <w:cs/>
        </w:rPr>
        <w:t xml:space="preserve"> </w:t>
      </w:r>
      <w:r w:rsidR="00312569" w:rsidRPr="005706B2">
        <w:rPr>
          <w:rFonts w:asciiTheme="majorBidi" w:hAnsiTheme="majorBidi"/>
          <w:sz w:val="30"/>
          <w:szCs w:val="30"/>
        </w:rPr>
        <w:t>16</w:t>
      </w:r>
      <w:r w:rsidR="00312569" w:rsidRPr="005706B2">
        <w:rPr>
          <w:rFonts w:asciiTheme="majorBidi" w:hAnsiTheme="majorBidi"/>
          <w:sz w:val="30"/>
          <w:szCs w:val="30"/>
          <w:cs/>
        </w:rPr>
        <w:t xml:space="preserve"> </w:t>
      </w:r>
      <w:r w:rsidR="00312569" w:rsidRPr="005706B2">
        <w:rPr>
          <w:rFonts w:asciiTheme="majorBidi" w:hAnsiTheme="majorBidi" w:hint="cs"/>
          <w:sz w:val="30"/>
          <w:szCs w:val="30"/>
          <w:cs/>
        </w:rPr>
        <w:t>พฤษภาคม</w:t>
      </w:r>
      <w:r w:rsidR="00312569" w:rsidRPr="005706B2">
        <w:rPr>
          <w:rFonts w:asciiTheme="majorBidi" w:hAnsiTheme="majorBidi"/>
          <w:sz w:val="30"/>
          <w:szCs w:val="30"/>
          <w:cs/>
        </w:rPr>
        <w:t xml:space="preserve"> </w:t>
      </w:r>
      <w:r w:rsidR="00312569" w:rsidRPr="005706B2">
        <w:rPr>
          <w:rFonts w:asciiTheme="majorBidi" w:hAnsiTheme="majorBidi"/>
          <w:sz w:val="30"/>
          <w:szCs w:val="30"/>
        </w:rPr>
        <w:t>2568</w:t>
      </w:r>
      <w:r w:rsidR="00312569" w:rsidRPr="005706B2">
        <w:rPr>
          <w:rFonts w:asciiTheme="majorBidi" w:hAnsiTheme="majorBidi"/>
          <w:sz w:val="30"/>
          <w:szCs w:val="30"/>
          <w:cs/>
        </w:rPr>
        <w:t xml:space="preserve"> </w:t>
      </w:r>
      <w:r w:rsidR="00312569" w:rsidRPr="005706B2">
        <w:rPr>
          <w:rFonts w:asciiTheme="majorBidi" w:hAnsiTheme="majorBidi" w:hint="cs"/>
          <w:sz w:val="30"/>
          <w:szCs w:val="30"/>
          <w:cs/>
        </w:rPr>
        <w:t>บริษัทได้ชำระค่าหุ้นสามัญเพิ่มทุนดังกล่าวแล้วเป็นจำนวน</w:t>
      </w:r>
      <w:r w:rsidR="00A90702">
        <w:rPr>
          <w:rFonts w:asciiTheme="majorBidi" w:hAnsiTheme="majorBidi" w:hint="cs"/>
          <w:sz w:val="30"/>
          <w:szCs w:val="30"/>
          <w:cs/>
        </w:rPr>
        <w:t xml:space="preserve">เงิน </w:t>
      </w:r>
      <w:r w:rsidR="00A90702">
        <w:rPr>
          <w:rFonts w:asciiTheme="majorBidi" w:hAnsiTheme="majorBidi"/>
          <w:sz w:val="30"/>
          <w:szCs w:val="30"/>
        </w:rPr>
        <w:t xml:space="preserve">0.5 </w:t>
      </w:r>
      <w:r w:rsidR="00A90702" w:rsidRPr="005706B2">
        <w:rPr>
          <w:rFonts w:asciiTheme="majorBidi" w:hAnsiTheme="majorBidi" w:hint="cs"/>
          <w:sz w:val="30"/>
          <w:szCs w:val="30"/>
          <w:cs/>
        </w:rPr>
        <w:t>ล้านเหรียญสหรัฐอเมริกา</w:t>
      </w:r>
      <w:r w:rsidR="00A90702">
        <w:rPr>
          <w:rFonts w:asciiTheme="majorBidi" w:hAnsiTheme="majorBidi" w:hint="cs"/>
          <w:sz w:val="30"/>
          <w:szCs w:val="30"/>
          <w:cs/>
        </w:rPr>
        <w:t xml:space="preserve"> หรือเทียบเท่า</w:t>
      </w:r>
      <w:r w:rsidR="00312569" w:rsidRPr="005706B2">
        <w:rPr>
          <w:rFonts w:asciiTheme="majorBidi" w:hAnsiTheme="majorBidi"/>
          <w:sz w:val="30"/>
          <w:szCs w:val="30"/>
          <w:cs/>
        </w:rPr>
        <w:t xml:space="preserve"> </w:t>
      </w:r>
      <w:r w:rsidR="00A7536C" w:rsidRPr="005706B2">
        <w:rPr>
          <w:rFonts w:asciiTheme="majorBidi" w:hAnsiTheme="majorBidi"/>
          <w:sz w:val="30"/>
          <w:szCs w:val="30"/>
        </w:rPr>
        <w:t>16</w:t>
      </w:r>
      <w:r w:rsidR="003364E1">
        <w:rPr>
          <w:rFonts w:asciiTheme="majorBidi" w:hAnsiTheme="majorBidi"/>
          <w:sz w:val="30"/>
          <w:szCs w:val="30"/>
        </w:rPr>
        <w:t>.</w:t>
      </w:r>
      <w:r w:rsidR="00A7536C" w:rsidRPr="005706B2">
        <w:rPr>
          <w:rFonts w:asciiTheme="majorBidi" w:hAnsiTheme="majorBidi"/>
          <w:sz w:val="30"/>
          <w:szCs w:val="30"/>
        </w:rPr>
        <w:t>3</w:t>
      </w:r>
      <w:r w:rsidR="003364E1">
        <w:rPr>
          <w:rFonts w:asciiTheme="majorBidi" w:hAnsiTheme="majorBidi"/>
          <w:sz w:val="30"/>
          <w:szCs w:val="30"/>
        </w:rPr>
        <w:t xml:space="preserve">3 </w:t>
      </w:r>
      <w:r w:rsidR="003364E1">
        <w:rPr>
          <w:rFonts w:asciiTheme="majorBidi" w:hAnsiTheme="majorBidi" w:hint="cs"/>
          <w:sz w:val="30"/>
          <w:szCs w:val="30"/>
          <w:cs/>
        </w:rPr>
        <w:t>ล้าน</w:t>
      </w:r>
      <w:r w:rsidR="00312569" w:rsidRPr="005706B2">
        <w:rPr>
          <w:rFonts w:asciiTheme="majorBidi" w:hAnsiTheme="majorBidi" w:hint="cs"/>
          <w:sz w:val="30"/>
          <w:szCs w:val="30"/>
          <w:cs/>
        </w:rPr>
        <w:t>บาท</w:t>
      </w:r>
    </w:p>
    <w:p w14:paraId="3238A8EC" w14:textId="77777777" w:rsidR="00312569" w:rsidRPr="002B7CB2" w:rsidRDefault="00312569" w:rsidP="002B7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F89319C" w14:textId="2CF1600F" w:rsidR="00910305" w:rsidRPr="00B10056" w:rsidRDefault="000C6DFB" w:rsidP="005D320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val="en-US" w:eastAsia="ja-JP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B10056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B10056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</w:t>
      </w:r>
      <w:r w:rsidRPr="00B10056">
        <w:rPr>
          <w:rFonts w:asciiTheme="majorBidi" w:hAnsiTheme="majorBidi" w:cstheme="majorBidi" w:hint="cs"/>
          <w:sz w:val="30"/>
          <w:szCs w:val="30"/>
          <w:cs/>
          <w:lang w:val="en-US" w:eastAsia="ja-JP"/>
        </w:rPr>
        <w:t>้</w:t>
      </w:r>
    </w:p>
    <w:p w14:paraId="3B9F0B0C" w14:textId="77777777" w:rsidR="005D3209" w:rsidRPr="002F5406" w:rsidRDefault="005D3209" w:rsidP="005D3209">
      <w:pPr>
        <w:rPr>
          <w:rFonts w:asciiTheme="majorBidi" w:hAnsiTheme="majorBidi" w:cstheme="majorBidi"/>
          <w:sz w:val="30"/>
          <w:szCs w:val="30"/>
          <w:cs/>
          <w:lang w:eastAsia="ja-JP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7C7F66" w:rsidRPr="00B10056" w14:paraId="6E400726" w14:textId="77777777" w:rsidTr="0049014C">
        <w:trPr>
          <w:cantSplit/>
          <w:tblHeader/>
        </w:trPr>
        <w:tc>
          <w:tcPr>
            <w:tcW w:w="4950" w:type="dxa"/>
            <w:shd w:val="clear" w:color="auto" w:fill="auto"/>
          </w:tcPr>
          <w:p w14:paraId="5DBF5950" w14:textId="545A40CE" w:rsidR="007C7F66" w:rsidRPr="007C7F66" w:rsidRDefault="007C7F66" w:rsidP="007C7F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8"/>
                <w:lang w:val="en-US" w:bidi="th-TH"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lang w:val="en-US" w:bidi="th-TH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14:paraId="10D2409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6D046AE5" w14:textId="77777777" w:rsidR="007C7F66" w:rsidRPr="00B10056" w:rsidRDefault="007C7F66" w:rsidP="007C7F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85BA11" w14:textId="77777777" w:rsidR="007C7F66" w:rsidRPr="00B10056" w:rsidRDefault="007C7F66" w:rsidP="007C7F66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2CB37CA3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295F2901" w14:textId="77777777" w:rsidR="003B5D1D" w:rsidRPr="00B10056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42B4C9EE" w14:textId="77777777" w:rsidR="003B5D1D" w:rsidRPr="00B10056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7F66" w:rsidRPr="00B10056" w14:paraId="2C3A721A" w14:textId="77777777" w:rsidTr="0049014C">
        <w:trPr>
          <w:cantSplit/>
        </w:trPr>
        <w:tc>
          <w:tcPr>
            <w:tcW w:w="4950" w:type="dxa"/>
            <w:shd w:val="clear" w:color="auto" w:fill="auto"/>
          </w:tcPr>
          <w:p w14:paraId="7CC1567F" w14:textId="13BF4E8F" w:rsidR="007C7F66" w:rsidRPr="00B10056" w:rsidRDefault="007C7F66" w:rsidP="007C7F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  <w:shd w:val="clear" w:color="auto" w:fill="auto"/>
          </w:tcPr>
          <w:p w14:paraId="20204BD0" w14:textId="292EA609" w:rsidR="007C7F66" w:rsidRPr="00B10056" w:rsidRDefault="0049014C" w:rsidP="007C7F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20,663</w:t>
            </w:r>
          </w:p>
        </w:tc>
        <w:tc>
          <w:tcPr>
            <w:tcW w:w="180" w:type="dxa"/>
          </w:tcPr>
          <w:p w14:paraId="12091FD7" w14:textId="77777777" w:rsidR="007C7F66" w:rsidRPr="00B10056" w:rsidRDefault="007C7F66" w:rsidP="007C7F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173434" w14:textId="0219C1B1" w:rsidR="007C7F66" w:rsidRPr="00B10056" w:rsidRDefault="0049014C" w:rsidP="007C7F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5,698</w:t>
            </w:r>
          </w:p>
        </w:tc>
      </w:tr>
      <w:tr w:rsidR="0049014C" w:rsidRPr="00B10056" w14:paraId="2A9496D6" w14:textId="77777777" w:rsidTr="0049014C">
        <w:trPr>
          <w:cantSplit/>
        </w:trPr>
        <w:tc>
          <w:tcPr>
            <w:tcW w:w="4950" w:type="dxa"/>
            <w:shd w:val="clear" w:color="auto" w:fill="auto"/>
          </w:tcPr>
          <w:p w14:paraId="6D5EEA60" w14:textId="67E0BD9A" w:rsidR="0049014C" w:rsidRPr="00B10056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6D525411" w14:textId="33D69E94" w:rsidR="0049014C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0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9,918</w:t>
            </w:r>
          </w:p>
        </w:tc>
        <w:tc>
          <w:tcPr>
            <w:tcW w:w="180" w:type="dxa"/>
          </w:tcPr>
          <w:p w14:paraId="0A6FFF4C" w14:textId="77777777" w:rsidR="0049014C" w:rsidRPr="00B10056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A1C87A" w14:textId="4B8E613E" w:rsidR="0049014C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9,918</w:t>
            </w:r>
          </w:p>
        </w:tc>
      </w:tr>
      <w:tr w:rsidR="0049014C" w:rsidRPr="00B10056" w14:paraId="41F11EA1" w14:textId="77777777" w:rsidTr="0049014C">
        <w:trPr>
          <w:cantSplit/>
        </w:trPr>
        <w:tc>
          <w:tcPr>
            <w:tcW w:w="4950" w:type="dxa"/>
            <w:shd w:val="clear" w:color="auto" w:fill="auto"/>
          </w:tcPr>
          <w:p w14:paraId="593826AA" w14:textId="4AB439D0" w:rsidR="0049014C" w:rsidRPr="00B10056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5A3022B8" w14:textId="4B32C5BF" w:rsidR="0049014C" w:rsidRPr="00B10056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(3,37</w:t>
            </w:r>
            <w:r w:rsidR="007F39A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3B0DA51" w14:textId="77777777" w:rsidR="0049014C" w:rsidRPr="00B10056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B4175D" w14:textId="19E4FBE4" w:rsidR="0049014C" w:rsidRPr="00B10056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(57)</w:t>
            </w:r>
          </w:p>
        </w:tc>
      </w:tr>
      <w:tr w:rsidR="0049014C" w:rsidRPr="00B10056" w14:paraId="47299E7A" w14:textId="77777777" w:rsidTr="0049014C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0177E5CF" w14:textId="22B19BB8" w:rsidR="0049014C" w:rsidRPr="00B10056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6FB7DD3C" w14:textId="6A233CFF" w:rsidR="0049014C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(2,579)</w:t>
            </w:r>
          </w:p>
        </w:tc>
        <w:tc>
          <w:tcPr>
            <w:tcW w:w="180" w:type="dxa"/>
          </w:tcPr>
          <w:p w14:paraId="7BAF38FC" w14:textId="77777777" w:rsidR="0049014C" w:rsidRPr="00B10056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2A2066" w14:textId="5FCAEA38" w:rsidR="0049014C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(2,579)</w:t>
            </w:r>
          </w:p>
        </w:tc>
      </w:tr>
    </w:tbl>
    <w:p w14:paraId="7DE3A4D6" w14:textId="4748F652" w:rsidR="001D410D" w:rsidRDefault="001D410D" w:rsidP="007C2E6C">
      <w:pPr>
        <w:rPr>
          <w:cs/>
          <w:lang w:val="x-none" w:eastAsia="x-none"/>
        </w:rPr>
      </w:pPr>
    </w:p>
    <w:p w14:paraId="551E9183" w14:textId="77777777" w:rsidR="001D410D" w:rsidRDefault="001D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x-none" w:eastAsia="x-none"/>
        </w:rPr>
      </w:pPr>
      <w:r>
        <w:rPr>
          <w:cs/>
          <w:lang w:val="x-none" w:eastAsia="x-none"/>
        </w:rPr>
        <w:br w:type="page"/>
      </w:r>
    </w:p>
    <w:p w14:paraId="08393231" w14:textId="090DE247" w:rsidR="00523E37" w:rsidRPr="00B10056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154741CB" w14:textId="77777777" w:rsidR="00523E37" w:rsidRPr="00B10056" w:rsidRDefault="00523E37" w:rsidP="00523E37">
      <w:pPr>
        <w:spacing w:line="240" w:lineRule="auto"/>
        <w:ind w:left="1260"/>
        <w:rPr>
          <w:rFonts w:ascii="Angsana New" w:hAnsi="Angsana New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995"/>
        <w:gridCol w:w="12"/>
        <w:gridCol w:w="230"/>
        <w:gridCol w:w="7"/>
        <w:gridCol w:w="1050"/>
        <w:gridCol w:w="11"/>
        <w:gridCol w:w="225"/>
        <w:gridCol w:w="11"/>
        <w:gridCol w:w="1064"/>
        <w:gridCol w:w="22"/>
      </w:tblGrid>
      <w:tr w:rsidR="00523E37" w:rsidRPr="00B10056" w14:paraId="467E0FD9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9B3C0D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</w:tcPr>
          <w:p w14:paraId="2FFAE05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B5D1D" w:rsidRPr="00B10056" w14:paraId="56568034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D32DD4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29991831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</w:t>
            </w:r>
            <w:r w:rsidR="007C7F6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7C7F6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="00157DF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gridSpan w:val="2"/>
          </w:tcPr>
          <w:p w14:paraId="277D460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9"/>
          </w:tcPr>
          <w:p w14:paraId="0BF52343" w14:textId="69CFB82E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157DF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23E37" w:rsidRPr="00B10056" w14:paraId="73D6982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F8133F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C58D8E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gridSpan w:val="2"/>
            <w:vAlign w:val="bottom"/>
          </w:tcPr>
          <w:p w14:paraId="27867F65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104F69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6750F3F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B10056" w14:paraId="01902A86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0A993B0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  <w:vAlign w:val="bottom"/>
          </w:tcPr>
          <w:p w14:paraId="337A9AC4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7DFB" w:rsidRPr="00B10056" w14:paraId="3EA667CC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2BBF794" w14:textId="2C4E7821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388870F0" w:rsidR="00157DFB" w:rsidRPr="00B10056" w:rsidRDefault="00CD2FE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22,222</w:t>
            </w:r>
          </w:p>
        </w:tc>
        <w:tc>
          <w:tcPr>
            <w:tcW w:w="236" w:type="dxa"/>
            <w:vAlign w:val="bottom"/>
          </w:tcPr>
          <w:p w14:paraId="669984E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2FAF4D5D" w:rsidR="00157DFB" w:rsidRPr="00B10056" w:rsidRDefault="00CD2FE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1,676</w:t>
            </w:r>
          </w:p>
        </w:tc>
        <w:tc>
          <w:tcPr>
            <w:tcW w:w="236" w:type="dxa"/>
            <w:vAlign w:val="bottom"/>
          </w:tcPr>
          <w:p w14:paraId="6057FBFE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4915ADA1" w:rsidR="00157DFB" w:rsidRPr="00B10056" w:rsidRDefault="00CD2FE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23,898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1BF15F95" w14:textId="34E13748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  <w:tc>
          <w:tcPr>
            <w:tcW w:w="237" w:type="dxa"/>
            <w:gridSpan w:val="2"/>
            <w:vAlign w:val="bottom"/>
          </w:tcPr>
          <w:p w14:paraId="15ECA2E2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3F128E83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0A4D42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6B8A53" w14:textId="45F20AC3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</w:tr>
      <w:tr w:rsidR="00157DFB" w:rsidRPr="00B10056" w14:paraId="44321E23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0E8C831" w14:textId="77777777" w:rsidR="00157DFB" w:rsidRPr="00B10056" w:rsidRDefault="00157DFB" w:rsidP="00157DF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37C62EAB" w:rsidR="00157DFB" w:rsidRPr="00B10056" w:rsidRDefault="00CD2FE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328,365</w:t>
            </w:r>
          </w:p>
        </w:tc>
        <w:tc>
          <w:tcPr>
            <w:tcW w:w="236" w:type="dxa"/>
            <w:vAlign w:val="bottom"/>
          </w:tcPr>
          <w:p w14:paraId="45743C3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6FAB6539" w:rsidR="00157DFB" w:rsidRPr="00B10056" w:rsidRDefault="00CD2FE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943,580</w:t>
            </w:r>
          </w:p>
        </w:tc>
        <w:tc>
          <w:tcPr>
            <w:tcW w:w="236" w:type="dxa"/>
            <w:vAlign w:val="bottom"/>
          </w:tcPr>
          <w:p w14:paraId="2301D46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6DB120B7" w:rsidR="00157DFB" w:rsidRPr="00B10056" w:rsidRDefault="00CD2FE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1,271,945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8CEBA7D" w14:textId="7193A624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495,813</w:t>
            </w:r>
          </w:p>
        </w:tc>
        <w:tc>
          <w:tcPr>
            <w:tcW w:w="237" w:type="dxa"/>
            <w:gridSpan w:val="2"/>
            <w:vAlign w:val="bottom"/>
          </w:tcPr>
          <w:p w14:paraId="6DD52513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4859A1F9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727,494</w:t>
            </w:r>
          </w:p>
        </w:tc>
        <w:tc>
          <w:tcPr>
            <w:tcW w:w="236" w:type="dxa"/>
            <w:gridSpan w:val="2"/>
            <w:vAlign w:val="bottom"/>
          </w:tcPr>
          <w:p w14:paraId="7AF09F5E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C1EC9D6" w14:textId="31A7A0B4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1,223,307</w:t>
            </w:r>
          </w:p>
        </w:tc>
      </w:tr>
      <w:tr w:rsidR="00157DFB" w:rsidRPr="00B10056" w14:paraId="2540D57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B79888F" w14:textId="77777777" w:rsidR="00157DFB" w:rsidRPr="00B10056" w:rsidRDefault="00157DFB" w:rsidP="00157DFB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1D572B81" w:rsidR="00157DFB" w:rsidRPr="002B13C1" w:rsidRDefault="00CD2FE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4F1A39E0" w:rsidR="00157DFB" w:rsidRPr="00B10056" w:rsidRDefault="00CD2FE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22DB6">
              <w:rPr>
                <w:rFonts w:ascii="Angsana New" w:hAnsi="Angsana New"/>
                <w:sz w:val="30"/>
                <w:szCs w:val="30"/>
              </w:rPr>
              <w:t>8,948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14138261" w:rsidR="00157DFB" w:rsidRPr="00B10056" w:rsidRDefault="00D22DB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38,948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021989" w14:textId="06CCEBA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9A955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7E799D2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  <w:tc>
          <w:tcPr>
            <w:tcW w:w="236" w:type="dxa"/>
            <w:gridSpan w:val="2"/>
            <w:vAlign w:val="bottom"/>
          </w:tcPr>
          <w:p w14:paraId="71D67087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A7DFC8" w14:textId="1A8F4E3E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</w:tr>
      <w:tr w:rsidR="00157DFB" w:rsidRPr="00B10056" w14:paraId="500376D5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434B3ACF" w14:textId="77777777" w:rsidR="00157DFB" w:rsidRPr="00B10056" w:rsidRDefault="00157DFB" w:rsidP="00157DF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4755C51E" w:rsidR="00157DFB" w:rsidRPr="00600D13" w:rsidRDefault="00CD2FE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350,587</w:t>
            </w:r>
          </w:p>
        </w:tc>
        <w:tc>
          <w:tcPr>
            <w:tcW w:w="236" w:type="dxa"/>
            <w:vAlign w:val="bottom"/>
          </w:tcPr>
          <w:p w14:paraId="22E99F1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6AE408CA" w:rsidR="00157DFB" w:rsidRPr="00B10056" w:rsidRDefault="00CD2FE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D22D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84,204</w:t>
            </w:r>
          </w:p>
        </w:tc>
        <w:tc>
          <w:tcPr>
            <w:tcW w:w="236" w:type="dxa"/>
            <w:vAlign w:val="bottom"/>
          </w:tcPr>
          <w:p w14:paraId="527CDF9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340CAFBA" w:rsidR="00157DFB" w:rsidRPr="00B10056" w:rsidRDefault="00D22DB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1,334,791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06B96F4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536,742</w:t>
            </w:r>
          </w:p>
        </w:tc>
        <w:tc>
          <w:tcPr>
            <w:tcW w:w="237" w:type="dxa"/>
            <w:gridSpan w:val="2"/>
            <w:vAlign w:val="bottom"/>
          </w:tcPr>
          <w:p w14:paraId="76D79C17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12EEA69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769,902</w:t>
            </w:r>
          </w:p>
        </w:tc>
        <w:tc>
          <w:tcPr>
            <w:tcW w:w="236" w:type="dxa"/>
            <w:gridSpan w:val="2"/>
            <w:vAlign w:val="bottom"/>
          </w:tcPr>
          <w:p w14:paraId="432DBFC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687A1113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1,306,644</w:t>
            </w:r>
          </w:p>
        </w:tc>
      </w:tr>
      <w:tr w:rsidR="00157DFB" w:rsidRPr="00B10056" w14:paraId="23AE3569" w14:textId="77777777" w:rsidTr="002903A2">
        <w:trPr>
          <w:gridAfter w:val="1"/>
          <w:wAfter w:w="22" w:type="dxa"/>
        </w:trPr>
        <w:tc>
          <w:tcPr>
            <w:tcW w:w="1890" w:type="dxa"/>
          </w:tcPr>
          <w:p w14:paraId="5FF4EC81" w14:textId="77777777" w:rsidR="00157DFB" w:rsidRPr="00B10056" w:rsidRDefault="00157DFB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21F8F0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C57F47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4B4F6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532F7B7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60FA1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A27FC3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double" w:sz="4" w:space="0" w:color="auto"/>
            </w:tcBorders>
            <w:vAlign w:val="bottom"/>
          </w:tcPr>
          <w:p w14:paraId="7C0C215F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86928E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75541031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FE30FF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  <w:vAlign w:val="bottom"/>
          </w:tcPr>
          <w:p w14:paraId="16AA7098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7DFB" w:rsidRPr="00B10056" w14:paraId="067B1C4E" w14:textId="77777777" w:rsidTr="00D7136F">
        <w:tc>
          <w:tcPr>
            <w:tcW w:w="1890" w:type="dxa"/>
          </w:tcPr>
          <w:p w14:paraId="0A750CA2" w14:textId="67C2BC9E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492" w:type="dxa"/>
            <w:gridSpan w:val="18"/>
          </w:tcPr>
          <w:p w14:paraId="4772498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7C7F66" w:rsidRPr="00B10056" w14:paraId="1EE95C0A" w14:textId="77777777" w:rsidTr="00D7136F">
        <w:tc>
          <w:tcPr>
            <w:tcW w:w="1890" w:type="dxa"/>
          </w:tcPr>
          <w:p w14:paraId="3BF99D8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05A7D3BD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gridSpan w:val="2"/>
          </w:tcPr>
          <w:p w14:paraId="5C78B92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11"/>
          </w:tcPr>
          <w:p w14:paraId="1E64DFC5" w14:textId="6B58882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C7F66" w:rsidRPr="00B10056" w14:paraId="6B170849" w14:textId="77777777" w:rsidTr="00D7136F">
        <w:tc>
          <w:tcPr>
            <w:tcW w:w="1890" w:type="dxa"/>
          </w:tcPr>
          <w:p w14:paraId="797CAC7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83EED7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01291B1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21011CE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42BF3BD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D68601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83C445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C7F66" w:rsidRPr="00B10056" w14:paraId="25D51245" w14:textId="77777777" w:rsidTr="00D7136F">
        <w:tc>
          <w:tcPr>
            <w:tcW w:w="1890" w:type="dxa"/>
          </w:tcPr>
          <w:p w14:paraId="6DA5BF5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8"/>
            <w:vAlign w:val="bottom"/>
          </w:tcPr>
          <w:p w14:paraId="0AA98EB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7F66" w:rsidRPr="00B10056" w14:paraId="618360F9" w14:textId="77777777" w:rsidTr="00D7136F">
        <w:tc>
          <w:tcPr>
            <w:tcW w:w="1890" w:type="dxa"/>
          </w:tcPr>
          <w:p w14:paraId="7A2AAA58" w14:textId="7D14E24E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1D5E489" w14:textId="68A10BED" w:rsidR="007C7F66" w:rsidRPr="004C194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AD2B4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4B92E848" w:rsidR="007C7F66" w:rsidRPr="00B1005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1,676</w:t>
            </w:r>
          </w:p>
        </w:tc>
        <w:tc>
          <w:tcPr>
            <w:tcW w:w="236" w:type="dxa"/>
            <w:vAlign w:val="bottom"/>
          </w:tcPr>
          <w:p w14:paraId="54D6BB7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0E194A23" w:rsidR="007C7F66" w:rsidRPr="00B1005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1,676</w:t>
            </w:r>
          </w:p>
        </w:tc>
        <w:tc>
          <w:tcPr>
            <w:tcW w:w="236" w:type="dxa"/>
            <w:gridSpan w:val="2"/>
            <w:vAlign w:val="bottom"/>
          </w:tcPr>
          <w:p w14:paraId="121ABE2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6FD1557" w14:textId="03FB4F4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6286F2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683D7FD0" w14:textId="5B1D76B0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A5D3B70" w14:textId="77777777" w:rsidR="007C7F66" w:rsidRPr="00157DFB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78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5BDE83F" w14:textId="145F2F9B" w:rsidR="007C7F66" w:rsidRPr="00157DFB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F66" w:rsidRPr="00B10056" w14:paraId="62CE71C7" w14:textId="77777777" w:rsidTr="00D7136F">
        <w:tc>
          <w:tcPr>
            <w:tcW w:w="1890" w:type="dxa"/>
          </w:tcPr>
          <w:p w14:paraId="082C111E" w14:textId="77777777" w:rsidR="007C7F66" w:rsidRPr="00B10056" w:rsidRDefault="007C7F66" w:rsidP="007C7F66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477CAD65" w:rsidR="007C7F66" w:rsidRPr="00B1005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212,569</w:t>
            </w:r>
          </w:p>
        </w:tc>
        <w:tc>
          <w:tcPr>
            <w:tcW w:w="236" w:type="dxa"/>
            <w:vAlign w:val="bottom"/>
          </w:tcPr>
          <w:p w14:paraId="21BE629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7555F5E2" w:rsidR="007C7F66" w:rsidRPr="00B1005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856,934</w:t>
            </w:r>
          </w:p>
        </w:tc>
        <w:tc>
          <w:tcPr>
            <w:tcW w:w="236" w:type="dxa"/>
            <w:vAlign w:val="bottom"/>
          </w:tcPr>
          <w:p w14:paraId="6F19D952" w14:textId="6A32D34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5A5F1EF1" w:rsidR="007C7F66" w:rsidRPr="00B1005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1,069,503</w:t>
            </w:r>
          </w:p>
        </w:tc>
        <w:tc>
          <w:tcPr>
            <w:tcW w:w="236" w:type="dxa"/>
            <w:gridSpan w:val="2"/>
            <w:vAlign w:val="bottom"/>
          </w:tcPr>
          <w:p w14:paraId="6A5A17C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D4FD184" w14:textId="22B215D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411,813</w:t>
            </w:r>
          </w:p>
        </w:tc>
        <w:tc>
          <w:tcPr>
            <w:tcW w:w="242" w:type="dxa"/>
            <w:gridSpan w:val="2"/>
            <w:vAlign w:val="bottom"/>
          </w:tcPr>
          <w:p w14:paraId="1A2577B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2A6E7B40" w14:textId="24FCAC5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659,875</w:t>
            </w:r>
          </w:p>
        </w:tc>
        <w:tc>
          <w:tcPr>
            <w:tcW w:w="236" w:type="dxa"/>
            <w:gridSpan w:val="2"/>
            <w:vAlign w:val="bottom"/>
          </w:tcPr>
          <w:p w14:paraId="6B7B22E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DF81F1C" w14:textId="0C6CCAF8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1,071,688</w:t>
            </w:r>
          </w:p>
        </w:tc>
      </w:tr>
      <w:tr w:rsidR="007C7F66" w:rsidRPr="00B10056" w14:paraId="60D71DA6" w14:textId="77777777" w:rsidTr="00D7136F">
        <w:tc>
          <w:tcPr>
            <w:tcW w:w="1890" w:type="dxa"/>
          </w:tcPr>
          <w:p w14:paraId="24EFBBD5" w14:textId="77777777" w:rsidR="007C7F66" w:rsidRPr="00B10056" w:rsidRDefault="007C7F66" w:rsidP="007C7F66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40ED6ED2" w:rsidR="007C7F66" w:rsidRPr="00407262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568761A0" w:rsidR="007C7F66" w:rsidRPr="00B1005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060EFC5B" w:rsidR="007C7F66" w:rsidRPr="00B1005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31,181</w:t>
            </w:r>
          </w:p>
        </w:tc>
        <w:tc>
          <w:tcPr>
            <w:tcW w:w="236" w:type="dxa"/>
            <w:gridSpan w:val="2"/>
            <w:vAlign w:val="bottom"/>
          </w:tcPr>
          <w:p w14:paraId="233FA20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5B369651" w14:textId="44B3508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83183B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7E9782C2" w14:textId="2E24387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  <w:tc>
          <w:tcPr>
            <w:tcW w:w="236" w:type="dxa"/>
            <w:gridSpan w:val="2"/>
            <w:vAlign w:val="bottom"/>
          </w:tcPr>
          <w:p w14:paraId="158046E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52D2AFD" w14:textId="3E97BBC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</w:tr>
      <w:tr w:rsidR="007C7F66" w:rsidRPr="00B10056" w14:paraId="39B1A1C4" w14:textId="77777777" w:rsidTr="00D7136F">
        <w:tc>
          <w:tcPr>
            <w:tcW w:w="1890" w:type="dxa"/>
          </w:tcPr>
          <w:p w14:paraId="37995F51" w14:textId="77777777" w:rsidR="007C7F66" w:rsidRPr="00B10056" w:rsidRDefault="007C7F66" w:rsidP="007C7F6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17578FC6" w:rsidR="007C7F66" w:rsidRPr="00B1005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212,569</w:t>
            </w:r>
          </w:p>
        </w:tc>
        <w:tc>
          <w:tcPr>
            <w:tcW w:w="236" w:type="dxa"/>
            <w:vAlign w:val="bottom"/>
          </w:tcPr>
          <w:p w14:paraId="6CC31CD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60B510B0" w:rsidR="007C7F66" w:rsidRPr="00B1005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889,791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6D65EC05" w:rsidR="007C7F66" w:rsidRPr="00B10056" w:rsidRDefault="00CD2FE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1,102,360</w:t>
            </w:r>
          </w:p>
        </w:tc>
        <w:tc>
          <w:tcPr>
            <w:tcW w:w="236" w:type="dxa"/>
            <w:gridSpan w:val="2"/>
            <w:vAlign w:val="bottom"/>
          </w:tcPr>
          <w:p w14:paraId="450BE0E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5E0C574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411,813</w:t>
            </w:r>
          </w:p>
        </w:tc>
        <w:tc>
          <w:tcPr>
            <w:tcW w:w="242" w:type="dxa"/>
            <w:gridSpan w:val="2"/>
            <w:vAlign w:val="bottom"/>
          </w:tcPr>
          <w:p w14:paraId="5163BAA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1A7D144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693,747</w:t>
            </w:r>
          </w:p>
        </w:tc>
        <w:tc>
          <w:tcPr>
            <w:tcW w:w="236" w:type="dxa"/>
            <w:gridSpan w:val="2"/>
            <w:vAlign w:val="bottom"/>
          </w:tcPr>
          <w:p w14:paraId="09A18E3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4B801806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1,105,560</w:t>
            </w:r>
          </w:p>
        </w:tc>
      </w:tr>
    </w:tbl>
    <w:p w14:paraId="45EC55DF" w14:textId="77777777" w:rsidR="00A520EF" w:rsidRPr="00B10056" w:rsidRDefault="00A520EF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4C591287" w14:textId="77777777" w:rsidR="00591A42" w:rsidRDefault="00591A42" w:rsidP="001D410D">
      <w:pPr>
        <w:pStyle w:val="block"/>
        <w:spacing w:after="0" w:line="240" w:lineRule="auto"/>
        <w:ind w:left="540" w:right="-205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04359551" w14:textId="77777777" w:rsidR="00591A42" w:rsidRDefault="00591A42" w:rsidP="001D410D">
      <w:pPr>
        <w:pStyle w:val="block"/>
        <w:spacing w:after="0" w:line="240" w:lineRule="auto"/>
        <w:ind w:left="540" w:right="-205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730CEDF2" w14:textId="77777777" w:rsidR="00591A42" w:rsidRDefault="00591A42" w:rsidP="001D410D">
      <w:pPr>
        <w:pStyle w:val="block"/>
        <w:spacing w:after="0" w:line="240" w:lineRule="auto"/>
        <w:ind w:left="540" w:right="-205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7DACEAF9" w14:textId="77777777" w:rsidR="00591A42" w:rsidRDefault="00591A42" w:rsidP="001D410D">
      <w:pPr>
        <w:pStyle w:val="block"/>
        <w:spacing w:after="0" w:line="240" w:lineRule="auto"/>
        <w:ind w:left="540" w:right="-205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E97B464" w14:textId="52115313" w:rsidR="00523E37" w:rsidRPr="00B10056" w:rsidRDefault="00523E37" w:rsidP="001D410D">
      <w:pPr>
        <w:pStyle w:val="block"/>
        <w:spacing w:after="0" w:line="240" w:lineRule="auto"/>
        <w:ind w:left="540" w:right="-205"/>
        <w:jc w:val="both"/>
        <w:rPr>
          <w:rFonts w:ascii="Angsana New" w:hAnsi="Angsana New" w:cs="Angsana New"/>
          <w:sz w:val="30"/>
          <w:szCs w:val="30"/>
        </w:rPr>
      </w:pP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="007C7F66" w:rsidRPr="00B10056">
        <w:rPr>
          <w:rFonts w:ascii="Angsana New" w:hAnsi="Angsana New" w:cs="Angsana New"/>
          <w:spacing w:val="-4"/>
          <w:sz w:val="30"/>
          <w:szCs w:val="30"/>
        </w:rPr>
        <w:t>3</w:t>
      </w:r>
      <w:r w:rsidR="007C7F66">
        <w:rPr>
          <w:rFonts w:ascii="Angsana New" w:hAnsi="Angsana New" w:cs="Angsana New"/>
          <w:spacing w:val="-4"/>
          <w:sz w:val="30"/>
          <w:szCs w:val="30"/>
        </w:rPr>
        <w:t xml:space="preserve">0 </w:t>
      </w:r>
      <w:r w:rsidR="007C7F6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มิถุนายน</w:t>
      </w:r>
      <w:r w:rsidR="00157DF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="00157DFB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2568</w:t>
      </w:r>
      <w:r w:rsidRPr="00B1005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851048" w:rsidRPr="00B1005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และ 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="00851048" w:rsidRPr="00B10056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157DFB">
        <w:rPr>
          <w:rFonts w:ascii="Angsana New" w:hAnsi="Angsana New" w:cs="Angsana New"/>
          <w:spacing w:val="-4"/>
          <w:sz w:val="30"/>
          <w:szCs w:val="30"/>
          <w:lang w:val="en-US" w:bidi="th-TH"/>
        </w:rPr>
        <w:t>7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</w:t>
      </w:r>
      <w:r w:rsidR="004A35D1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/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บัญชี</w:t>
      </w:r>
      <w:r w:rsidR="004904A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ธนาคาร</w:t>
      </w:r>
      <w:r w:rsidRPr="00B1005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B10056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B10056" w:rsidRDefault="00523E37" w:rsidP="00A520EF">
      <w:pPr>
        <w:pStyle w:val="block"/>
        <w:spacing w:after="0" w:line="240" w:lineRule="auto"/>
        <w:ind w:left="0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B10056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10056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09B2E328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0D7D0080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085E41FF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0EE1B3D3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617E14E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78FCD54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6D0A294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19290960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C7F66" w:rsidRPr="00B10056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7F66" w:rsidRPr="00B10056" w14:paraId="77681F6F" w14:textId="77777777" w:rsidTr="006C085B">
        <w:tc>
          <w:tcPr>
            <w:tcW w:w="4140" w:type="dxa"/>
          </w:tcPr>
          <w:p w14:paraId="4594162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4A2C602E" w:rsidR="007C7F66" w:rsidRPr="00B10056" w:rsidRDefault="00125FB9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48553BB9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4ED24AD9" w:rsidR="007C7F66" w:rsidRPr="00B10056" w:rsidRDefault="00125FB9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4E40FF34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143AC27F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7C7F66" w:rsidRPr="00B10056" w14:paraId="0DD4104A" w14:textId="77777777" w:rsidTr="006C085B">
        <w:tc>
          <w:tcPr>
            <w:tcW w:w="4140" w:type="dxa"/>
          </w:tcPr>
          <w:p w14:paraId="708AD2C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7FCBF24C" w14:textId="77777777" w:rsidR="007C7F66" w:rsidRDefault="007C7F66" w:rsidP="007C7F6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D264F" w14:textId="50DD62A1" w:rsidR="00125FB9" w:rsidRPr="00B10056" w:rsidRDefault="00125FB9" w:rsidP="007C7F6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0F3AA" w14:textId="77777777" w:rsidR="007C7F6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7963D" w14:textId="38F070DD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</w:tcPr>
          <w:p w14:paraId="4ADB8E82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CF9E1C" w14:textId="77777777" w:rsidR="007C7F6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="Angsana New" w:hAnsi="Angsana New"/>
                <w:sz w:val="30"/>
                <w:szCs w:val="30"/>
              </w:rPr>
            </w:pPr>
          </w:p>
          <w:p w14:paraId="10AAD39D" w14:textId="2AF148F4" w:rsidR="00125FB9" w:rsidRPr="00B10056" w:rsidRDefault="00125FB9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84DD78" w14:textId="2E8B5285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43DDB" w14:textId="77777777" w:rsidR="007C7F66" w:rsidRPr="006E707E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989FDA3" w14:textId="2E05CB7C" w:rsidR="007C7F66" w:rsidRPr="006E707E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07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C7F66" w:rsidRPr="00B10056" w14:paraId="18604302" w14:textId="77777777" w:rsidTr="006C085B">
        <w:tc>
          <w:tcPr>
            <w:tcW w:w="4140" w:type="dxa"/>
          </w:tcPr>
          <w:p w14:paraId="1B819198" w14:textId="3EEA7F98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อาคารและส่วนปรับปรุง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ที่ดินที่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033A5BE5" w14:textId="77777777" w:rsidR="007C7F6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4077AD" w14:textId="70E4250C" w:rsidR="00125FB9" w:rsidRPr="00B10056" w:rsidRDefault="00125FB9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3BE9A2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69949" w14:textId="77777777" w:rsidR="007C7F66" w:rsidRDefault="007C7F66" w:rsidP="007C7F66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360928" w14:textId="12D37EE8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159C25" w14:textId="77777777" w:rsidR="007C7F6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8CDFFA" w14:textId="5B141E8B" w:rsidR="00125FB9" w:rsidRPr="00125FB9" w:rsidRDefault="00125FB9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A7940DB" w14:textId="31E98FFC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C0E1E" w14:textId="77777777" w:rsidR="007C7F66" w:rsidRDefault="007C7F66" w:rsidP="007C7F66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E82F02" w14:textId="799665F8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27A88045" w14:textId="77777777" w:rsidR="00D7136F" w:rsidRPr="00B10056" w:rsidRDefault="00D7136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4C5D" w14:textId="117BD317" w:rsidR="00E8281D" w:rsidRPr="00B10056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B7F87" w:rsidRPr="00B10056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6E707E">
        <w:rPr>
          <w:rFonts w:ascii="Angsana New" w:hAnsi="Angsana New"/>
          <w:spacing w:val="-4"/>
          <w:sz w:val="30"/>
          <w:szCs w:val="30"/>
        </w:rPr>
        <w:t>3</w:t>
      </w:r>
      <w:r w:rsidR="007C7F66">
        <w:rPr>
          <w:rFonts w:ascii="Angsana New" w:hAnsi="Angsana New"/>
          <w:spacing w:val="-4"/>
          <w:sz w:val="30"/>
          <w:szCs w:val="30"/>
        </w:rPr>
        <w:t xml:space="preserve">0 </w:t>
      </w:r>
      <w:r w:rsidR="007C7F66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E707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E707E">
        <w:rPr>
          <w:rFonts w:ascii="Angsana New" w:hAnsi="Angsana New"/>
          <w:spacing w:val="-4"/>
          <w:sz w:val="30"/>
          <w:szCs w:val="30"/>
        </w:rPr>
        <w:t>2568</w:t>
      </w:r>
      <w:r w:rsidR="006E707E" w:rsidRPr="00B10056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B10056">
        <w:rPr>
          <w:rFonts w:ascii="Angsana New" w:hAnsi="Angsana New"/>
          <w:sz w:val="30"/>
          <w:szCs w:val="30"/>
        </w:rPr>
        <w:t xml:space="preserve"> </w:t>
      </w:r>
      <w:r w:rsidR="00125FB9">
        <w:rPr>
          <w:rFonts w:ascii="Angsana New" w:hAnsi="Angsana New"/>
          <w:sz w:val="30"/>
          <w:szCs w:val="30"/>
        </w:rPr>
        <w:t>3,338</w:t>
      </w:r>
      <w:r w:rsidR="002F38F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834D99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6E707E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707E" w:rsidRPr="006E707E">
        <w:rPr>
          <w:rFonts w:ascii="Angsana New" w:hAnsi="Angsana New"/>
          <w:i/>
          <w:iCs/>
          <w:sz w:val="30"/>
          <w:szCs w:val="30"/>
        </w:rPr>
        <w:t xml:space="preserve">3,401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B10056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A9168E" w:rsidRPr="00B10056">
        <w:rPr>
          <w:rFonts w:ascii="Angsana New" w:hAnsi="Angsana New"/>
          <w:sz w:val="30"/>
          <w:szCs w:val="30"/>
        </w:rPr>
        <w:t xml:space="preserve"> </w:t>
      </w:r>
      <w:r w:rsidR="00125FB9">
        <w:rPr>
          <w:rFonts w:ascii="Angsana New" w:hAnsi="Angsana New"/>
          <w:sz w:val="30"/>
          <w:szCs w:val="30"/>
        </w:rPr>
        <w:t>2,371</w:t>
      </w:r>
      <w:r w:rsidR="006E707E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6E707E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707E" w:rsidRPr="006E707E">
        <w:rPr>
          <w:rFonts w:ascii="Angsana New" w:hAnsi="Angsana New"/>
          <w:i/>
          <w:iCs/>
          <w:sz w:val="30"/>
          <w:szCs w:val="30"/>
        </w:rPr>
        <w:t xml:space="preserve">2,390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C880725" w14:textId="77777777" w:rsidR="005B02B8" w:rsidRPr="00B10056" w:rsidRDefault="005B02B8" w:rsidP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9D9221" w14:textId="4CC8B44F" w:rsidR="00725E85" w:rsidRPr="00F51D6D" w:rsidRDefault="0048588F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5FB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/>
          <w:sz w:val="30"/>
          <w:szCs w:val="30"/>
        </w:rPr>
        <w:t>27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 w:hint="cs"/>
          <w:sz w:val="30"/>
          <w:szCs w:val="30"/>
          <w:cs/>
        </w:rPr>
        <w:t>กันยายน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/>
          <w:sz w:val="30"/>
          <w:szCs w:val="30"/>
        </w:rPr>
        <w:t>2566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 w:hint="cs"/>
          <w:sz w:val="30"/>
          <w:szCs w:val="30"/>
          <w:cs/>
        </w:rPr>
        <w:t>บริษัท</w:t>
      </w:r>
      <w:r w:rsidR="00B75AE7" w:rsidRPr="00125FB9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125FB9">
        <w:rPr>
          <w:rFonts w:ascii="Angsana New" w:hAnsi="Angsana New" w:hint="cs"/>
          <w:sz w:val="30"/>
          <w:szCs w:val="30"/>
          <w:cs/>
        </w:rPr>
        <w:t>ได้ทำรายการขาย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/>
          <w:sz w:val="30"/>
          <w:szCs w:val="30"/>
        </w:rPr>
        <w:t xml:space="preserve">Solar Rooftop </w:t>
      </w:r>
      <w:r w:rsidRPr="00125FB9">
        <w:rPr>
          <w:rFonts w:ascii="Angsana New" w:hAnsi="Angsana New" w:hint="cs"/>
          <w:sz w:val="30"/>
          <w:szCs w:val="30"/>
          <w:cs/>
        </w:rPr>
        <w:t>และทำสัญญาเช่าซื้อกลับคืน</w:t>
      </w:r>
      <w:r w:rsidR="008F736D" w:rsidRPr="00125FB9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Pr="00125FB9">
        <w:rPr>
          <w:rFonts w:ascii="Angsana New" w:hAnsi="Angsana New" w:hint="cs"/>
          <w:sz w:val="30"/>
          <w:szCs w:val="30"/>
          <w:cs/>
        </w:rPr>
        <w:t>เป็นเวลา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/>
          <w:sz w:val="30"/>
          <w:szCs w:val="30"/>
        </w:rPr>
        <w:t xml:space="preserve">48 </w:t>
      </w:r>
      <w:r w:rsidR="00CA66BD" w:rsidRPr="00125FB9">
        <w:rPr>
          <w:rFonts w:ascii="Angsana New" w:hAnsi="Angsana New" w:hint="cs"/>
          <w:sz w:val="30"/>
          <w:szCs w:val="30"/>
          <w:cs/>
        </w:rPr>
        <w:t>เดือน</w:t>
      </w:r>
      <w:r w:rsidRPr="00125FB9">
        <w:rPr>
          <w:rFonts w:ascii="Angsana New" w:hAnsi="Angsana New" w:hint="cs"/>
          <w:sz w:val="30"/>
          <w:szCs w:val="30"/>
          <w:cs/>
        </w:rPr>
        <w:t>ซึ่งมีกำหนดชำระค่าเช่าเป็นรายเดือนตามที่ตกลงในสัญญา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 w:hint="cs"/>
          <w:sz w:val="30"/>
          <w:szCs w:val="30"/>
          <w:cs/>
        </w:rPr>
        <w:t>โดยเมื่อสิ้นสุดสัญญาเช่าซื้อดังกล่าวบริษัท</w:t>
      </w:r>
      <w:r w:rsidR="00B75AE7" w:rsidRPr="00125FB9">
        <w:rPr>
          <w:rFonts w:ascii="Angsana New" w:hAnsi="Angsana New" w:hint="cs"/>
          <w:sz w:val="30"/>
          <w:szCs w:val="30"/>
          <w:cs/>
        </w:rPr>
        <w:t>ย่อย</w:t>
      </w:r>
      <w:r w:rsidRPr="00125FB9">
        <w:rPr>
          <w:rFonts w:ascii="Angsana New" w:hAnsi="Angsana New" w:hint="cs"/>
          <w:sz w:val="30"/>
          <w:szCs w:val="30"/>
          <w:cs/>
        </w:rPr>
        <w:t>มีสิทธิในการเลือกซื้อ</w:t>
      </w:r>
      <w:r w:rsidR="00272827" w:rsidRPr="00125FB9">
        <w:rPr>
          <w:rFonts w:ascii="Angsana New" w:hAnsi="Angsana New" w:hint="cs"/>
          <w:sz w:val="30"/>
          <w:szCs w:val="30"/>
          <w:cs/>
        </w:rPr>
        <w:t>สินทรัพย์ในราคาที่ระบุ</w:t>
      </w:r>
      <w:r w:rsidR="009C1537" w:rsidRPr="00125FB9">
        <w:rPr>
          <w:rFonts w:ascii="Angsana New" w:hAnsi="Angsana New" w:hint="cs"/>
          <w:sz w:val="30"/>
          <w:szCs w:val="30"/>
          <w:cs/>
        </w:rPr>
        <w:t>ไว้ใน</w:t>
      </w:r>
      <w:r w:rsidR="00272827" w:rsidRPr="00125FB9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="00725E85" w:rsidRPr="00125FB9">
        <w:rPr>
          <w:rFonts w:ascii="Angsana New" w:hAnsi="Angsana New"/>
          <w:sz w:val="30"/>
          <w:szCs w:val="30"/>
        </w:rPr>
        <w:br/>
      </w:r>
      <w:r w:rsidR="002D3315" w:rsidRPr="00125FB9">
        <w:rPr>
          <w:rFonts w:ascii="Angsana New" w:hAnsi="Angsana New" w:hint="cs"/>
          <w:sz w:val="30"/>
          <w:szCs w:val="30"/>
          <w:cs/>
        </w:rPr>
        <w:t>ซึ่งใน</w:t>
      </w:r>
      <w:r w:rsidR="000509F3" w:rsidRPr="00125FB9">
        <w:rPr>
          <w:rFonts w:ascii="Angsana New" w:hAnsi="Angsana New" w:hint="cs"/>
          <w:sz w:val="30"/>
          <w:szCs w:val="30"/>
          <w:cs/>
        </w:rPr>
        <w:t>ระหว่างงวด</w:t>
      </w:r>
      <w:r w:rsidR="00125FB9" w:rsidRPr="00125FB9">
        <w:rPr>
          <w:rFonts w:ascii="Angsana New" w:hAnsi="Angsana New" w:hint="cs"/>
          <w:sz w:val="30"/>
          <w:szCs w:val="30"/>
          <w:cs/>
        </w:rPr>
        <w:t>หก</w:t>
      </w:r>
      <w:r w:rsidR="000509F3" w:rsidRPr="00125FB9">
        <w:rPr>
          <w:rFonts w:ascii="Angsana New" w:hAnsi="Angsana New" w:hint="cs"/>
          <w:sz w:val="30"/>
          <w:szCs w:val="30"/>
          <w:cs/>
        </w:rPr>
        <w:t>เดือน</w:t>
      </w:r>
      <w:r w:rsidR="00151CFA" w:rsidRPr="00125FB9">
        <w:rPr>
          <w:rFonts w:ascii="Angsana New" w:hAnsi="Angsana New" w:hint="cs"/>
          <w:sz w:val="30"/>
          <w:szCs w:val="30"/>
          <w:cs/>
        </w:rPr>
        <w:t>บริษัทย่อยได้</w:t>
      </w:r>
      <w:r w:rsidR="00C44338" w:rsidRPr="00125FB9">
        <w:rPr>
          <w:rFonts w:ascii="Angsana New" w:hAnsi="Angsana New" w:hint="cs"/>
          <w:sz w:val="30"/>
          <w:szCs w:val="30"/>
          <w:cs/>
        </w:rPr>
        <w:t>ชำระ</w:t>
      </w:r>
      <w:r w:rsidRPr="00125FB9">
        <w:rPr>
          <w:rFonts w:ascii="Angsana New" w:hAnsi="Angsana New" w:hint="cs"/>
          <w:sz w:val="30"/>
          <w:szCs w:val="30"/>
          <w:cs/>
        </w:rPr>
        <w:t>ค่าเช่าเป็นจำนวน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="001E2BE6">
        <w:rPr>
          <w:rFonts w:ascii="Angsana New" w:hAnsi="Angsana New"/>
          <w:sz w:val="30"/>
          <w:szCs w:val="30"/>
        </w:rPr>
        <w:t>914,052</w:t>
      </w:r>
      <w:r w:rsidR="00182596" w:rsidRPr="00125FB9">
        <w:rPr>
          <w:rFonts w:ascii="Angsana New" w:hAnsi="Angsana New" w:hint="cs"/>
          <w:sz w:val="30"/>
          <w:szCs w:val="30"/>
          <w:cs/>
        </w:rPr>
        <w:t xml:space="preserve"> </w:t>
      </w:r>
      <w:r w:rsidRPr="00125FB9">
        <w:rPr>
          <w:rFonts w:ascii="Angsana New" w:hAnsi="Angsana New" w:hint="cs"/>
          <w:sz w:val="30"/>
          <w:szCs w:val="30"/>
          <w:cs/>
        </w:rPr>
        <w:t>บาท</w:t>
      </w:r>
      <w:r w:rsidR="00A520EF" w:rsidRPr="00125FB9">
        <w:rPr>
          <w:rFonts w:ascii="Angsana New" w:hAnsi="Angsana New"/>
          <w:sz w:val="30"/>
          <w:szCs w:val="30"/>
        </w:rPr>
        <w:t xml:space="preserve"> </w:t>
      </w:r>
      <w:r w:rsidR="00A520EF" w:rsidRPr="00125FB9">
        <w:rPr>
          <w:rFonts w:ascii="Angsana New" w:hAnsi="Angsana New"/>
          <w:i/>
          <w:iCs/>
          <w:sz w:val="30"/>
          <w:szCs w:val="30"/>
        </w:rPr>
        <w:t>(2567:</w:t>
      </w:r>
      <w:r w:rsidR="00A520EF" w:rsidRPr="00125FB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E2BE6">
        <w:rPr>
          <w:rFonts w:ascii="Angsana New" w:hAnsi="Angsana New"/>
          <w:i/>
          <w:iCs/>
          <w:sz w:val="30"/>
          <w:szCs w:val="30"/>
        </w:rPr>
        <w:t>914,052</w:t>
      </w:r>
      <w:r w:rsidR="00A520EF" w:rsidRPr="00125FB9">
        <w:rPr>
          <w:rFonts w:ascii="Angsana New" w:hAnsi="Angsana New"/>
          <w:i/>
          <w:iCs/>
          <w:sz w:val="30"/>
          <w:szCs w:val="30"/>
        </w:rPr>
        <w:t xml:space="preserve"> </w:t>
      </w:r>
      <w:r w:rsidR="00A520EF" w:rsidRPr="00125FB9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 w:hint="cs"/>
          <w:sz w:val="30"/>
          <w:szCs w:val="30"/>
          <w:cs/>
        </w:rPr>
        <w:t>ทั้งนี้เงินสด</w:t>
      </w:r>
      <w:r w:rsidR="00DA6FAD" w:rsidRPr="00125FB9">
        <w:rPr>
          <w:rFonts w:ascii="Angsana New" w:hAnsi="Angsana New"/>
          <w:sz w:val="30"/>
          <w:szCs w:val="30"/>
        </w:rPr>
        <w:br/>
      </w:r>
      <w:r w:rsidRPr="00125FB9">
        <w:rPr>
          <w:rFonts w:ascii="Angsana New" w:hAnsi="Angsana New" w:hint="cs"/>
          <w:sz w:val="30"/>
          <w:szCs w:val="30"/>
          <w:cs/>
        </w:rPr>
        <w:t>ที่ได้</w:t>
      </w:r>
      <w:r w:rsidR="004904A8" w:rsidRPr="00125FB9">
        <w:rPr>
          <w:rFonts w:ascii="Angsana New" w:hAnsi="Angsana New" w:hint="cs"/>
          <w:sz w:val="30"/>
          <w:szCs w:val="30"/>
          <w:cs/>
        </w:rPr>
        <w:t>จ่าย</w:t>
      </w:r>
      <w:r w:rsidRPr="00125FB9">
        <w:rPr>
          <w:rFonts w:ascii="Angsana New" w:hAnsi="Angsana New" w:hint="cs"/>
          <w:sz w:val="30"/>
          <w:szCs w:val="30"/>
          <w:cs/>
        </w:rPr>
        <w:t>จากการขายและเช่ากลับคืนดังกล่าวแสดงเป็นส่วนหนึ่งในกิจกรรมจัดหาเงินในงบกระแสเงินสด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="00272827" w:rsidRPr="00125FB9">
        <w:rPr>
          <w:rFonts w:ascii="Angsana New" w:hAnsi="Angsana New" w:hint="cs"/>
          <w:sz w:val="30"/>
          <w:szCs w:val="30"/>
          <w:cs/>
        </w:rPr>
        <w:t>โดย</w:t>
      </w:r>
      <w:r w:rsidRPr="00125FB9">
        <w:rPr>
          <w:rFonts w:ascii="Angsana New" w:hAnsi="Angsana New" w:hint="cs"/>
          <w:sz w:val="30"/>
          <w:szCs w:val="30"/>
          <w:cs/>
        </w:rPr>
        <w:t>บริษัทเป็นผู้ให้การค้ำประกันสัญญาเช่าซื้อดังกล่าว</w:t>
      </w:r>
    </w:p>
    <w:p w14:paraId="78976A2C" w14:textId="77777777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A098CD" w14:textId="77777777" w:rsidR="00865EAA" w:rsidRDefault="00865EAA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A59142" w14:textId="77777777" w:rsidR="00865EAA" w:rsidRDefault="00865EAA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8C8A88" w14:textId="77777777" w:rsidR="00865EAA" w:rsidRDefault="00865EAA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CC9D9D" w14:textId="77777777" w:rsidR="00865EAA" w:rsidRDefault="00865EAA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A84382" w14:textId="77777777" w:rsidR="00865EAA" w:rsidRDefault="00865EAA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DFCCE77" w14:textId="77777777" w:rsidR="00865EAA" w:rsidRDefault="00865EAA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D671C7" w14:textId="77777777" w:rsidR="00865EAA" w:rsidRPr="00B10056" w:rsidRDefault="00865EAA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579C7" w14:textId="77777777" w:rsidR="00523E37" w:rsidRPr="00B10056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0DB1B11D" w14:textId="77777777" w:rsidR="00B91459" w:rsidRPr="00B10056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6AF5A9B" w14:textId="71B77E9F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ของกลุ่มบริษัทที่สำคัญแบ่งได้เป็นงานโครงการและการขายปลีก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ที่คล้ายคลึงกัน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6285479" w14:textId="3B9B14F3" w:rsidR="00D4194D" w:rsidRDefault="00523E37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2A14FB09" w14:textId="77777777" w:rsidR="00865EAA" w:rsidRPr="00B10056" w:rsidRDefault="00865EAA" w:rsidP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9F12DEE" w14:textId="3A758B47" w:rsidR="00524336" w:rsidRDefault="00523E37" w:rsidP="0059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50FBAD0" w14:textId="77777777" w:rsidR="00865EAA" w:rsidRPr="00B10056" w:rsidRDefault="00865EAA" w:rsidP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B4812F6" w14:textId="26F3B54E" w:rsidR="00D7136F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จังหวะเวลาในการรับรู้รายได้จากการขายและให้บริการของกลุ่มบริษัทและบริษัทสำหรับงวด</w:t>
      </w:r>
      <w:r w:rsidR="005212AE">
        <w:rPr>
          <w:rFonts w:ascii="Angsana New" w:hAnsi="Angsana New" w:hint="cs"/>
          <w:sz w:val="30"/>
          <w:szCs w:val="30"/>
          <w:cs/>
        </w:rPr>
        <w:t>หก</w:t>
      </w:r>
      <w:r w:rsidRPr="00B10056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3204" w:rsidRPr="00B10056">
        <w:rPr>
          <w:rFonts w:ascii="Angsana New" w:hAnsi="Angsana New"/>
          <w:sz w:val="30"/>
          <w:szCs w:val="30"/>
        </w:rPr>
        <w:t>3</w:t>
      </w:r>
      <w:r w:rsidR="007C7F66">
        <w:rPr>
          <w:rFonts w:ascii="Angsana New" w:hAnsi="Angsana New"/>
          <w:sz w:val="30"/>
          <w:szCs w:val="30"/>
        </w:rPr>
        <w:t xml:space="preserve">0 </w:t>
      </w:r>
      <w:r w:rsidR="007C7F6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10056">
        <w:rPr>
          <w:rFonts w:ascii="Angsana New" w:hAnsi="Angsana New"/>
          <w:sz w:val="30"/>
          <w:szCs w:val="30"/>
        </w:rPr>
        <w:t>256</w:t>
      </w:r>
      <w:r w:rsidR="00503204">
        <w:rPr>
          <w:rFonts w:ascii="Angsana New" w:hAnsi="Angsana New"/>
          <w:sz w:val="30"/>
          <w:szCs w:val="30"/>
        </w:rPr>
        <w:t>8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คือ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="001E2BE6">
        <w:rPr>
          <w:rFonts w:ascii="Angsana New" w:hAnsi="Angsana New"/>
          <w:sz w:val="30"/>
          <w:szCs w:val="30"/>
        </w:rPr>
        <w:t>1,069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="001D0BF2">
        <w:rPr>
          <w:rFonts w:ascii="Angsana New" w:hAnsi="Angsana New"/>
          <w:sz w:val="30"/>
          <w:szCs w:val="30"/>
        </w:rPr>
        <w:t xml:space="preserve"> </w:t>
      </w:r>
      <w:r w:rsidR="001E2BE6">
        <w:rPr>
          <w:rFonts w:ascii="Angsana New" w:hAnsi="Angsana New"/>
          <w:sz w:val="30"/>
          <w:szCs w:val="30"/>
        </w:rPr>
        <w:t>1,058</w:t>
      </w:r>
      <w:r w:rsidR="00503204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2C6FAF">
        <w:rPr>
          <w:rFonts w:ascii="Angsana New" w:hAnsi="Angsana New"/>
          <w:i/>
          <w:iCs/>
          <w:sz w:val="30"/>
          <w:szCs w:val="30"/>
        </w:rPr>
        <w:t xml:space="preserve">30 </w:t>
      </w:r>
      <w:r w:rsidR="002C6FAF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503204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7C7F66">
        <w:rPr>
          <w:rFonts w:ascii="Angsana New" w:hAnsi="Angsana New"/>
          <w:i/>
          <w:iCs/>
          <w:sz w:val="30"/>
          <w:szCs w:val="30"/>
        </w:rPr>
        <w:t>1</w:t>
      </w:r>
      <w:r w:rsidR="0039432A">
        <w:rPr>
          <w:rFonts w:ascii="Angsana New" w:hAnsi="Angsana New"/>
          <w:i/>
          <w:iCs/>
          <w:sz w:val="30"/>
          <w:szCs w:val="30"/>
        </w:rPr>
        <w:t>,</w:t>
      </w:r>
      <w:r w:rsidR="007C7F66">
        <w:rPr>
          <w:rFonts w:ascii="Angsana New" w:hAnsi="Angsana New"/>
          <w:i/>
          <w:iCs/>
          <w:sz w:val="30"/>
          <w:szCs w:val="30"/>
        </w:rPr>
        <w:t>127</w:t>
      </w:r>
      <w:r w:rsidR="00503204" w:rsidRPr="00503204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7F66">
        <w:rPr>
          <w:rFonts w:ascii="Angsana New" w:hAnsi="Angsana New"/>
          <w:i/>
          <w:iCs/>
          <w:sz w:val="30"/>
          <w:szCs w:val="30"/>
        </w:rPr>
        <w:t>1,119</w:t>
      </w:r>
      <w:r w:rsidR="00125FB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1E2BE6">
        <w:rPr>
          <w:rFonts w:ascii="Angsana New" w:hAnsi="Angsana New"/>
          <w:sz w:val="30"/>
          <w:szCs w:val="30"/>
        </w:rPr>
        <w:t>5</w:t>
      </w:r>
      <w:r w:rsidR="00503204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="00197011">
        <w:rPr>
          <w:rFonts w:ascii="Angsana New" w:hAnsi="Angsana New"/>
          <w:sz w:val="30"/>
          <w:szCs w:val="30"/>
        </w:rPr>
        <w:t xml:space="preserve"> </w:t>
      </w:r>
      <w:r w:rsidR="001E2BE6">
        <w:rPr>
          <w:rFonts w:ascii="Angsana New" w:hAnsi="Angsana New"/>
          <w:sz w:val="30"/>
          <w:szCs w:val="30"/>
        </w:rPr>
        <w:t>5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2C6FAF">
        <w:rPr>
          <w:rFonts w:ascii="Angsana New" w:hAnsi="Angsana New"/>
          <w:i/>
          <w:iCs/>
          <w:sz w:val="30"/>
          <w:szCs w:val="30"/>
        </w:rPr>
        <w:t xml:space="preserve">30 </w:t>
      </w:r>
      <w:r w:rsidR="002C6FAF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503204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7C7F66">
        <w:rPr>
          <w:rFonts w:ascii="Angsana New" w:hAnsi="Angsana New"/>
          <w:i/>
          <w:iCs/>
          <w:sz w:val="30"/>
          <w:szCs w:val="30"/>
        </w:rPr>
        <w:t>5</w:t>
      </w:r>
      <w:r w:rsidR="00503204" w:rsidRPr="00503204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7F66">
        <w:rPr>
          <w:rFonts w:ascii="Angsana New" w:hAnsi="Angsana New"/>
          <w:i/>
          <w:iCs/>
          <w:sz w:val="30"/>
          <w:szCs w:val="30"/>
        </w:rPr>
        <w:t>5</w:t>
      </w:r>
      <w:r w:rsidR="00503204" w:rsidRPr="00503204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F8C759B" w14:textId="39F99B04" w:rsidR="00DA6FAD" w:rsidRDefault="00DA6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A767C6" w14:textId="77777777" w:rsidR="007C7F66" w:rsidRPr="00046B9C" w:rsidRDefault="007C7F66" w:rsidP="007C7F6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046B9C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54450779" w14:textId="77777777" w:rsidR="007C7F66" w:rsidRPr="00046B9C" w:rsidRDefault="007C7F66" w:rsidP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9"/>
        <w:gridCol w:w="1524"/>
        <w:gridCol w:w="1624"/>
        <w:gridCol w:w="262"/>
        <w:gridCol w:w="839"/>
        <w:gridCol w:w="236"/>
        <w:gridCol w:w="1180"/>
      </w:tblGrid>
      <w:tr w:rsidR="007C7F66" w:rsidRPr="00046B9C" w14:paraId="274A7D07" w14:textId="77777777" w:rsidTr="006D608C">
        <w:tc>
          <w:tcPr>
            <w:tcW w:w="3419" w:type="dxa"/>
            <w:shd w:val="clear" w:color="auto" w:fill="auto"/>
            <w:vAlign w:val="bottom"/>
          </w:tcPr>
          <w:p w14:paraId="773C8033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670F1D29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9DE98D1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996B7B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47BD3A8E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17C3094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5460732F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32FAE9D" w14:textId="77777777" w:rsidR="007C7F66" w:rsidRPr="00046B9C" w:rsidDel="00D43E7A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C7F66" w:rsidRPr="00046B9C" w14:paraId="51EEF70C" w14:textId="77777777" w:rsidTr="006D608C">
        <w:tc>
          <w:tcPr>
            <w:tcW w:w="3419" w:type="dxa"/>
            <w:shd w:val="clear" w:color="auto" w:fill="auto"/>
          </w:tcPr>
          <w:p w14:paraId="6FAB2DA9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1503AE79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49491805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42B5D46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5EA5F7A8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01ACED6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F7DA34F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7F66" w:rsidRPr="00046B9C" w14:paraId="70BEA25C" w14:textId="77777777" w:rsidTr="006D608C">
        <w:tc>
          <w:tcPr>
            <w:tcW w:w="3419" w:type="dxa"/>
            <w:shd w:val="clear" w:color="auto" w:fill="auto"/>
          </w:tcPr>
          <w:p w14:paraId="57887008" w14:textId="0C6680E9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A35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24" w:type="dxa"/>
            <w:shd w:val="clear" w:color="auto" w:fill="auto"/>
          </w:tcPr>
          <w:p w14:paraId="283ED998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0E2E6B45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5D601BF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1E0DC166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C124B3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CA994CF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046B9C" w14:paraId="33CA69B0" w14:textId="77777777" w:rsidTr="006D608C">
        <w:tc>
          <w:tcPr>
            <w:tcW w:w="3419" w:type="dxa"/>
            <w:shd w:val="clear" w:color="auto" w:fill="auto"/>
          </w:tcPr>
          <w:p w14:paraId="5C67A978" w14:textId="6FAED949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24" w:type="dxa"/>
            <w:shd w:val="clear" w:color="auto" w:fill="auto"/>
          </w:tcPr>
          <w:p w14:paraId="0FDD38CA" w14:textId="4EE8F2DA" w:rsidR="007C7F66" w:rsidRPr="00046B9C" w:rsidRDefault="001E2BE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C7F66"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7F66"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C7F66"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574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14:paraId="34D848D8" w14:textId="1BE865F6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C5743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62" w:type="dxa"/>
          </w:tcPr>
          <w:p w14:paraId="686F476E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014334F" w14:textId="3350DEA8" w:rsidR="007C7F66" w:rsidRPr="00046B9C" w:rsidRDefault="001E2BE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0.050</w:t>
            </w:r>
          </w:p>
        </w:tc>
        <w:tc>
          <w:tcPr>
            <w:tcW w:w="236" w:type="dxa"/>
            <w:shd w:val="clear" w:color="auto" w:fill="auto"/>
          </w:tcPr>
          <w:p w14:paraId="72012A33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31BCD1D3" w14:textId="5ED33A34" w:rsidR="007C7F66" w:rsidRPr="00046B9C" w:rsidRDefault="001E2BE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24.60</w:t>
            </w:r>
          </w:p>
        </w:tc>
      </w:tr>
      <w:tr w:rsidR="007C7F66" w:rsidRPr="00046B9C" w14:paraId="6D7D7040" w14:textId="77777777" w:rsidTr="006D608C">
        <w:tc>
          <w:tcPr>
            <w:tcW w:w="3419" w:type="dxa"/>
            <w:shd w:val="clear" w:color="auto" w:fill="auto"/>
          </w:tcPr>
          <w:p w14:paraId="77455D33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3B156CAE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3FF7327E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958D91A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308D7F4E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59AA67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6DEB0DCD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046B9C" w14:paraId="3ECF7311" w14:textId="77777777" w:rsidTr="006D608C">
        <w:tc>
          <w:tcPr>
            <w:tcW w:w="3419" w:type="dxa"/>
            <w:shd w:val="clear" w:color="auto" w:fill="auto"/>
          </w:tcPr>
          <w:p w14:paraId="00482DFB" w14:textId="44662ADA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4" w:type="dxa"/>
            <w:shd w:val="clear" w:color="auto" w:fill="auto"/>
          </w:tcPr>
          <w:p w14:paraId="6C18AADB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095F8801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0F13434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306C7E51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36B195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64777E5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046B9C" w14:paraId="6518CF4D" w14:textId="77777777" w:rsidTr="006D608C">
        <w:tc>
          <w:tcPr>
            <w:tcW w:w="3419" w:type="dxa"/>
            <w:shd w:val="clear" w:color="auto" w:fill="auto"/>
          </w:tcPr>
          <w:p w14:paraId="377E3C14" w14:textId="34DEC6D0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14:paraId="00D38A22" w14:textId="3499CE80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4E66FD0A" w14:textId="42276864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6006356F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693CCF98" w14:textId="36145026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0.040</w:t>
            </w:r>
          </w:p>
        </w:tc>
        <w:tc>
          <w:tcPr>
            <w:tcW w:w="236" w:type="dxa"/>
            <w:shd w:val="clear" w:color="auto" w:fill="auto"/>
          </w:tcPr>
          <w:p w14:paraId="5CF4E61D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3A2CD5F4" w14:textId="54B52F90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19.68</w:t>
            </w:r>
          </w:p>
        </w:tc>
      </w:tr>
    </w:tbl>
    <w:p w14:paraId="07FFE957" w14:textId="77777777" w:rsidR="007C7F66" w:rsidRDefault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CDEFBB" w14:textId="77777777" w:rsidR="00865EAA" w:rsidRDefault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04CA52" w14:textId="77777777" w:rsidR="00865EAA" w:rsidRDefault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04D536" w14:textId="77777777" w:rsidR="00865EAA" w:rsidRDefault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EA5BEB" w14:textId="77777777" w:rsidR="00CD5AFA" w:rsidRPr="00B10056" w:rsidRDefault="00CD5AFA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63D51113" w14:textId="77777777" w:rsidR="00CD5AFA" w:rsidRPr="00B10056" w:rsidRDefault="00CD5AFA" w:rsidP="00287AE4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7FFCE369" w14:textId="77777777" w:rsidR="00CD5AFA" w:rsidRPr="00B10056" w:rsidRDefault="00CD5AFA" w:rsidP="00287A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1005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1005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3AD275C" w14:textId="77777777" w:rsidR="00CD5AFA" w:rsidRPr="00217EE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24"/>
          <w:szCs w:val="24"/>
          <w:cs/>
        </w:rPr>
      </w:pPr>
    </w:p>
    <w:p w14:paraId="0A11E3ED" w14:textId="5E0DBE5A" w:rsidR="00C945F6" w:rsidRDefault="00CD5AFA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970795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96CB4D" w14:textId="77777777" w:rsidR="00156E08" w:rsidRPr="004904A8" w:rsidRDefault="00156E08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B10056" w14:paraId="158999BD" w14:textId="77777777" w:rsidTr="00706B16">
        <w:trPr>
          <w:trHeight w:val="363"/>
          <w:tblHeader/>
        </w:trPr>
        <w:tc>
          <w:tcPr>
            <w:tcW w:w="2697" w:type="dxa"/>
            <w:vMerge w:val="restart"/>
            <w:shd w:val="clear" w:color="auto" w:fill="auto"/>
            <w:vAlign w:val="bottom"/>
          </w:tcPr>
          <w:p w14:paraId="4CC777C6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B10056" w14:paraId="108AD330" w14:textId="77777777" w:rsidTr="00706B16">
        <w:trPr>
          <w:trHeight w:val="363"/>
          <w:tblHeader/>
        </w:trPr>
        <w:tc>
          <w:tcPr>
            <w:tcW w:w="2697" w:type="dxa"/>
            <w:vMerge/>
            <w:shd w:val="clear" w:color="auto" w:fill="auto"/>
            <w:vAlign w:val="bottom"/>
          </w:tcPr>
          <w:p w14:paraId="5ADB960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B10056" w14:paraId="26A87B40" w14:textId="77777777" w:rsidTr="00706B1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38D48C7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14:paraId="0EB928FC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B10056" w14:paraId="36461E68" w14:textId="77777777" w:rsidTr="00706B1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288D0D22" w14:textId="77777777" w:rsidR="00523E37" w:rsidRPr="00B10056" w:rsidRDefault="00523E37" w:rsidP="00706B16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14:paraId="281EF36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F0F4009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B10056" w14:paraId="59EC8352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3B095326" w14:textId="77777777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B10056" w14:paraId="1BC45D4B" w14:textId="77777777" w:rsidTr="005565AE">
        <w:trPr>
          <w:trHeight w:val="326"/>
        </w:trPr>
        <w:tc>
          <w:tcPr>
            <w:tcW w:w="2697" w:type="dxa"/>
            <w:shd w:val="clear" w:color="auto" w:fill="auto"/>
          </w:tcPr>
          <w:p w14:paraId="6176C903" w14:textId="6172FA94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566E2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C7F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C7F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6B56EB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56EB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371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C1946" w:rsidRPr="00B10056" w14:paraId="115BFF82" w14:textId="77777777" w:rsidTr="006D608C">
        <w:trPr>
          <w:trHeight w:val="407"/>
        </w:trPr>
        <w:tc>
          <w:tcPr>
            <w:tcW w:w="2697" w:type="dxa"/>
            <w:shd w:val="clear" w:color="auto" w:fill="auto"/>
          </w:tcPr>
          <w:p w14:paraId="653DF471" w14:textId="0D72124D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ทางการเงิน</w:t>
            </w:r>
          </w:p>
        </w:tc>
        <w:tc>
          <w:tcPr>
            <w:tcW w:w="1620" w:type="dxa"/>
          </w:tcPr>
          <w:p w14:paraId="14D7908F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2CD17AF1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B6643D8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D459C9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1294647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61DF9B8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5A5F3408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690ED26A" w14:textId="77777777" w:rsidTr="006D608C">
        <w:trPr>
          <w:trHeight w:val="407"/>
        </w:trPr>
        <w:tc>
          <w:tcPr>
            <w:tcW w:w="2697" w:type="dxa"/>
            <w:shd w:val="clear" w:color="auto" w:fill="auto"/>
          </w:tcPr>
          <w:p w14:paraId="002F44CA" w14:textId="712B34E7" w:rsidR="004C1946" w:rsidRPr="00B10056" w:rsidRDefault="004C1946" w:rsidP="004C1946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06EBB8C" w14:textId="584297B3" w:rsidR="004C1946" w:rsidRPr="0049014C" w:rsidRDefault="0049014C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sz w:val="30"/>
                <w:szCs w:val="30"/>
                <w:lang w:eastAsia="ja-JP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  <w:tc>
          <w:tcPr>
            <w:tcW w:w="180" w:type="dxa"/>
          </w:tcPr>
          <w:p w14:paraId="231DAC4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65D291" w14:textId="21EE33FA" w:rsidR="004C1946" w:rsidRPr="0049014C" w:rsidRDefault="0049014C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14BCAD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23B041A4" w14:textId="2FF2EB7D" w:rsidR="004C1946" w:rsidRPr="0049014C" w:rsidRDefault="0049014C" w:rsidP="0049014C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  <w:tc>
          <w:tcPr>
            <w:tcW w:w="180" w:type="dxa"/>
            <w:gridSpan w:val="2"/>
          </w:tcPr>
          <w:p w14:paraId="3BD2ED45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54EDA" w14:textId="393E5DA6" w:rsidR="004C1946" w:rsidRPr="0049014C" w:rsidRDefault="0049014C" w:rsidP="0049014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</w:tr>
      <w:tr w:rsidR="004C1946" w:rsidRPr="00B10056" w14:paraId="279E0BA6" w14:textId="77777777" w:rsidTr="004C1946">
        <w:trPr>
          <w:trHeight w:val="407"/>
        </w:trPr>
        <w:tc>
          <w:tcPr>
            <w:tcW w:w="2697" w:type="dxa"/>
            <w:shd w:val="clear" w:color="auto" w:fill="auto"/>
          </w:tcPr>
          <w:p w14:paraId="04D2A106" w14:textId="040D92D7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F78153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CD35F29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682D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06F908" w14:textId="54D82ECF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top w:val="double" w:sz="4" w:space="0" w:color="auto"/>
            </w:tcBorders>
          </w:tcPr>
          <w:p w14:paraId="0D8C69D9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EC5575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3B37BB7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346791A8" w14:textId="77777777" w:rsidTr="006D608C">
        <w:trPr>
          <w:trHeight w:val="407"/>
        </w:trPr>
        <w:tc>
          <w:tcPr>
            <w:tcW w:w="2697" w:type="dxa"/>
            <w:shd w:val="clear" w:color="auto" w:fill="auto"/>
          </w:tcPr>
          <w:p w14:paraId="6208AF45" w14:textId="417C9BF5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238D764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9ABCB54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EA4319B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0FDADA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374BCB57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71C4A30B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1FAFC00E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0E6006FA" w14:textId="77777777" w:rsidTr="000C6AB0">
        <w:trPr>
          <w:trHeight w:val="407"/>
        </w:trPr>
        <w:tc>
          <w:tcPr>
            <w:tcW w:w="2697" w:type="dxa"/>
            <w:shd w:val="clear" w:color="auto" w:fill="auto"/>
          </w:tcPr>
          <w:p w14:paraId="07453EEB" w14:textId="5051196F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D17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068B7905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vAlign w:val="bottom"/>
          </w:tcPr>
          <w:p w14:paraId="2FAE5869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E827256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691DF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vAlign w:val="bottom"/>
          </w:tcPr>
          <w:p w14:paraId="44AE7214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5B46B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0FB42E47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601D305D" w14:textId="77777777" w:rsidTr="000C6AB0">
        <w:trPr>
          <w:trHeight w:val="407"/>
        </w:trPr>
        <w:tc>
          <w:tcPr>
            <w:tcW w:w="2697" w:type="dxa"/>
            <w:shd w:val="clear" w:color="auto" w:fill="auto"/>
          </w:tcPr>
          <w:p w14:paraId="6BEE2FC3" w14:textId="524994D5" w:rsidR="004C1946" w:rsidRPr="001D0BF2" w:rsidRDefault="004C1946" w:rsidP="001D0BF2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1D0BF2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1D0BF2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1D0BF2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1D0BF2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BAB2E39" w14:textId="6BDFA397" w:rsidR="004C1946" w:rsidRPr="0049014C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80" w:type="dxa"/>
            <w:vAlign w:val="bottom"/>
          </w:tcPr>
          <w:p w14:paraId="61190736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369FE6" w14:textId="7D93CD7D" w:rsidR="004C1946" w:rsidRPr="0049014C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2A10902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76E34C05" w14:textId="2A3F3B82" w:rsidR="004C1946" w:rsidRPr="00B10056" w:rsidRDefault="004C1946" w:rsidP="002903A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E841CD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3101C1" w14:textId="56DAB0E2" w:rsidR="004C1946" w:rsidRPr="00B10056" w:rsidRDefault="004C1946" w:rsidP="002903A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C1946" w:rsidRPr="00B10056" w14:paraId="126FF269" w14:textId="77777777" w:rsidTr="000C6AB0">
        <w:trPr>
          <w:trHeight w:val="407"/>
        </w:trPr>
        <w:tc>
          <w:tcPr>
            <w:tcW w:w="2697" w:type="dxa"/>
            <w:shd w:val="clear" w:color="auto" w:fill="auto"/>
          </w:tcPr>
          <w:p w14:paraId="39987309" w14:textId="77777777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881E07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198DC21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5B224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93DD8CD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top w:val="double" w:sz="4" w:space="0" w:color="auto"/>
            </w:tcBorders>
          </w:tcPr>
          <w:p w14:paraId="14B30B8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33CD6EAB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1B53EF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071D8D80" w14:textId="77777777" w:rsidTr="006D608C">
        <w:trPr>
          <w:tblHeader/>
        </w:trPr>
        <w:tc>
          <w:tcPr>
            <w:tcW w:w="2697" w:type="dxa"/>
            <w:shd w:val="clear" w:color="auto" w:fill="auto"/>
          </w:tcPr>
          <w:p w14:paraId="20037861" w14:textId="77777777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  <w:vAlign w:val="bottom"/>
          </w:tcPr>
          <w:p w14:paraId="3B109B2B" w14:textId="79FADE8F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C1946" w:rsidRPr="00B10056" w14:paraId="449DF253" w14:textId="77777777" w:rsidTr="00706B16">
        <w:trPr>
          <w:trHeight w:val="521"/>
        </w:trPr>
        <w:tc>
          <w:tcPr>
            <w:tcW w:w="2697" w:type="dxa"/>
            <w:shd w:val="clear" w:color="auto" w:fill="auto"/>
          </w:tcPr>
          <w:p w14:paraId="13CA28EA" w14:textId="77777777" w:rsidR="004C1946" w:rsidRPr="00B10056" w:rsidRDefault="004C1946" w:rsidP="004C1946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785357E5" w:rsidR="004C1946" w:rsidRPr="00B10056" w:rsidRDefault="004C1946" w:rsidP="002903A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1D3CD4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0B13F94D" w:rsidR="004C1946" w:rsidRPr="00B10056" w:rsidRDefault="004C1946" w:rsidP="002903A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5F83AADC" w:rsidR="004C1946" w:rsidRPr="0049014C" w:rsidRDefault="004C1946" w:rsidP="0035458F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52D6B911" w:rsidR="004C1946" w:rsidRPr="0049014C" w:rsidRDefault="004C1946" w:rsidP="0019721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</w:tr>
    </w:tbl>
    <w:p w14:paraId="5BFCE64D" w14:textId="77777777" w:rsidR="0039432A" w:rsidRDefault="0039432A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2"/>
          <w:szCs w:val="32"/>
        </w:rPr>
      </w:pPr>
    </w:p>
    <w:p w14:paraId="34722AA3" w14:textId="77777777" w:rsidR="00865EAA" w:rsidRDefault="00865EAA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2"/>
          <w:szCs w:val="32"/>
        </w:rPr>
      </w:pPr>
    </w:p>
    <w:p w14:paraId="4C4FF530" w14:textId="77777777" w:rsidR="00865EAA" w:rsidRDefault="00865EAA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2"/>
          <w:szCs w:val="32"/>
        </w:rPr>
      </w:pPr>
    </w:p>
    <w:p w14:paraId="644719BE" w14:textId="1ADA85E9" w:rsidR="00A34A98" w:rsidRPr="00B10056" w:rsidRDefault="00A34A98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B10056">
        <w:rPr>
          <w:rFonts w:ascii="Angsana New" w:hAnsi="Angsana New"/>
          <w:b/>
          <w:sz w:val="32"/>
          <w:szCs w:val="32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904A8">
        <w:rPr>
          <w:rFonts w:ascii="Angsana New" w:hAnsi="Angsana New"/>
          <w:b/>
          <w:sz w:val="32"/>
          <w:szCs w:val="32"/>
          <w:cs/>
        </w:rPr>
        <w:br/>
      </w:r>
      <w:r w:rsidR="008604A7" w:rsidRPr="00B10056">
        <w:rPr>
          <w:rFonts w:ascii="Angsana New" w:hAnsi="Angsana New"/>
          <w:b/>
          <w:sz w:val="32"/>
          <w:szCs w:val="32"/>
          <w:cs/>
        </w:rPr>
        <w:t>ใน</w:t>
      </w:r>
      <w:r w:rsidR="00F95081" w:rsidRPr="00B10056">
        <w:rPr>
          <w:rFonts w:ascii="Angsana New" w:hAnsi="Angsana New"/>
          <w:b/>
          <w:sz w:val="32"/>
          <w:szCs w:val="32"/>
          <w:cs/>
        </w:rPr>
        <w:t>งบฐานะการเงิน</w:t>
      </w:r>
    </w:p>
    <w:p w14:paraId="0F7705B1" w14:textId="77777777" w:rsidR="00050731" w:rsidRPr="00B10056" w:rsidRDefault="00050731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B10056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B10056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br w:type="page"/>
            </w:r>
            <w:r w:rsidR="00523E37"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B10056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435FFA12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147C6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="00147C6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16FB9126" w14:textId="17E9346A" w:rsidR="004C5743" w:rsidRDefault="004C5743" w:rsidP="00437155">
      <w:pPr>
        <w:rPr>
          <w:lang w:eastAsia="x-none"/>
        </w:rPr>
      </w:pPr>
    </w:p>
    <w:p w14:paraId="5F6C2D7E" w14:textId="2B72EC33" w:rsidR="006B56EB" w:rsidRPr="00865EAA" w:rsidRDefault="006B56EB" w:rsidP="00865EAA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EA0DFC0" w14:textId="77777777" w:rsidR="00523E37" w:rsidRPr="00454D50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7"/>
        <w:gridCol w:w="2192"/>
        <w:gridCol w:w="266"/>
        <w:gridCol w:w="1914"/>
      </w:tblGrid>
      <w:tr w:rsidR="00523E37" w:rsidRPr="00B10056" w14:paraId="0E1252A6" w14:textId="77777777" w:rsidTr="0081420E">
        <w:trPr>
          <w:trHeight w:val="440"/>
        </w:trPr>
        <w:tc>
          <w:tcPr>
            <w:tcW w:w="2647" w:type="pct"/>
          </w:tcPr>
          <w:p w14:paraId="7CB4BEAF" w14:textId="3242E0EC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371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C5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4C57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C5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80" w:type="pct"/>
          </w:tcPr>
          <w:p w14:paraId="3D043C2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58D3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C8890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B10056" w14:paraId="7FF42E3E" w14:textId="77777777" w:rsidTr="00304C15">
        <w:trPr>
          <w:trHeight w:val="434"/>
        </w:trPr>
        <w:tc>
          <w:tcPr>
            <w:tcW w:w="2647" w:type="pct"/>
          </w:tcPr>
          <w:p w14:paraId="6FF95FA7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CD77018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24F5" w:rsidRPr="00B10056" w14:paraId="0CDC5D35" w14:textId="77777777" w:rsidTr="0081420E">
        <w:trPr>
          <w:trHeight w:val="440"/>
        </w:trPr>
        <w:tc>
          <w:tcPr>
            <w:tcW w:w="2647" w:type="pct"/>
          </w:tcPr>
          <w:p w14:paraId="559F0572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0" w:type="pct"/>
          </w:tcPr>
          <w:p w14:paraId="50A0C93E" w14:textId="64C8D7C5" w:rsidR="000424F5" w:rsidRPr="00B10056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553FC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87C1FCA" w14:textId="21DADFCF" w:rsidR="000424F5" w:rsidRPr="00B10056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4F5" w:rsidRPr="00B10056" w14:paraId="62599FB1" w14:textId="77777777" w:rsidTr="0081420E">
        <w:trPr>
          <w:trHeight w:val="418"/>
        </w:trPr>
        <w:tc>
          <w:tcPr>
            <w:tcW w:w="2647" w:type="pct"/>
          </w:tcPr>
          <w:p w14:paraId="7A9432D2" w14:textId="328038A1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pct"/>
          </w:tcPr>
          <w:p w14:paraId="226EA3EB" w14:textId="66D23225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3" w:type="pct"/>
          </w:tcPr>
          <w:p w14:paraId="09932B2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6DEAC377" w14:textId="59B98690" w:rsidR="000424F5" w:rsidRPr="00B10056" w:rsidRDefault="001E2BE6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24F5" w:rsidRPr="00B10056" w14:paraId="4FF0817E" w14:textId="77777777" w:rsidTr="0081420E">
        <w:trPr>
          <w:trHeight w:val="428"/>
        </w:trPr>
        <w:tc>
          <w:tcPr>
            <w:tcW w:w="2647" w:type="pct"/>
          </w:tcPr>
          <w:p w14:paraId="722B40BD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6480C5C6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3" w:type="pct"/>
          </w:tcPr>
          <w:p w14:paraId="6DF97560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3D6C1555" w:rsidR="000424F5" w:rsidRPr="00B10056" w:rsidRDefault="001E2BE6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24F5" w:rsidRPr="00B10056" w14:paraId="24B7C519" w14:textId="77777777" w:rsidTr="0081420E">
        <w:trPr>
          <w:trHeight w:val="336"/>
        </w:trPr>
        <w:tc>
          <w:tcPr>
            <w:tcW w:w="2647" w:type="pct"/>
          </w:tcPr>
          <w:p w14:paraId="58A4A0C7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14:paraId="3EB8E29C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5DA5F3A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358404C5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424F5" w:rsidRPr="00B10056" w14:paraId="6F2F2127" w14:textId="77777777" w:rsidTr="0081420E">
        <w:trPr>
          <w:trHeight w:val="440"/>
        </w:trPr>
        <w:tc>
          <w:tcPr>
            <w:tcW w:w="2647" w:type="pct"/>
          </w:tcPr>
          <w:p w14:paraId="39110728" w14:textId="51909C41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80" w:type="pct"/>
          </w:tcPr>
          <w:p w14:paraId="5D4C5069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3B5C5E7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760F1F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24F5" w:rsidRPr="00B10056" w14:paraId="005BC1BB" w14:textId="77777777" w:rsidTr="0081420E">
        <w:trPr>
          <w:trHeight w:val="418"/>
        </w:trPr>
        <w:tc>
          <w:tcPr>
            <w:tcW w:w="2647" w:type="pct"/>
          </w:tcPr>
          <w:p w14:paraId="7E17CFF9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80" w:type="pct"/>
          </w:tcPr>
          <w:p w14:paraId="72927891" w14:textId="31A6E438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100,514</w:t>
            </w:r>
          </w:p>
        </w:tc>
        <w:tc>
          <w:tcPr>
            <w:tcW w:w="143" w:type="pct"/>
          </w:tcPr>
          <w:p w14:paraId="78284F47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D7659B1" w14:textId="585E6EEE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83,045</w:t>
            </w:r>
          </w:p>
        </w:tc>
      </w:tr>
      <w:tr w:rsidR="000424F5" w:rsidRPr="00B10056" w14:paraId="05AC6AA0" w14:textId="77777777" w:rsidTr="0081420E">
        <w:trPr>
          <w:trHeight w:val="418"/>
        </w:trPr>
        <w:tc>
          <w:tcPr>
            <w:tcW w:w="2647" w:type="pct"/>
          </w:tcPr>
          <w:p w14:paraId="5B23E206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80" w:type="pct"/>
          </w:tcPr>
          <w:p w14:paraId="0AA2D7C7" w14:textId="5AAA8FFA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3C95C2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49EA40" w14:textId="1C89CD25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4F5" w:rsidRPr="00B10056" w14:paraId="5E05DCDE" w14:textId="77777777" w:rsidTr="00DE2F3E">
        <w:trPr>
          <w:trHeight w:val="423"/>
        </w:trPr>
        <w:tc>
          <w:tcPr>
            <w:tcW w:w="2647" w:type="pct"/>
          </w:tcPr>
          <w:p w14:paraId="428339A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80" w:type="pct"/>
          </w:tcPr>
          <w:p w14:paraId="3F47274A" w14:textId="69A9E237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4,692</w:t>
            </w:r>
          </w:p>
        </w:tc>
        <w:tc>
          <w:tcPr>
            <w:tcW w:w="143" w:type="pct"/>
          </w:tcPr>
          <w:p w14:paraId="27BB0C23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DCD74C7" w14:textId="6115121C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2,922</w:t>
            </w:r>
          </w:p>
        </w:tc>
      </w:tr>
      <w:tr w:rsidR="000424F5" w:rsidRPr="00B10056" w14:paraId="15A3DE47" w14:textId="77777777" w:rsidTr="00DE2F3E">
        <w:trPr>
          <w:trHeight w:val="467"/>
        </w:trPr>
        <w:tc>
          <w:tcPr>
            <w:tcW w:w="2647" w:type="pct"/>
          </w:tcPr>
          <w:p w14:paraId="3D818BE8" w14:textId="30E628A3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เลตเตอร์ออฟเครดิตและสินเชื่อเพื่อการนำเข้า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สำหรับซื้อสินค้าและวัสดุที่ยังไม่ได้ใช้</w:t>
            </w:r>
          </w:p>
        </w:tc>
        <w:tc>
          <w:tcPr>
            <w:tcW w:w="1180" w:type="pct"/>
            <w:vAlign w:val="bottom"/>
          </w:tcPr>
          <w:p w14:paraId="2DE10EBC" w14:textId="24E7CC4E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10,542</w:t>
            </w:r>
          </w:p>
        </w:tc>
        <w:tc>
          <w:tcPr>
            <w:tcW w:w="143" w:type="pct"/>
          </w:tcPr>
          <w:p w14:paraId="2DFF18C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0B3020B" w14:textId="77777777" w:rsidR="000424F5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E65E235" w14:textId="5FD52C8C" w:rsidR="00F937BF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9,952</w:t>
            </w:r>
          </w:p>
        </w:tc>
      </w:tr>
      <w:tr w:rsidR="000424F5" w:rsidRPr="00B10056" w14:paraId="5369A73D" w14:textId="77777777" w:rsidTr="008E5027">
        <w:trPr>
          <w:trHeight w:val="467"/>
        </w:trPr>
        <w:tc>
          <w:tcPr>
            <w:tcW w:w="2647" w:type="pct"/>
          </w:tcPr>
          <w:p w14:paraId="5FE96292" w14:textId="78D41A26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bottom"/>
          </w:tcPr>
          <w:p w14:paraId="17777699" w14:textId="03E876AB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16,977</w:t>
            </w:r>
          </w:p>
        </w:tc>
        <w:tc>
          <w:tcPr>
            <w:tcW w:w="143" w:type="pct"/>
          </w:tcPr>
          <w:p w14:paraId="5D0D9336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vAlign w:val="bottom"/>
          </w:tcPr>
          <w:p w14:paraId="6CD57154" w14:textId="0284DE35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16,977</w:t>
            </w:r>
          </w:p>
        </w:tc>
      </w:tr>
      <w:tr w:rsidR="000424F5" w:rsidRPr="00B10056" w14:paraId="3F953A93" w14:textId="77777777" w:rsidTr="0081420E">
        <w:trPr>
          <w:trHeight w:val="467"/>
        </w:trPr>
        <w:tc>
          <w:tcPr>
            <w:tcW w:w="2647" w:type="pct"/>
          </w:tcPr>
          <w:p w14:paraId="0708062B" w14:textId="427F356E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59E14FF3" w14:textId="7212E748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132,725</w:t>
            </w:r>
          </w:p>
        </w:tc>
        <w:tc>
          <w:tcPr>
            <w:tcW w:w="143" w:type="pct"/>
          </w:tcPr>
          <w:p w14:paraId="33C4FD30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731E119" w14:textId="79D106B8" w:rsidR="000424F5" w:rsidRPr="00B10056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112,896</w:t>
            </w:r>
          </w:p>
        </w:tc>
      </w:tr>
    </w:tbl>
    <w:p w14:paraId="5B52FBB0" w14:textId="77777777" w:rsidR="00CD5AFA" w:rsidRPr="00454D50" w:rsidRDefault="00CD5AFA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</w:rPr>
      </w:pPr>
    </w:p>
    <w:p w14:paraId="18C2B581" w14:textId="77777777" w:rsidR="001D0BF2" w:rsidRPr="00732A99" w:rsidRDefault="001D0BF2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</w:t>
      </w:r>
    </w:p>
    <w:p w14:paraId="00B9D2EF" w14:textId="77777777" w:rsidR="001D0BF2" w:rsidRPr="00454D50" w:rsidRDefault="001D0BF2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D5BFEA" w14:textId="5FB36AE9" w:rsidR="001D0BF2" w:rsidRDefault="001D0BF2" w:rsidP="003D6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 xml:space="preserve">บริษัทได้ทำสัญญารับบริการจัดหาสาธารณูปโภคและสิ่งอำนวยความสะดวกภายในอาคารกับบริษัทหลายแห่ง </w:t>
      </w:r>
      <w:r w:rsidR="003D6EAC">
        <w:rPr>
          <w:rFonts w:asciiTheme="majorBidi" w:hAnsiTheme="majorBidi"/>
          <w:sz w:val="30"/>
          <w:szCs w:val="30"/>
        </w:rPr>
        <w:br/>
      </w:r>
      <w:r w:rsidRPr="00732A99">
        <w:rPr>
          <w:rFonts w:asciiTheme="majorBidi" w:hAnsiTheme="majorBidi"/>
          <w:sz w:val="30"/>
          <w:szCs w:val="30"/>
          <w:cs/>
        </w:rPr>
        <w:t xml:space="preserve">โดยมีระยะเวลาสัญญา </w:t>
      </w:r>
      <w:r w:rsidRPr="00766BF6">
        <w:rPr>
          <w:rFonts w:asciiTheme="majorBidi" w:hAnsiTheme="majorBidi"/>
          <w:sz w:val="30"/>
          <w:szCs w:val="30"/>
        </w:rPr>
        <w:t>3</w:t>
      </w:r>
      <w:r w:rsidRPr="00732A99">
        <w:rPr>
          <w:rFonts w:asciiTheme="majorBidi" w:hAnsiTheme="majorBidi"/>
          <w:sz w:val="30"/>
          <w:szCs w:val="30"/>
          <w:cs/>
        </w:rPr>
        <w:t xml:space="preserve"> ปี ซึ่งมีค่าบริการเป็นรายเดือนตามที่ระบุไว้ในสัญญา</w:t>
      </w:r>
    </w:p>
    <w:p w14:paraId="47169251" w14:textId="77777777" w:rsidR="00865EAA" w:rsidRPr="001D0BF2" w:rsidRDefault="00865EAA" w:rsidP="003D6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78DF14D" w14:textId="77777777" w:rsidR="001D0BF2" w:rsidRPr="00454D50" w:rsidRDefault="001D0BF2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  <w:cs/>
        </w:rPr>
      </w:pPr>
    </w:p>
    <w:p w14:paraId="6FC08755" w14:textId="41989691" w:rsidR="0068783E" w:rsidRPr="00B10056" w:rsidRDefault="00FC687C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3</w:t>
      </w:r>
      <w:r w:rsidR="004C5743">
        <w:rPr>
          <w:rFonts w:ascii="Angsana New" w:hAnsi="Angsana New"/>
          <w:sz w:val="30"/>
          <w:szCs w:val="30"/>
        </w:rPr>
        <w:t xml:space="preserve">0 </w:t>
      </w:r>
      <w:r w:rsidR="004C5743">
        <w:rPr>
          <w:rFonts w:ascii="Angsana New" w:hAnsi="Angsana New" w:hint="cs"/>
          <w:sz w:val="30"/>
          <w:szCs w:val="30"/>
          <w:cs/>
        </w:rPr>
        <w:t>มิถุนายน</w:t>
      </w:r>
      <w:r w:rsidR="00BF1F42">
        <w:rPr>
          <w:rFonts w:ascii="Angsana New" w:hAnsi="Angsana New" w:hint="cs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2568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>กลุ่ม</w:t>
      </w:r>
      <w:r w:rsidR="00523E37"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10056">
        <w:rPr>
          <w:rFonts w:ascii="Angsana New" w:hAnsi="Angsana New"/>
          <w:sz w:val="30"/>
          <w:szCs w:val="30"/>
          <w:cs/>
        </w:rPr>
        <w:t>แห่ง</w:t>
      </w:r>
      <w:r w:rsidR="001F2A00">
        <w:rPr>
          <w:rFonts w:ascii="Angsana New" w:hAnsi="Angsana New"/>
          <w:sz w:val="30"/>
          <w:szCs w:val="30"/>
        </w:rPr>
        <w:br/>
      </w:r>
      <w:r w:rsidR="00523E37" w:rsidRPr="001F2A00">
        <w:rPr>
          <w:rFonts w:ascii="Angsana New" w:hAnsi="Angsana New"/>
          <w:spacing w:val="-4"/>
          <w:sz w:val="30"/>
          <w:szCs w:val="30"/>
          <w:cs/>
        </w:rPr>
        <w:t>เพื่อการใช้ไฟฟ้าเป็นจำนวนเงิน</w:t>
      </w:r>
      <w:r w:rsidR="00A75352" w:rsidRPr="001F2A00">
        <w:rPr>
          <w:rFonts w:ascii="Angsana New" w:hAnsi="Angsana New"/>
          <w:spacing w:val="-4"/>
          <w:sz w:val="30"/>
          <w:szCs w:val="30"/>
        </w:rPr>
        <w:t xml:space="preserve"> </w:t>
      </w:r>
      <w:r w:rsidR="00F937BF">
        <w:rPr>
          <w:rFonts w:ascii="Angsana New" w:hAnsi="Angsana New"/>
          <w:spacing w:val="-4"/>
          <w:sz w:val="30"/>
          <w:szCs w:val="30"/>
        </w:rPr>
        <w:t>2.7</w:t>
      </w:r>
      <w:r w:rsidR="004C5743">
        <w:rPr>
          <w:rFonts w:ascii="Angsana New" w:hAnsi="Angsana New"/>
          <w:spacing w:val="-4"/>
          <w:sz w:val="30"/>
          <w:szCs w:val="30"/>
        </w:rPr>
        <w:t xml:space="preserve"> </w:t>
      </w:r>
      <w:r w:rsidR="00523E37" w:rsidRPr="001F2A0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23E37" w:rsidRPr="001F2A00">
        <w:rPr>
          <w:rFonts w:ascii="Angsana New" w:hAnsi="Angsana New"/>
          <w:spacing w:val="-4"/>
          <w:sz w:val="30"/>
          <w:szCs w:val="30"/>
        </w:rPr>
        <w:t> 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="00523E37" w:rsidRPr="001F2A0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BF1F42" w:rsidRPr="001F2A00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A34A98" w:rsidRPr="001F2A0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BF1F42" w:rsidRPr="001F2A00">
        <w:rPr>
          <w:rFonts w:ascii="Angsana New" w:hAnsi="Angsana New"/>
          <w:i/>
          <w:iCs/>
          <w:spacing w:val="-4"/>
          <w:sz w:val="30"/>
          <w:szCs w:val="30"/>
        </w:rPr>
        <w:t xml:space="preserve">2.7 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246306" w:rsidRPr="001F2A0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56E08" w:rsidRPr="001F2A00">
        <w:rPr>
          <w:rFonts w:ascii="Angsana New" w:hAnsi="Angsana New" w:hint="cs"/>
          <w:spacing w:val="-4"/>
          <w:sz w:val="30"/>
          <w:szCs w:val="30"/>
          <w:cs/>
        </w:rPr>
        <w:t>เพื่อ</w:t>
      </w:r>
      <w:r w:rsidR="00523E37" w:rsidRPr="001F2A00">
        <w:rPr>
          <w:rFonts w:ascii="Angsana New" w:hAnsi="Angsana New" w:hint="cs"/>
          <w:spacing w:val="-4"/>
          <w:sz w:val="30"/>
          <w:szCs w:val="30"/>
          <w:cs/>
        </w:rPr>
        <w:t>ค้ำประกันผลงานเป็นจำนวนเงิน</w:t>
      </w:r>
      <w:bookmarkStart w:id="1" w:name="_Hlk15140898"/>
      <w:r w:rsidR="00A75352" w:rsidRPr="00B10056">
        <w:rPr>
          <w:rFonts w:ascii="Angsana New" w:hAnsi="Angsana New"/>
          <w:sz w:val="30"/>
          <w:szCs w:val="30"/>
        </w:rPr>
        <w:t xml:space="preserve"> </w:t>
      </w:r>
      <w:bookmarkEnd w:id="1"/>
      <w:r w:rsidR="00F937BF">
        <w:rPr>
          <w:rFonts w:ascii="Angsana New" w:hAnsi="Angsana New"/>
          <w:sz w:val="30"/>
          <w:szCs w:val="30"/>
        </w:rPr>
        <w:t>82.2</w:t>
      </w:r>
      <w:r w:rsidR="0002631F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85.7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523E37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246306" w:rsidRPr="00B10056">
        <w:rPr>
          <w:rFonts w:ascii="Angsana New" w:hAnsi="Angsana New" w:hint="cs"/>
          <w:sz w:val="30"/>
          <w:szCs w:val="30"/>
          <w:cs/>
        </w:rPr>
        <w:t>และค้ำประกัน</w:t>
      </w:r>
      <w:r w:rsidR="00246306">
        <w:rPr>
          <w:rFonts w:ascii="Angsana New" w:hAnsi="Angsana New" w:hint="cs"/>
          <w:sz w:val="30"/>
          <w:szCs w:val="30"/>
          <w:cs/>
        </w:rPr>
        <w:t>การประกวดราคา</w:t>
      </w:r>
      <w:r w:rsidR="0039432A">
        <w:rPr>
          <w:rFonts w:ascii="Angsana New" w:hAnsi="Angsana New" w:hint="cs"/>
          <w:sz w:val="30"/>
          <w:szCs w:val="30"/>
          <w:cs/>
        </w:rPr>
        <w:t>เ</w:t>
      </w:r>
      <w:r w:rsidR="00246306" w:rsidRPr="00B10056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246306">
        <w:rPr>
          <w:rFonts w:ascii="Angsana New" w:hAnsi="Angsana New"/>
          <w:sz w:val="30"/>
          <w:szCs w:val="30"/>
        </w:rPr>
        <w:t xml:space="preserve"> </w:t>
      </w:r>
      <w:r w:rsidR="00F937BF">
        <w:rPr>
          <w:rFonts w:ascii="Angsana New" w:hAnsi="Angsana New"/>
          <w:sz w:val="30"/>
          <w:szCs w:val="30"/>
        </w:rPr>
        <w:t>15.6</w:t>
      </w:r>
      <w:r w:rsidR="0002631F">
        <w:rPr>
          <w:rFonts w:ascii="Angsana New" w:hAnsi="Angsana New"/>
          <w:sz w:val="30"/>
          <w:szCs w:val="30"/>
        </w:rPr>
        <w:t xml:space="preserve"> </w:t>
      </w:r>
      <w:r w:rsidR="002463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903A2">
        <w:rPr>
          <w:rFonts w:ascii="Angsana New" w:hAnsi="Angsana New"/>
          <w:sz w:val="30"/>
          <w:szCs w:val="30"/>
        </w:rPr>
        <w:br/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: 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9.5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)</w:t>
      </w:r>
    </w:p>
    <w:p w14:paraId="2B37CDCD" w14:textId="77777777" w:rsidR="00B53CB9" w:rsidRPr="00454D50" w:rsidRDefault="00B53CB9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</w:rPr>
      </w:pPr>
    </w:p>
    <w:p w14:paraId="73557AB9" w14:textId="0BA2473A" w:rsidR="00D44097" w:rsidRDefault="00FC687C" w:rsidP="00050731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3</w:t>
      </w:r>
      <w:r w:rsidR="004C5743">
        <w:rPr>
          <w:rFonts w:ascii="Angsana New" w:hAnsi="Angsana New"/>
          <w:sz w:val="30"/>
          <w:szCs w:val="30"/>
        </w:rPr>
        <w:t xml:space="preserve">0 </w:t>
      </w:r>
      <w:r w:rsidR="004C5743">
        <w:rPr>
          <w:rFonts w:ascii="Angsana New" w:hAnsi="Angsana New" w:hint="cs"/>
          <w:sz w:val="30"/>
          <w:szCs w:val="30"/>
          <w:cs/>
        </w:rPr>
        <w:t>มิถุนายน</w:t>
      </w:r>
      <w:r w:rsidR="00BF1F42">
        <w:rPr>
          <w:rFonts w:ascii="Angsana New" w:hAnsi="Angsana New" w:hint="cs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2568</w:t>
      </w:r>
      <w:r w:rsidR="00BF1F42" w:rsidRPr="00B10056">
        <w:rPr>
          <w:rFonts w:ascii="Angsana New" w:hAnsi="Angsana New"/>
          <w:sz w:val="30"/>
          <w:szCs w:val="30"/>
          <w:cs/>
        </w:rPr>
        <w:t xml:space="preserve"> </w:t>
      </w:r>
      <w:r w:rsidR="00523E37"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10056">
        <w:rPr>
          <w:rFonts w:ascii="Angsana New" w:hAnsi="Angsana New"/>
          <w:sz w:val="30"/>
          <w:szCs w:val="30"/>
          <w:cs/>
        </w:rPr>
        <w:t>แ</w:t>
      </w:r>
      <w:r w:rsidR="00523E37" w:rsidRPr="00B10056">
        <w:rPr>
          <w:rFonts w:ascii="Angsana New" w:hAnsi="Angsana New" w:hint="cs"/>
          <w:sz w:val="30"/>
          <w:szCs w:val="30"/>
          <w:cs/>
        </w:rPr>
        <w:t>ห่</w:t>
      </w:r>
      <w:r w:rsidR="00523E37" w:rsidRPr="00B10056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="00523E37" w:rsidRPr="00B10056">
        <w:rPr>
          <w:rFonts w:ascii="Angsana New" w:hAnsi="Angsana New" w:hint="cs"/>
          <w:sz w:val="30"/>
          <w:szCs w:val="30"/>
          <w:cs/>
        </w:rPr>
        <w:t>เ</w:t>
      </w:r>
      <w:r w:rsidR="00523E37" w:rsidRPr="00B10056">
        <w:rPr>
          <w:rFonts w:ascii="Angsana New" w:hAnsi="Angsana New"/>
          <w:sz w:val="30"/>
          <w:szCs w:val="30"/>
          <w:cs/>
        </w:rPr>
        <w:t>ป็นจำนวนเงิน</w:t>
      </w:r>
      <w:bookmarkStart w:id="2" w:name="_Hlk15140909"/>
      <w:r w:rsidR="00982677" w:rsidRPr="00B10056">
        <w:rPr>
          <w:rFonts w:ascii="Angsana New" w:hAnsi="Angsana New"/>
          <w:sz w:val="30"/>
          <w:szCs w:val="30"/>
        </w:rPr>
        <w:t xml:space="preserve"> </w:t>
      </w:r>
      <w:bookmarkEnd w:id="2"/>
      <w:r w:rsidR="00F937BF">
        <w:rPr>
          <w:rFonts w:ascii="Angsana New" w:hAnsi="Angsana New"/>
          <w:sz w:val="30"/>
          <w:szCs w:val="30"/>
        </w:rPr>
        <w:t>1.0</w:t>
      </w:r>
      <w:r w:rsidR="00BF1F42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/>
          <w:sz w:val="30"/>
          <w:szCs w:val="30"/>
          <w:cs/>
        </w:rPr>
        <w:t>ล้านบาท</w:t>
      </w:r>
      <w:r w:rsidR="00523E37" w:rsidRPr="00B10056">
        <w:rPr>
          <w:rFonts w:ascii="Angsana New" w:hAnsi="Angsana New"/>
          <w:sz w:val="30"/>
          <w:szCs w:val="30"/>
        </w:rPr>
        <w:t> 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(31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:</w:t>
      </w:r>
      <w:r w:rsidR="00A34A98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D0BF2">
        <w:rPr>
          <w:rFonts w:ascii="Angsana New" w:hAnsi="Angsana New"/>
          <w:i/>
          <w:iCs/>
          <w:sz w:val="30"/>
          <w:szCs w:val="30"/>
        </w:rPr>
        <w:t>1.0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1005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523E37" w:rsidRPr="00B10056">
        <w:rPr>
          <w:rFonts w:ascii="Angsana New" w:hAnsi="Angsana New"/>
          <w:sz w:val="30"/>
          <w:szCs w:val="30"/>
          <w:cs/>
        </w:rPr>
        <w:t xml:space="preserve"> </w:t>
      </w:r>
      <w:r w:rsidR="00156E08">
        <w:rPr>
          <w:rFonts w:ascii="Angsana New" w:hAnsi="Angsana New" w:hint="cs"/>
          <w:sz w:val="30"/>
          <w:szCs w:val="30"/>
          <w:cs/>
        </w:rPr>
        <w:t>เพื่อ</w:t>
      </w:r>
      <w:r w:rsidR="00156E08" w:rsidRPr="00B10056">
        <w:rPr>
          <w:rFonts w:ascii="Angsana New" w:hAnsi="Angsana New" w:hint="cs"/>
          <w:sz w:val="30"/>
          <w:szCs w:val="30"/>
          <w:cs/>
        </w:rPr>
        <w:t>ค้ำประกันผลงานเป็นจำนวนเงิน</w:t>
      </w:r>
      <w:r w:rsidR="0002631F">
        <w:rPr>
          <w:rFonts w:ascii="Angsana New" w:hAnsi="Angsana New"/>
          <w:sz w:val="30"/>
          <w:szCs w:val="30"/>
        </w:rPr>
        <w:t xml:space="preserve"> </w:t>
      </w:r>
      <w:r w:rsidR="00F937BF">
        <w:rPr>
          <w:rFonts w:ascii="Angsana New" w:hAnsi="Angsana New"/>
          <w:sz w:val="30"/>
          <w:szCs w:val="30"/>
        </w:rPr>
        <w:br/>
        <w:t>76.4</w:t>
      </w:r>
      <w:r w:rsidR="00BF1F42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="000B7229" w:rsidRPr="00B10056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1D0BF2">
        <w:rPr>
          <w:rFonts w:ascii="Angsana New" w:hAnsi="Angsana New"/>
          <w:i/>
          <w:iCs/>
          <w:sz w:val="30"/>
          <w:szCs w:val="30"/>
        </w:rPr>
        <w:t>79.6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46306">
        <w:rPr>
          <w:rFonts w:ascii="Angsana New" w:hAnsi="Angsana New"/>
          <w:i/>
          <w:iCs/>
          <w:sz w:val="30"/>
          <w:szCs w:val="30"/>
        </w:rPr>
        <w:t xml:space="preserve"> </w:t>
      </w:r>
      <w:r w:rsidR="00156E08" w:rsidRPr="00B10056">
        <w:rPr>
          <w:rFonts w:ascii="Angsana New" w:hAnsi="Angsana New" w:hint="cs"/>
          <w:sz w:val="30"/>
          <w:szCs w:val="30"/>
          <w:cs/>
        </w:rPr>
        <w:t>และค้ำประกัน</w:t>
      </w:r>
      <w:r w:rsidR="00156E08">
        <w:rPr>
          <w:rFonts w:ascii="Angsana New" w:hAnsi="Angsana New" w:hint="cs"/>
          <w:sz w:val="30"/>
          <w:szCs w:val="30"/>
          <w:cs/>
        </w:rPr>
        <w:t>การประกวดราคา</w:t>
      </w:r>
      <w:r w:rsidR="003D6EAC">
        <w:rPr>
          <w:rFonts w:ascii="Angsana New" w:hAnsi="Angsana New" w:hint="cs"/>
          <w:sz w:val="30"/>
          <w:szCs w:val="30"/>
          <w:cs/>
        </w:rPr>
        <w:t>เ</w:t>
      </w:r>
      <w:r w:rsidR="00156E08" w:rsidRPr="00B10056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156E08">
        <w:rPr>
          <w:rFonts w:ascii="Angsana New" w:hAnsi="Angsana New"/>
          <w:sz w:val="30"/>
          <w:szCs w:val="30"/>
        </w:rPr>
        <w:t xml:space="preserve"> </w:t>
      </w:r>
      <w:r w:rsidR="00F937BF">
        <w:rPr>
          <w:rFonts w:ascii="Angsana New" w:hAnsi="Angsana New"/>
          <w:sz w:val="30"/>
          <w:szCs w:val="30"/>
        </w:rPr>
        <w:t>5.6</w:t>
      </w:r>
      <w:r w:rsidR="0002631F">
        <w:rPr>
          <w:rFonts w:ascii="Angsana New" w:hAnsi="Angsana New"/>
          <w:sz w:val="30"/>
          <w:szCs w:val="30"/>
        </w:rPr>
        <w:t xml:space="preserve"> </w:t>
      </w:r>
      <w:r w:rsidR="002463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903A2">
        <w:rPr>
          <w:rFonts w:ascii="Angsana New" w:hAnsi="Angsana New"/>
          <w:sz w:val="30"/>
          <w:szCs w:val="30"/>
        </w:rPr>
        <w:br/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: </w:t>
      </w:r>
      <w:r w:rsidR="001D0BF2">
        <w:rPr>
          <w:rFonts w:ascii="Angsana New" w:hAnsi="Angsana New"/>
          <w:i/>
          <w:iCs/>
          <w:sz w:val="30"/>
          <w:szCs w:val="30"/>
        </w:rPr>
        <w:t>3.9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)</w:t>
      </w:r>
    </w:p>
    <w:p w14:paraId="6A5E5DC3" w14:textId="77777777" w:rsidR="001D0BF2" w:rsidRPr="00454D50" w:rsidRDefault="001D0BF2" w:rsidP="00050731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</w:rPr>
      </w:pPr>
    </w:p>
    <w:p w14:paraId="1EF9BAE3" w14:textId="310E323B" w:rsidR="00FE2AD8" w:rsidRPr="005B02B8" w:rsidRDefault="00D44097" w:rsidP="00454D50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3</w:t>
      </w:r>
      <w:r w:rsidR="004C5743">
        <w:rPr>
          <w:rFonts w:ascii="Angsana New" w:hAnsi="Angsana New"/>
          <w:sz w:val="30"/>
          <w:szCs w:val="30"/>
        </w:rPr>
        <w:t xml:space="preserve">0 </w:t>
      </w:r>
      <w:r w:rsidR="004C5743">
        <w:rPr>
          <w:rFonts w:ascii="Angsana New" w:hAnsi="Angsana New" w:hint="cs"/>
          <w:sz w:val="30"/>
          <w:szCs w:val="30"/>
          <w:cs/>
        </w:rPr>
        <w:t>มิถุนายน</w:t>
      </w:r>
      <w:r w:rsidR="00BF1F42">
        <w:rPr>
          <w:rFonts w:ascii="Angsana New" w:hAnsi="Angsana New" w:hint="cs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2568</w:t>
      </w:r>
      <w:r w:rsidR="00BF1F42"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="00F059AC">
        <w:rPr>
          <w:rFonts w:ascii="Angsana New" w:hAnsi="Angsana New"/>
          <w:sz w:val="30"/>
          <w:szCs w:val="30"/>
        </w:rPr>
        <w:t xml:space="preserve"> </w:t>
      </w:r>
      <w:r w:rsidR="00F937BF">
        <w:rPr>
          <w:rFonts w:ascii="Angsana New" w:hAnsi="Angsana New"/>
          <w:sz w:val="30"/>
          <w:szCs w:val="30"/>
        </w:rPr>
        <w:t>265.6</w:t>
      </w:r>
      <w:r w:rsidR="00BF1F42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B10056">
        <w:rPr>
          <w:rFonts w:ascii="Angsana New" w:hAnsi="Angsana New"/>
          <w:i/>
          <w:iCs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31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239.0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sectPr w:rsidR="00FE2AD8" w:rsidRPr="005B02B8" w:rsidSect="00DD5879">
      <w:headerReference w:type="default" r:id="rId11"/>
      <w:footerReference w:type="default" r:id="rId12"/>
      <w:type w:val="continuous"/>
      <w:pgSz w:w="11909" w:h="16834" w:code="9"/>
      <w:pgMar w:top="691" w:right="1152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1EB53" w14:textId="77777777" w:rsidR="00C563C3" w:rsidRDefault="00C563C3" w:rsidP="00FC04D5">
      <w:r>
        <w:separator/>
      </w:r>
    </w:p>
  </w:endnote>
  <w:endnote w:type="continuationSeparator" w:id="0">
    <w:p w14:paraId="65867C0D" w14:textId="77777777" w:rsidR="00C563C3" w:rsidRDefault="00C563C3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06544" w14:textId="77777777" w:rsidR="00C563C3" w:rsidRDefault="00C563C3" w:rsidP="00FC04D5">
      <w:r>
        <w:separator/>
      </w:r>
    </w:p>
  </w:footnote>
  <w:footnote w:type="continuationSeparator" w:id="0">
    <w:p w14:paraId="58E6F248" w14:textId="77777777" w:rsidR="00C563C3" w:rsidRDefault="00C563C3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876403C" w14:textId="6DAF7514" w:rsidR="007C7F66" w:rsidRDefault="007C7F66" w:rsidP="007C7F6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2568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5F7F"/>
    <w:multiLevelType w:val="singleLevel"/>
    <w:tmpl w:val="89E0DC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14CE4AA2"/>
    <w:multiLevelType w:val="hybridMultilevel"/>
    <w:tmpl w:val="4462D41A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CDA6FA6"/>
    <w:multiLevelType w:val="hybridMultilevel"/>
    <w:tmpl w:val="6928B512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14"/>
  </w:num>
  <w:num w:numId="12" w16cid:durableId="1338076766">
    <w:abstractNumId w:val="12"/>
  </w:num>
  <w:num w:numId="13" w16cid:durableId="1755734970">
    <w:abstractNumId w:val="17"/>
  </w:num>
  <w:num w:numId="14" w16cid:durableId="960574881">
    <w:abstractNumId w:val="13"/>
  </w:num>
  <w:num w:numId="15" w16cid:durableId="141428454">
    <w:abstractNumId w:val="15"/>
  </w:num>
  <w:num w:numId="16" w16cid:durableId="1575166250">
    <w:abstractNumId w:val="18"/>
  </w:num>
  <w:num w:numId="17" w16cid:durableId="871654528">
    <w:abstractNumId w:val="11"/>
  </w:num>
  <w:num w:numId="18" w16cid:durableId="2069062661">
    <w:abstractNumId w:val="16"/>
  </w:num>
  <w:num w:numId="19" w16cid:durableId="312273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92238765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C48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1B5"/>
    <w:rsid w:val="00005630"/>
    <w:rsid w:val="0000577F"/>
    <w:rsid w:val="00005923"/>
    <w:rsid w:val="0000593C"/>
    <w:rsid w:val="00005AE4"/>
    <w:rsid w:val="00005DFA"/>
    <w:rsid w:val="00005EFC"/>
    <w:rsid w:val="00006CB2"/>
    <w:rsid w:val="00007250"/>
    <w:rsid w:val="000074DF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1DE5"/>
    <w:rsid w:val="0001204A"/>
    <w:rsid w:val="0001208E"/>
    <w:rsid w:val="0001222E"/>
    <w:rsid w:val="00012C2A"/>
    <w:rsid w:val="00012E89"/>
    <w:rsid w:val="000135F4"/>
    <w:rsid w:val="00014D44"/>
    <w:rsid w:val="00014E37"/>
    <w:rsid w:val="00014F80"/>
    <w:rsid w:val="00015358"/>
    <w:rsid w:val="000155AA"/>
    <w:rsid w:val="00015D1B"/>
    <w:rsid w:val="00015F3D"/>
    <w:rsid w:val="0001625B"/>
    <w:rsid w:val="000163E8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1F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5A6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4F5"/>
    <w:rsid w:val="000427C8"/>
    <w:rsid w:val="00042945"/>
    <w:rsid w:val="00042981"/>
    <w:rsid w:val="00043176"/>
    <w:rsid w:val="00043241"/>
    <w:rsid w:val="0004372F"/>
    <w:rsid w:val="000447DF"/>
    <w:rsid w:val="000448BA"/>
    <w:rsid w:val="00044A1D"/>
    <w:rsid w:val="00044FB0"/>
    <w:rsid w:val="00045B2C"/>
    <w:rsid w:val="00045C1E"/>
    <w:rsid w:val="00045F31"/>
    <w:rsid w:val="000463D0"/>
    <w:rsid w:val="00046A12"/>
    <w:rsid w:val="00046A1B"/>
    <w:rsid w:val="00046B9C"/>
    <w:rsid w:val="00047121"/>
    <w:rsid w:val="000477EB"/>
    <w:rsid w:val="00047E8D"/>
    <w:rsid w:val="00050599"/>
    <w:rsid w:val="00050731"/>
    <w:rsid w:val="000509F3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399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A25"/>
    <w:rsid w:val="00070B78"/>
    <w:rsid w:val="00070CA6"/>
    <w:rsid w:val="000711A5"/>
    <w:rsid w:val="00071291"/>
    <w:rsid w:val="0007182F"/>
    <w:rsid w:val="00071CCC"/>
    <w:rsid w:val="00071E8B"/>
    <w:rsid w:val="0007238A"/>
    <w:rsid w:val="000723A8"/>
    <w:rsid w:val="0007288B"/>
    <w:rsid w:val="00072AAA"/>
    <w:rsid w:val="00072CD6"/>
    <w:rsid w:val="00072EA4"/>
    <w:rsid w:val="00072EF4"/>
    <w:rsid w:val="00072F33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43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74D"/>
    <w:rsid w:val="00090856"/>
    <w:rsid w:val="00090979"/>
    <w:rsid w:val="00090F16"/>
    <w:rsid w:val="00091A11"/>
    <w:rsid w:val="00091BEF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5F9C"/>
    <w:rsid w:val="00096AFB"/>
    <w:rsid w:val="00097243"/>
    <w:rsid w:val="00097294"/>
    <w:rsid w:val="000979C5"/>
    <w:rsid w:val="00097A75"/>
    <w:rsid w:val="000A0193"/>
    <w:rsid w:val="000A02FD"/>
    <w:rsid w:val="000A0DA5"/>
    <w:rsid w:val="000A0F27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448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6A24"/>
    <w:rsid w:val="000A713D"/>
    <w:rsid w:val="000A7385"/>
    <w:rsid w:val="000A7609"/>
    <w:rsid w:val="000A7F22"/>
    <w:rsid w:val="000B08C1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B0C"/>
    <w:rsid w:val="000B3F58"/>
    <w:rsid w:val="000B3FB0"/>
    <w:rsid w:val="000B4F1B"/>
    <w:rsid w:val="000B560E"/>
    <w:rsid w:val="000B5A80"/>
    <w:rsid w:val="000B5C68"/>
    <w:rsid w:val="000B5C85"/>
    <w:rsid w:val="000B5E50"/>
    <w:rsid w:val="000B60B8"/>
    <w:rsid w:val="000B6421"/>
    <w:rsid w:val="000B6540"/>
    <w:rsid w:val="000B677C"/>
    <w:rsid w:val="000B6805"/>
    <w:rsid w:val="000B7067"/>
    <w:rsid w:val="000B71BA"/>
    <w:rsid w:val="000B7229"/>
    <w:rsid w:val="000B72E6"/>
    <w:rsid w:val="000B7655"/>
    <w:rsid w:val="000B76F2"/>
    <w:rsid w:val="000B772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3332"/>
    <w:rsid w:val="000C366E"/>
    <w:rsid w:val="000C37C4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6AB0"/>
    <w:rsid w:val="000C6DFB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D7E37"/>
    <w:rsid w:val="000E0238"/>
    <w:rsid w:val="000E0E0E"/>
    <w:rsid w:val="000E0F49"/>
    <w:rsid w:val="000E0FDE"/>
    <w:rsid w:val="000E1158"/>
    <w:rsid w:val="000E16C6"/>
    <w:rsid w:val="000E18E1"/>
    <w:rsid w:val="000E1AA6"/>
    <w:rsid w:val="000E23A6"/>
    <w:rsid w:val="000E297D"/>
    <w:rsid w:val="000E37C0"/>
    <w:rsid w:val="000E3FA7"/>
    <w:rsid w:val="000E414E"/>
    <w:rsid w:val="000E419D"/>
    <w:rsid w:val="000E4B01"/>
    <w:rsid w:val="000E4D8E"/>
    <w:rsid w:val="000E52DE"/>
    <w:rsid w:val="000E5B08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494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BCF"/>
    <w:rsid w:val="000F6C2D"/>
    <w:rsid w:val="000F7119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1A5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3ED"/>
    <w:rsid w:val="001166CA"/>
    <w:rsid w:val="001168CD"/>
    <w:rsid w:val="001169F5"/>
    <w:rsid w:val="00116D6C"/>
    <w:rsid w:val="00116F04"/>
    <w:rsid w:val="00117191"/>
    <w:rsid w:val="001177AE"/>
    <w:rsid w:val="001179A6"/>
    <w:rsid w:val="00117C30"/>
    <w:rsid w:val="00120A8F"/>
    <w:rsid w:val="00120EC3"/>
    <w:rsid w:val="001213F2"/>
    <w:rsid w:val="001214AB"/>
    <w:rsid w:val="00121BA2"/>
    <w:rsid w:val="00122106"/>
    <w:rsid w:val="00122405"/>
    <w:rsid w:val="00122431"/>
    <w:rsid w:val="00122766"/>
    <w:rsid w:val="001227FF"/>
    <w:rsid w:val="0012281E"/>
    <w:rsid w:val="00122A96"/>
    <w:rsid w:val="00122DD8"/>
    <w:rsid w:val="00122F0B"/>
    <w:rsid w:val="00123917"/>
    <w:rsid w:val="00123D2A"/>
    <w:rsid w:val="00124375"/>
    <w:rsid w:val="00124AB8"/>
    <w:rsid w:val="00124EE0"/>
    <w:rsid w:val="001252FB"/>
    <w:rsid w:val="00125CCF"/>
    <w:rsid w:val="00125FB9"/>
    <w:rsid w:val="00126275"/>
    <w:rsid w:val="00126AB9"/>
    <w:rsid w:val="00126CBD"/>
    <w:rsid w:val="00126FE0"/>
    <w:rsid w:val="00127659"/>
    <w:rsid w:val="0012768E"/>
    <w:rsid w:val="00127917"/>
    <w:rsid w:val="00130AAD"/>
    <w:rsid w:val="00130DF7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C1C"/>
    <w:rsid w:val="00135FC7"/>
    <w:rsid w:val="0013622B"/>
    <w:rsid w:val="001378DA"/>
    <w:rsid w:val="00137AC6"/>
    <w:rsid w:val="00137CA7"/>
    <w:rsid w:val="00137D86"/>
    <w:rsid w:val="00140B82"/>
    <w:rsid w:val="001426C4"/>
    <w:rsid w:val="00142901"/>
    <w:rsid w:val="00142A31"/>
    <w:rsid w:val="00142A5A"/>
    <w:rsid w:val="00142A69"/>
    <w:rsid w:val="00142B15"/>
    <w:rsid w:val="00143331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6DE5"/>
    <w:rsid w:val="001476EC"/>
    <w:rsid w:val="00147C6C"/>
    <w:rsid w:val="00150CA8"/>
    <w:rsid w:val="001513B9"/>
    <w:rsid w:val="001513BD"/>
    <w:rsid w:val="001514AC"/>
    <w:rsid w:val="00151CFA"/>
    <w:rsid w:val="00151EA7"/>
    <w:rsid w:val="00151FF0"/>
    <w:rsid w:val="001521F4"/>
    <w:rsid w:val="0015246F"/>
    <w:rsid w:val="0015285A"/>
    <w:rsid w:val="00152900"/>
    <w:rsid w:val="00152F62"/>
    <w:rsid w:val="00153379"/>
    <w:rsid w:val="00153A1C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6E08"/>
    <w:rsid w:val="001571A7"/>
    <w:rsid w:val="00157DFB"/>
    <w:rsid w:val="001604AD"/>
    <w:rsid w:val="001608A4"/>
    <w:rsid w:val="00160BA7"/>
    <w:rsid w:val="00161495"/>
    <w:rsid w:val="00161900"/>
    <w:rsid w:val="00161C8B"/>
    <w:rsid w:val="00161CBA"/>
    <w:rsid w:val="00162ED1"/>
    <w:rsid w:val="001633F6"/>
    <w:rsid w:val="001648CC"/>
    <w:rsid w:val="00164E6E"/>
    <w:rsid w:val="0016501E"/>
    <w:rsid w:val="00165215"/>
    <w:rsid w:val="001652B9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08C9"/>
    <w:rsid w:val="00171F22"/>
    <w:rsid w:val="001721D3"/>
    <w:rsid w:val="0017251D"/>
    <w:rsid w:val="00172729"/>
    <w:rsid w:val="001735F4"/>
    <w:rsid w:val="001736AA"/>
    <w:rsid w:val="00173B83"/>
    <w:rsid w:val="00173B86"/>
    <w:rsid w:val="00173B8E"/>
    <w:rsid w:val="0017401A"/>
    <w:rsid w:val="0017449F"/>
    <w:rsid w:val="00174829"/>
    <w:rsid w:val="00174C35"/>
    <w:rsid w:val="001751E0"/>
    <w:rsid w:val="00175210"/>
    <w:rsid w:val="00175234"/>
    <w:rsid w:val="001752F5"/>
    <w:rsid w:val="0017539D"/>
    <w:rsid w:val="001753E5"/>
    <w:rsid w:val="001757D8"/>
    <w:rsid w:val="00175936"/>
    <w:rsid w:val="0017597A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2596"/>
    <w:rsid w:val="001835CA"/>
    <w:rsid w:val="0018382F"/>
    <w:rsid w:val="001838B9"/>
    <w:rsid w:val="00183BB8"/>
    <w:rsid w:val="001841E3"/>
    <w:rsid w:val="001844D9"/>
    <w:rsid w:val="0018454A"/>
    <w:rsid w:val="001846F5"/>
    <w:rsid w:val="00185426"/>
    <w:rsid w:val="001856B9"/>
    <w:rsid w:val="00186959"/>
    <w:rsid w:val="00186B0F"/>
    <w:rsid w:val="00186B1E"/>
    <w:rsid w:val="00186B9A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8A9"/>
    <w:rsid w:val="00194996"/>
    <w:rsid w:val="00194A63"/>
    <w:rsid w:val="00194B12"/>
    <w:rsid w:val="00194D3C"/>
    <w:rsid w:val="0019508F"/>
    <w:rsid w:val="00195389"/>
    <w:rsid w:val="0019623F"/>
    <w:rsid w:val="001965DB"/>
    <w:rsid w:val="0019660E"/>
    <w:rsid w:val="001966F9"/>
    <w:rsid w:val="0019673B"/>
    <w:rsid w:val="00196782"/>
    <w:rsid w:val="00197011"/>
    <w:rsid w:val="00197216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265"/>
    <w:rsid w:val="001A2677"/>
    <w:rsid w:val="001A279C"/>
    <w:rsid w:val="001A30FC"/>
    <w:rsid w:val="001A3309"/>
    <w:rsid w:val="001A3CDE"/>
    <w:rsid w:val="001A46E8"/>
    <w:rsid w:val="001A47BB"/>
    <w:rsid w:val="001A4D9C"/>
    <w:rsid w:val="001A4D9F"/>
    <w:rsid w:val="001A4E0A"/>
    <w:rsid w:val="001A5388"/>
    <w:rsid w:val="001A5416"/>
    <w:rsid w:val="001A56B6"/>
    <w:rsid w:val="001A5788"/>
    <w:rsid w:val="001A58E8"/>
    <w:rsid w:val="001A5907"/>
    <w:rsid w:val="001A5FF5"/>
    <w:rsid w:val="001A611E"/>
    <w:rsid w:val="001A6880"/>
    <w:rsid w:val="001A69ED"/>
    <w:rsid w:val="001A6B7C"/>
    <w:rsid w:val="001A6C77"/>
    <w:rsid w:val="001A6CCD"/>
    <w:rsid w:val="001A6E13"/>
    <w:rsid w:val="001B01BA"/>
    <w:rsid w:val="001B0A86"/>
    <w:rsid w:val="001B0B91"/>
    <w:rsid w:val="001B0ED8"/>
    <w:rsid w:val="001B1067"/>
    <w:rsid w:val="001B10BD"/>
    <w:rsid w:val="001B11D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26B"/>
    <w:rsid w:val="001B433A"/>
    <w:rsid w:val="001B446D"/>
    <w:rsid w:val="001B4936"/>
    <w:rsid w:val="001B4943"/>
    <w:rsid w:val="001B4D57"/>
    <w:rsid w:val="001B4F53"/>
    <w:rsid w:val="001B52C9"/>
    <w:rsid w:val="001B52E9"/>
    <w:rsid w:val="001B5FD9"/>
    <w:rsid w:val="001B62AE"/>
    <w:rsid w:val="001B6C83"/>
    <w:rsid w:val="001B6E5C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559"/>
    <w:rsid w:val="001C1664"/>
    <w:rsid w:val="001C18C1"/>
    <w:rsid w:val="001C2688"/>
    <w:rsid w:val="001C2908"/>
    <w:rsid w:val="001C2E39"/>
    <w:rsid w:val="001C3739"/>
    <w:rsid w:val="001C39D0"/>
    <w:rsid w:val="001C3E44"/>
    <w:rsid w:val="001C40DD"/>
    <w:rsid w:val="001C4F8F"/>
    <w:rsid w:val="001C53A4"/>
    <w:rsid w:val="001C58D8"/>
    <w:rsid w:val="001C59A8"/>
    <w:rsid w:val="001C6F88"/>
    <w:rsid w:val="001C7240"/>
    <w:rsid w:val="001C76D4"/>
    <w:rsid w:val="001D0278"/>
    <w:rsid w:val="001D0368"/>
    <w:rsid w:val="001D0497"/>
    <w:rsid w:val="001D097C"/>
    <w:rsid w:val="001D0BF2"/>
    <w:rsid w:val="001D0F82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10D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1F2A"/>
    <w:rsid w:val="001E2A35"/>
    <w:rsid w:val="001E2BE6"/>
    <w:rsid w:val="001E302F"/>
    <w:rsid w:val="001E3784"/>
    <w:rsid w:val="001E3845"/>
    <w:rsid w:val="001E452C"/>
    <w:rsid w:val="001E48D6"/>
    <w:rsid w:val="001E492B"/>
    <w:rsid w:val="001E4FFB"/>
    <w:rsid w:val="001E5223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766"/>
    <w:rsid w:val="001F1CA9"/>
    <w:rsid w:val="001F1DBF"/>
    <w:rsid w:val="001F2A00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18"/>
    <w:rsid w:val="001F6EB9"/>
    <w:rsid w:val="001F7B41"/>
    <w:rsid w:val="001F7F83"/>
    <w:rsid w:val="00200218"/>
    <w:rsid w:val="002006C6"/>
    <w:rsid w:val="00200E07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06D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3CB6"/>
    <w:rsid w:val="00214AA2"/>
    <w:rsid w:val="00214C9C"/>
    <w:rsid w:val="0021561A"/>
    <w:rsid w:val="00215904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EEC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032"/>
    <w:rsid w:val="00223908"/>
    <w:rsid w:val="00223989"/>
    <w:rsid w:val="002239FF"/>
    <w:rsid w:val="00223C06"/>
    <w:rsid w:val="00223CD1"/>
    <w:rsid w:val="00223D27"/>
    <w:rsid w:val="00224361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704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2CB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4F4D"/>
    <w:rsid w:val="0024505F"/>
    <w:rsid w:val="002453B0"/>
    <w:rsid w:val="00245635"/>
    <w:rsid w:val="00245966"/>
    <w:rsid w:val="0024622A"/>
    <w:rsid w:val="00246306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8F7"/>
    <w:rsid w:val="00252F7F"/>
    <w:rsid w:val="00253504"/>
    <w:rsid w:val="002537E0"/>
    <w:rsid w:val="00253864"/>
    <w:rsid w:val="002541CD"/>
    <w:rsid w:val="002542C4"/>
    <w:rsid w:val="00254AE1"/>
    <w:rsid w:val="00255417"/>
    <w:rsid w:val="0025550B"/>
    <w:rsid w:val="00256520"/>
    <w:rsid w:val="00257284"/>
    <w:rsid w:val="00257486"/>
    <w:rsid w:val="00257C8B"/>
    <w:rsid w:val="0026037F"/>
    <w:rsid w:val="002606F0"/>
    <w:rsid w:val="002609A8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4CA6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6F7"/>
    <w:rsid w:val="00272809"/>
    <w:rsid w:val="00272827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012"/>
    <w:rsid w:val="0027630E"/>
    <w:rsid w:val="00276A3F"/>
    <w:rsid w:val="00277697"/>
    <w:rsid w:val="002778BF"/>
    <w:rsid w:val="002778F6"/>
    <w:rsid w:val="00277B37"/>
    <w:rsid w:val="00277C4E"/>
    <w:rsid w:val="00277C81"/>
    <w:rsid w:val="00277CAF"/>
    <w:rsid w:val="00277EA5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1FEF"/>
    <w:rsid w:val="0028224F"/>
    <w:rsid w:val="00282782"/>
    <w:rsid w:val="0028287C"/>
    <w:rsid w:val="00282A00"/>
    <w:rsid w:val="00282DB2"/>
    <w:rsid w:val="0028326A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87AE4"/>
    <w:rsid w:val="00287B86"/>
    <w:rsid w:val="00290099"/>
    <w:rsid w:val="002903A2"/>
    <w:rsid w:val="00290824"/>
    <w:rsid w:val="00290EF1"/>
    <w:rsid w:val="002912DB"/>
    <w:rsid w:val="00291498"/>
    <w:rsid w:val="00293054"/>
    <w:rsid w:val="002935EE"/>
    <w:rsid w:val="0029384D"/>
    <w:rsid w:val="00293970"/>
    <w:rsid w:val="00293A16"/>
    <w:rsid w:val="00293C8B"/>
    <w:rsid w:val="002941BD"/>
    <w:rsid w:val="002941BE"/>
    <w:rsid w:val="0029450B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B6C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C9E"/>
    <w:rsid w:val="002A1E98"/>
    <w:rsid w:val="002A2760"/>
    <w:rsid w:val="002A30B7"/>
    <w:rsid w:val="002A3815"/>
    <w:rsid w:val="002A3AEF"/>
    <w:rsid w:val="002A3C40"/>
    <w:rsid w:val="002A3FA2"/>
    <w:rsid w:val="002A40F6"/>
    <w:rsid w:val="002A4A70"/>
    <w:rsid w:val="002A4CEF"/>
    <w:rsid w:val="002A4D0D"/>
    <w:rsid w:val="002A4D8F"/>
    <w:rsid w:val="002A5278"/>
    <w:rsid w:val="002A53FA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0C57"/>
    <w:rsid w:val="002B1319"/>
    <w:rsid w:val="002B13C1"/>
    <w:rsid w:val="002B1514"/>
    <w:rsid w:val="002B161A"/>
    <w:rsid w:val="002B1EA5"/>
    <w:rsid w:val="002B2A3A"/>
    <w:rsid w:val="002B2ECD"/>
    <w:rsid w:val="002B3266"/>
    <w:rsid w:val="002B3398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41D"/>
    <w:rsid w:val="002B5564"/>
    <w:rsid w:val="002B5899"/>
    <w:rsid w:val="002B58E7"/>
    <w:rsid w:val="002B6149"/>
    <w:rsid w:val="002B645C"/>
    <w:rsid w:val="002B6AC4"/>
    <w:rsid w:val="002B6E11"/>
    <w:rsid w:val="002B783E"/>
    <w:rsid w:val="002B7B38"/>
    <w:rsid w:val="002B7CB2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0F3"/>
    <w:rsid w:val="002C6580"/>
    <w:rsid w:val="002C670A"/>
    <w:rsid w:val="002C6AAD"/>
    <w:rsid w:val="002C6DDE"/>
    <w:rsid w:val="002C6FAF"/>
    <w:rsid w:val="002C7101"/>
    <w:rsid w:val="002C71C3"/>
    <w:rsid w:val="002C725B"/>
    <w:rsid w:val="002C7D7C"/>
    <w:rsid w:val="002C7FED"/>
    <w:rsid w:val="002D00E4"/>
    <w:rsid w:val="002D1214"/>
    <w:rsid w:val="002D17FF"/>
    <w:rsid w:val="002D1CC9"/>
    <w:rsid w:val="002D2575"/>
    <w:rsid w:val="002D298A"/>
    <w:rsid w:val="002D3315"/>
    <w:rsid w:val="002D3F71"/>
    <w:rsid w:val="002D4C3C"/>
    <w:rsid w:val="002D4C94"/>
    <w:rsid w:val="002D4D24"/>
    <w:rsid w:val="002D4E40"/>
    <w:rsid w:val="002D585C"/>
    <w:rsid w:val="002D5B0C"/>
    <w:rsid w:val="002D5FBC"/>
    <w:rsid w:val="002D61AB"/>
    <w:rsid w:val="002D66C9"/>
    <w:rsid w:val="002D6A19"/>
    <w:rsid w:val="002D6FC7"/>
    <w:rsid w:val="002D7760"/>
    <w:rsid w:val="002D7D30"/>
    <w:rsid w:val="002D7D53"/>
    <w:rsid w:val="002E01D9"/>
    <w:rsid w:val="002E0822"/>
    <w:rsid w:val="002E174A"/>
    <w:rsid w:val="002E191E"/>
    <w:rsid w:val="002E1D3B"/>
    <w:rsid w:val="002E205E"/>
    <w:rsid w:val="002E25F9"/>
    <w:rsid w:val="002E2AD0"/>
    <w:rsid w:val="002E2FA8"/>
    <w:rsid w:val="002E30E3"/>
    <w:rsid w:val="002E3564"/>
    <w:rsid w:val="002E3C69"/>
    <w:rsid w:val="002E3CC1"/>
    <w:rsid w:val="002E3D12"/>
    <w:rsid w:val="002E40DA"/>
    <w:rsid w:val="002E4474"/>
    <w:rsid w:val="002E475B"/>
    <w:rsid w:val="002E4D76"/>
    <w:rsid w:val="002E5616"/>
    <w:rsid w:val="002E5754"/>
    <w:rsid w:val="002E5832"/>
    <w:rsid w:val="002E5976"/>
    <w:rsid w:val="002E5FD2"/>
    <w:rsid w:val="002E628A"/>
    <w:rsid w:val="002E6A1A"/>
    <w:rsid w:val="002E6D97"/>
    <w:rsid w:val="002E702B"/>
    <w:rsid w:val="002E785A"/>
    <w:rsid w:val="002E7C54"/>
    <w:rsid w:val="002F013E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38FB"/>
    <w:rsid w:val="002F410E"/>
    <w:rsid w:val="002F46CD"/>
    <w:rsid w:val="002F53DF"/>
    <w:rsid w:val="002F5406"/>
    <w:rsid w:val="002F54D1"/>
    <w:rsid w:val="002F559A"/>
    <w:rsid w:val="002F6057"/>
    <w:rsid w:val="002F687A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0F73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C15"/>
    <w:rsid w:val="00304F01"/>
    <w:rsid w:val="00304FDB"/>
    <w:rsid w:val="003051A9"/>
    <w:rsid w:val="00305400"/>
    <w:rsid w:val="00305713"/>
    <w:rsid w:val="00306103"/>
    <w:rsid w:val="00306156"/>
    <w:rsid w:val="00306E70"/>
    <w:rsid w:val="00307017"/>
    <w:rsid w:val="00307539"/>
    <w:rsid w:val="003075A9"/>
    <w:rsid w:val="00307BDD"/>
    <w:rsid w:val="00307E98"/>
    <w:rsid w:val="00310194"/>
    <w:rsid w:val="0031019C"/>
    <w:rsid w:val="00310869"/>
    <w:rsid w:val="003108BE"/>
    <w:rsid w:val="00310A2A"/>
    <w:rsid w:val="00311002"/>
    <w:rsid w:val="0031108F"/>
    <w:rsid w:val="003110A0"/>
    <w:rsid w:val="003111C0"/>
    <w:rsid w:val="003114DD"/>
    <w:rsid w:val="003117F7"/>
    <w:rsid w:val="00311C57"/>
    <w:rsid w:val="00311F4F"/>
    <w:rsid w:val="00312455"/>
    <w:rsid w:val="0031246D"/>
    <w:rsid w:val="00312569"/>
    <w:rsid w:val="003132C6"/>
    <w:rsid w:val="00313A16"/>
    <w:rsid w:val="00313A78"/>
    <w:rsid w:val="00313C55"/>
    <w:rsid w:val="00313FA1"/>
    <w:rsid w:val="00314246"/>
    <w:rsid w:val="003144CD"/>
    <w:rsid w:val="0031470A"/>
    <w:rsid w:val="00314B74"/>
    <w:rsid w:val="00315509"/>
    <w:rsid w:val="00315817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3EDC"/>
    <w:rsid w:val="00324248"/>
    <w:rsid w:val="003246D3"/>
    <w:rsid w:val="00324E7E"/>
    <w:rsid w:val="003252E1"/>
    <w:rsid w:val="0032576B"/>
    <w:rsid w:val="00325B55"/>
    <w:rsid w:val="00325C41"/>
    <w:rsid w:val="00326178"/>
    <w:rsid w:val="0032764D"/>
    <w:rsid w:val="003303F7"/>
    <w:rsid w:val="00330844"/>
    <w:rsid w:val="00330FD7"/>
    <w:rsid w:val="00331865"/>
    <w:rsid w:val="0033190B"/>
    <w:rsid w:val="00331DED"/>
    <w:rsid w:val="00331FDF"/>
    <w:rsid w:val="003320BB"/>
    <w:rsid w:val="00332BC9"/>
    <w:rsid w:val="003330C9"/>
    <w:rsid w:val="00333238"/>
    <w:rsid w:val="0033342D"/>
    <w:rsid w:val="00333BFF"/>
    <w:rsid w:val="003341DD"/>
    <w:rsid w:val="00334457"/>
    <w:rsid w:val="00334727"/>
    <w:rsid w:val="00334E1F"/>
    <w:rsid w:val="00334FE6"/>
    <w:rsid w:val="003359DC"/>
    <w:rsid w:val="00335A66"/>
    <w:rsid w:val="00335B85"/>
    <w:rsid w:val="003364E1"/>
    <w:rsid w:val="00336A4F"/>
    <w:rsid w:val="00336B52"/>
    <w:rsid w:val="00336B69"/>
    <w:rsid w:val="00336B9B"/>
    <w:rsid w:val="003371A8"/>
    <w:rsid w:val="00337434"/>
    <w:rsid w:val="00337D1D"/>
    <w:rsid w:val="00340105"/>
    <w:rsid w:val="00340289"/>
    <w:rsid w:val="003404F2"/>
    <w:rsid w:val="003408E3"/>
    <w:rsid w:val="00340BA9"/>
    <w:rsid w:val="00340BD6"/>
    <w:rsid w:val="0034112F"/>
    <w:rsid w:val="0034117D"/>
    <w:rsid w:val="003411E1"/>
    <w:rsid w:val="00341736"/>
    <w:rsid w:val="00341964"/>
    <w:rsid w:val="00341D3E"/>
    <w:rsid w:val="00341D7F"/>
    <w:rsid w:val="0034231D"/>
    <w:rsid w:val="003428C0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0C5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3E"/>
    <w:rsid w:val="00350299"/>
    <w:rsid w:val="0035031E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2998"/>
    <w:rsid w:val="003535B6"/>
    <w:rsid w:val="00353D26"/>
    <w:rsid w:val="00354073"/>
    <w:rsid w:val="00354125"/>
    <w:rsid w:val="0035458F"/>
    <w:rsid w:val="00354A85"/>
    <w:rsid w:val="00354EE2"/>
    <w:rsid w:val="00355C43"/>
    <w:rsid w:val="00356E26"/>
    <w:rsid w:val="00357366"/>
    <w:rsid w:val="00357638"/>
    <w:rsid w:val="00357839"/>
    <w:rsid w:val="00360267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2D31"/>
    <w:rsid w:val="003632F8"/>
    <w:rsid w:val="00363783"/>
    <w:rsid w:val="0036392D"/>
    <w:rsid w:val="00363C92"/>
    <w:rsid w:val="003641D7"/>
    <w:rsid w:val="003644B7"/>
    <w:rsid w:val="003646A0"/>
    <w:rsid w:val="003646F6"/>
    <w:rsid w:val="0036488F"/>
    <w:rsid w:val="00364A8C"/>
    <w:rsid w:val="00364C8B"/>
    <w:rsid w:val="0036542E"/>
    <w:rsid w:val="00365A4D"/>
    <w:rsid w:val="00365BE7"/>
    <w:rsid w:val="0036691B"/>
    <w:rsid w:val="00366A2B"/>
    <w:rsid w:val="00367145"/>
    <w:rsid w:val="00367373"/>
    <w:rsid w:val="0036752E"/>
    <w:rsid w:val="0036776C"/>
    <w:rsid w:val="00370665"/>
    <w:rsid w:val="0037119F"/>
    <w:rsid w:val="0037132E"/>
    <w:rsid w:val="003719F2"/>
    <w:rsid w:val="00372779"/>
    <w:rsid w:val="00372C28"/>
    <w:rsid w:val="00372CE1"/>
    <w:rsid w:val="00372D4B"/>
    <w:rsid w:val="003730F9"/>
    <w:rsid w:val="00373263"/>
    <w:rsid w:val="00373AD4"/>
    <w:rsid w:val="00373CBE"/>
    <w:rsid w:val="0037454A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1CE0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3C0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C91"/>
    <w:rsid w:val="00390D48"/>
    <w:rsid w:val="00390DE2"/>
    <w:rsid w:val="00390FD4"/>
    <w:rsid w:val="00390FED"/>
    <w:rsid w:val="003911D5"/>
    <w:rsid w:val="0039185A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32A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043"/>
    <w:rsid w:val="003B351B"/>
    <w:rsid w:val="003B362F"/>
    <w:rsid w:val="003B3989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1D"/>
    <w:rsid w:val="003B59F5"/>
    <w:rsid w:val="003B5C6F"/>
    <w:rsid w:val="003B5D1D"/>
    <w:rsid w:val="003B5EBA"/>
    <w:rsid w:val="003B6478"/>
    <w:rsid w:val="003B6AD2"/>
    <w:rsid w:val="003B6B6C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88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313"/>
    <w:rsid w:val="003D3554"/>
    <w:rsid w:val="003D3F93"/>
    <w:rsid w:val="003D4E4C"/>
    <w:rsid w:val="003D69E6"/>
    <w:rsid w:val="003D6EAC"/>
    <w:rsid w:val="003D7BCA"/>
    <w:rsid w:val="003D7E3B"/>
    <w:rsid w:val="003E05AE"/>
    <w:rsid w:val="003E06B0"/>
    <w:rsid w:val="003E0844"/>
    <w:rsid w:val="003E091C"/>
    <w:rsid w:val="003E0EE1"/>
    <w:rsid w:val="003E107D"/>
    <w:rsid w:val="003E195F"/>
    <w:rsid w:val="003E19FB"/>
    <w:rsid w:val="003E2309"/>
    <w:rsid w:val="003E2593"/>
    <w:rsid w:val="003E282E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6FD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719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64"/>
    <w:rsid w:val="003F5570"/>
    <w:rsid w:val="003F60FF"/>
    <w:rsid w:val="003F6149"/>
    <w:rsid w:val="003F6BF5"/>
    <w:rsid w:val="003F6DC6"/>
    <w:rsid w:val="003F71BD"/>
    <w:rsid w:val="003F792F"/>
    <w:rsid w:val="003F7A54"/>
    <w:rsid w:val="003F7C17"/>
    <w:rsid w:val="003F7E19"/>
    <w:rsid w:val="003F7FA6"/>
    <w:rsid w:val="0040013A"/>
    <w:rsid w:val="004001CC"/>
    <w:rsid w:val="004001CF"/>
    <w:rsid w:val="004001E2"/>
    <w:rsid w:val="00400A23"/>
    <w:rsid w:val="004012FB"/>
    <w:rsid w:val="004017C3"/>
    <w:rsid w:val="004018CE"/>
    <w:rsid w:val="0040205B"/>
    <w:rsid w:val="00402622"/>
    <w:rsid w:val="004026E6"/>
    <w:rsid w:val="004029DB"/>
    <w:rsid w:val="00402B9A"/>
    <w:rsid w:val="00402CEE"/>
    <w:rsid w:val="004033D0"/>
    <w:rsid w:val="00403AC5"/>
    <w:rsid w:val="004048E8"/>
    <w:rsid w:val="00405CD3"/>
    <w:rsid w:val="00405D8A"/>
    <w:rsid w:val="00405FB1"/>
    <w:rsid w:val="00406275"/>
    <w:rsid w:val="00406786"/>
    <w:rsid w:val="00406820"/>
    <w:rsid w:val="00407262"/>
    <w:rsid w:val="004073E2"/>
    <w:rsid w:val="004076C8"/>
    <w:rsid w:val="00407769"/>
    <w:rsid w:val="00407904"/>
    <w:rsid w:val="00407C24"/>
    <w:rsid w:val="00407EFE"/>
    <w:rsid w:val="0041034A"/>
    <w:rsid w:val="0041043C"/>
    <w:rsid w:val="0041097F"/>
    <w:rsid w:val="004109DC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0F5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6A5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27921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155"/>
    <w:rsid w:val="0043736E"/>
    <w:rsid w:val="00437625"/>
    <w:rsid w:val="00437797"/>
    <w:rsid w:val="00437FE4"/>
    <w:rsid w:val="00440BF2"/>
    <w:rsid w:val="00440EE9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8F6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85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874"/>
    <w:rsid w:val="00454D50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34E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0FDA"/>
    <w:rsid w:val="00471350"/>
    <w:rsid w:val="00471C06"/>
    <w:rsid w:val="00471C78"/>
    <w:rsid w:val="004724CF"/>
    <w:rsid w:val="004724FE"/>
    <w:rsid w:val="00472D52"/>
    <w:rsid w:val="00473281"/>
    <w:rsid w:val="004732AA"/>
    <w:rsid w:val="004738FF"/>
    <w:rsid w:val="004739AB"/>
    <w:rsid w:val="00473B90"/>
    <w:rsid w:val="004743A5"/>
    <w:rsid w:val="004747E8"/>
    <w:rsid w:val="00474955"/>
    <w:rsid w:val="004752BE"/>
    <w:rsid w:val="004753E8"/>
    <w:rsid w:val="004760E3"/>
    <w:rsid w:val="00477A02"/>
    <w:rsid w:val="00477BEC"/>
    <w:rsid w:val="00480D22"/>
    <w:rsid w:val="00481568"/>
    <w:rsid w:val="00481979"/>
    <w:rsid w:val="00482869"/>
    <w:rsid w:val="00483133"/>
    <w:rsid w:val="00483538"/>
    <w:rsid w:val="00483BCB"/>
    <w:rsid w:val="004849DE"/>
    <w:rsid w:val="00484B90"/>
    <w:rsid w:val="00484DFA"/>
    <w:rsid w:val="0048520F"/>
    <w:rsid w:val="004853B6"/>
    <w:rsid w:val="004853CE"/>
    <w:rsid w:val="00485680"/>
    <w:rsid w:val="00485794"/>
    <w:rsid w:val="0048588F"/>
    <w:rsid w:val="00485DC7"/>
    <w:rsid w:val="00486689"/>
    <w:rsid w:val="004869AA"/>
    <w:rsid w:val="0048751A"/>
    <w:rsid w:val="00487FDB"/>
    <w:rsid w:val="0049014C"/>
    <w:rsid w:val="004901EF"/>
    <w:rsid w:val="0049034F"/>
    <w:rsid w:val="004904A8"/>
    <w:rsid w:val="00490BF7"/>
    <w:rsid w:val="00490D7A"/>
    <w:rsid w:val="00490FCE"/>
    <w:rsid w:val="004911CE"/>
    <w:rsid w:val="00491C53"/>
    <w:rsid w:val="00492B04"/>
    <w:rsid w:val="004939C0"/>
    <w:rsid w:val="00493B27"/>
    <w:rsid w:val="00493D0A"/>
    <w:rsid w:val="00493DF9"/>
    <w:rsid w:val="00493FE7"/>
    <w:rsid w:val="004943CC"/>
    <w:rsid w:val="004949BF"/>
    <w:rsid w:val="00494A1E"/>
    <w:rsid w:val="0049548B"/>
    <w:rsid w:val="0049562F"/>
    <w:rsid w:val="004957B6"/>
    <w:rsid w:val="004963C3"/>
    <w:rsid w:val="00496E23"/>
    <w:rsid w:val="0049707D"/>
    <w:rsid w:val="00497187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5D1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3228"/>
    <w:rsid w:val="004B4272"/>
    <w:rsid w:val="004B4290"/>
    <w:rsid w:val="004B46DB"/>
    <w:rsid w:val="004B48EA"/>
    <w:rsid w:val="004B5567"/>
    <w:rsid w:val="004B5B61"/>
    <w:rsid w:val="004B6372"/>
    <w:rsid w:val="004B6D36"/>
    <w:rsid w:val="004B6E6B"/>
    <w:rsid w:val="004B71BE"/>
    <w:rsid w:val="004C03BE"/>
    <w:rsid w:val="004C03C2"/>
    <w:rsid w:val="004C086B"/>
    <w:rsid w:val="004C0A09"/>
    <w:rsid w:val="004C0A72"/>
    <w:rsid w:val="004C1062"/>
    <w:rsid w:val="004C1322"/>
    <w:rsid w:val="004C1946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57D"/>
    <w:rsid w:val="004C5743"/>
    <w:rsid w:val="004C582F"/>
    <w:rsid w:val="004C5A38"/>
    <w:rsid w:val="004C5C98"/>
    <w:rsid w:val="004C656E"/>
    <w:rsid w:val="004C6922"/>
    <w:rsid w:val="004C6A9D"/>
    <w:rsid w:val="004C6D86"/>
    <w:rsid w:val="004C703B"/>
    <w:rsid w:val="004C7581"/>
    <w:rsid w:val="004C7AE1"/>
    <w:rsid w:val="004C7AF0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3FF9"/>
    <w:rsid w:val="004D470E"/>
    <w:rsid w:val="004D4AB1"/>
    <w:rsid w:val="004D4AC4"/>
    <w:rsid w:val="004D4FA6"/>
    <w:rsid w:val="004D5115"/>
    <w:rsid w:val="004D518C"/>
    <w:rsid w:val="004D5269"/>
    <w:rsid w:val="004D53E5"/>
    <w:rsid w:val="004D53F9"/>
    <w:rsid w:val="004D5CB3"/>
    <w:rsid w:val="004D5EB4"/>
    <w:rsid w:val="004D618E"/>
    <w:rsid w:val="004D6259"/>
    <w:rsid w:val="004D6386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83C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5E5C"/>
    <w:rsid w:val="004E6162"/>
    <w:rsid w:val="004E625E"/>
    <w:rsid w:val="004E666F"/>
    <w:rsid w:val="004E687A"/>
    <w:rsid w:val="004E6CE8"/>
    <w:rsid w:val="004E701E"/>
    <w:rsid w:val="004E7078"/>
    <w:rsid w:val="004E7D40"/>
    <w:rsid w:val="004F00DF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2270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56A"/>
    <w:rsid w:val="004F7793"/>
    <w:rsid w:val="004F785F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204"/>
    <w:rsid w:val="0050335F"/>
    <w:rsid w:val="00503450"/>
    <w:rsid w:val="00503C30"/>
    <w:rsid w:val="00504105"/>
    <w:rsid w:val="0050454D"/>
    <w:rsid w:val="00504793"/>
    <w:rsid w:val="00504D92"/>
    <w:rsid w:val="00504EFF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4CE"/>
    <w:rsid w:val="00515B57"/>
    <w:rsid w:val="00515FE7"/>
    <w:rsid w:val="0051616C"/>
    <w:rsid w:val="005167F7"/>
    <w:rsid w:val="005168D8"/>
    <w:rsid w:val="00516C87"/>
    <w:rsid w:val="0051751D"/>
    <w:rsid w:val="00517554"/>
    <w:rsid w:val="00517B1B"/>
    <w:rsid w:val="00517F14"/>
    <w:rsid w:val="0052002F"/>
    <w:rsid w:val="00520041"/>
    <w:rsid w:val="00520057"/>
    <w:rsid w:val="005207E4"/>
    <w:rsid w:val="005211AC"/>
    <w:rsid w:val="005212A4"/>
    <w:rsid w:val="005212AE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4C51"/>
    <w:rsid w:val="00525A21"/>
    <w:rsid w:val="00525DF0"/>
    <w:rsid w:val="00525FB6"/>
    <w:rsid w:val="005260C4"/>
    <w:rsid w:val="00526715"/>
    <w:rsid w:val="00526B58"/>
    <w:rsid w:val="00526DC2"/>
    <w:rsid w:val="005276EC"/>
    <w:rsid w:val="00527E79"/>
    <w:rsid w:val="005304CB"/>
    <w:rsid w:val="00530E04"/>
    <w:rsid w:val="00530E88"/>
    <w:rsid w:val="00531665"/>
    <w:rsid w:val="00531B37"/>
    <w:rsid w:val="00532246"/>
    <w:rsid w:val="005325EA"/>
    <w:rsid w:val="00533136"/>
    <w:rsid w:val="00533245"/>
    <w:rsid w:val="00533683"/>
    <w:rsid w:val="0053403B"/>
    <w:rsid w:val="005347D9"/>
    <w:rsid w:val="00534BDA"/>
    <w:rsid w:val="00534F43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61F"/>
    <w:rsid w:val="00541D09"/>
    <w:rsid w:val="00541D24"/>
    <w:rsid w:val="005427F5"/>
    <w:rsid w:val="0054302C"/>
    <w:rsid w:val="0054323D"/>
    <w:rsid w:val="005434A2"/>
    <w:rsid w:val="0054369D"/>
    <w:rsid w:val="005440BC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0F5A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1EF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5AE"/>
    <w:rsid w:val="00556BBD"/>
    <w:rsid w:val="00556F20"/>
    <w:rsid w:val="005573D7"/>
    <w:rsid w:val="005573E2"/>
    <w:rsid w:val="005574E4"/>
    <w:rsid w:val="005579EF"/>
    <w:rsid w:val="00560671"/>
    <w:rsid w:val="00560708"/>
    <w:rsid w:val="00560942"/>
    <w:rsid w:val="00560B36"/>
    <w:rsid w:val="00560E43"/>
    <w:rsid w:val="00560EEC"/>
    <w:rsid w:val="00561044"/>
    <w:rsid w:val="00561301"/>
    <w:rsid w:val="0056156A"/>
    <w:rsid w:val="005618E4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B95"/>
    <w:rsid w:val="00565CEF"/>
    <w:rsid w:val="00565E06"/>
    <w:rsid w:val="005661DB"/>
    <w:rsid w:val="00566651"/>
    <w:rsid w:val="005667B8"/>
    <w:rsid w:val="005678D1"/>
    <w:rsid w:val="00567B11"/>
    <w:rsid w:val="00567EAB"/>
    <w:rsid w:val="00570386"/>
    <w:rsid w:val="0057052D"/>
    <w:rsid w:val="005706B2"/>
    <w:rsid w:val="0057070A"/>
    <w:rsid w:val="00570866"/>
    <w:rsid w:val="005708B9"/>
    <w:rsid w:val="005709AA"/>
    <w:rsid w:val="00570E3B"/>
    <w:rsid w:val="005711B5"/>
    <w:rsid w:val="005717F9"/>
    <w:rsid w:val="00572639"/>
    <w:rsid w:val="00572A28"/>
    <w:rsid w:val="005731A9"/>
    <w:rsid w:val="005731F0"/>
    <w:rsid w:val="00573ACC"/>
    <w:rsid w:val="00573D39"/>
    <w:rsid w:val="00573E6D"/>
    <w:rsid w:val="00574267"/>
    <w:rsid w:val="0057441A"/>
    <w:rsid w:val="00574528"/>
    <w:rsid w:val="005748EA"/>
    <w:rsid w:val="00574B42"/>
    <w:rsid w:val="00574E06"/>
    <w:rsid w:val="00574FD7"/>
    <w:rsid w:val="00575534"/>
    <w:rsid w:val="0057581D"/>
    <w:rsid w:val="005759D7"/>
    <w:rsid w:val="00576057"/>
    <w:rsid w:val="0057607F"/>
    <w:rsid w:val="00577976"/>
    <w:rsid w:val="00577A80"/>
    <w:rsid w:val="00577BB6"/>
    <w:rsid w:val="00577C6A"/>
    <w:rsid w:val="00577F53"/>
    <w:rsid w:val="005800C2"/>
    <w:rsid w:val="00580285"/>
    <w:rsid w:val="00580563"/>
    <w:rsid w:val="00580612"/>
    <w:rsid w:val="00580861"/>
    <w:rsid w:val="00580A46"/>
    <w:rsid w:val="00581285"/>
    <w:rsid w:val="00581333"/>
    <w:rsid w:val="005813D4"/>
    <w:rsid w:val="00581666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1A42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B5E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830"/>
    <w:rsid w:val="005A0A8C"/>
    <w:rsid w:val="005A0FFC"/>
    <w:rsid w:val="005A10D5"/>
    <w:rsid w:val="005A13EC"/>
    <w:rsid w:val="005A1AED"/>
    <w:rsid w:val="005A2338"/>
    <w:rsid w:val="005A239B"/>
    <w:rsid w:val="005A2FC3"/>
    <w:rsid w:val="005A3529"/>
    <w:rsid w:val="005A3577"/>
    <w:rsid w:val="005A3624"/>
    <w:rsid w:val="005A376B"/>
    <w:rsid w:val="005A3903"/>
    <w:rsid w:val="005A3B14"/>
    <w:rsid w:val="005A3BF3"/>
    <w:rsid w:val="005A3F45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99"/>
    <w:rsid w:val="005A74B2"/>
    <w:rsid w:val="005A7549"/>
    <w:rsid w:val="005A774E"/>
    <w:rsid w:val="005A7A13"/>
    <w:rsid w:val="005B01DC"/>
    <w:rsid w:val="005B022F"/>
    <w:rsid w:val="005B02B8"/>
    <w:rsid w:val="005B07CC"/>
    <w:rsid w:val="005B0C0F"/>
    <w:rsid w:val="005B0F95"/>
    <w:rsid w:val="005B124D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A31"/>
    <w:rsid w:val="005B4BD2"/>
    <w:rsid w:val="005B4D29"/>
    <w:rsid w:val="005B4E9E"/>
    <w:rsid w:val="005B54A7"/>
    <w:rsid w:val="005B615E"/>
    <w:rsid w:val="005B6C37"/>
    <w:rsid w:val="005B70A7"/>
    <w:rsid w:val="005B7407"/>
    <w:rsid w:val="005B7B0B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101"/>
    <w:rsid w:val="005C45FF"/>
    <w:rsid w:val="005C497A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209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395"/>
    <w:rsid w:val="005D652E"/>
    <w:rsid w:val="005D65F6"/>
    <w:rsid w:val="005D68B2"/>
    <w:rsid w:val="005D6F7C"/>
    <w:rsid w:val="005D77D5"/>
    <w:rsid w:val="005D7C2A"/>
    <w:rsid w:val="005E03C2"/>
    <w:rsid w:val="005E0857"/>
    <w:rsid w:val="005E0AD3"/>
    <w:rsid w:val="005E0B02"/>
    <w:rsid w:val="005E0C40"/>
    <w:rsid w:val="005E0F41"/>
    <w:rsid w:val="005E107B"/>
    <w:rsid w:val="005E11B5"/>
    <w:rsid w:val="005E15BA"/>
    <w:rsid w:val="005E1CFA"/>
    <w:rsid w:val="005E20C8"/>
    <w:rsid w:val="005E2115"/>
    <w:rsid w:val="005E22B3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6D0E"/>
    <w:rsid w:val="005E7575"/>
    <w:rsid w:val="005E7A7E"/>
    <w:rsid w:val="005F01AB"/>
    <w:rsid w:val="005F0582"/>
    <w:rsid w:val="005F06AA"/>
    <w:rsid w:val="005F0792"/>
    <w:rsid w:val="005F118D"/>
    <w:rsid w:val="005F1258"/>
    <w:rsid w:val="005F194C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0D13"/>
    <w:rsid w:val="006010DE"/>
    <w:rsid w:val="0060186E"/>
    <w:rsid w:val="00601885"/>
    <w:rsid w:val="00601A22"/>
    <w:rsid w:val="00601E9F"/>
    <w:rsid w:val="0060241F"/>
    <w:rsid w:val="00602F94"/>
    <w:rsid w:val="006031A9"/>
    <w:rsid w:val="00603B39"/>
    <w:rsid w:val="00603DDB"/>
    <w:rsid w:val="00603E5B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6B6"/>
    <w:rsid w:val="0061094B"/>
    <w:rsid w:val="006116B9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0E1"/>
    <w:rsid w:val="00615A35"/>
    <w:rsid w:val="00615B95"/>
    <w:rsid w:val="006160C0"/>
    <w:rsid w:val="006161B0"/>
    <w:rsid w:val="006161CA"/>
    <w:rsid w:val="006164EA"/>
    <w:rsid w:val="00617029"/>
    <w:rsid w:val="00617056"/>
    <w:rsid w:val="00617216"/>
    <w:rsid w:val="006172C7"/>
    <w:rsid w:val="006175CF"/>
    <w:rsid w:val="00617690"/>
    <w:rsid w:val="00617B5C"/>
    <w:rsid w:val="00617DCB"/>
    <w:rsid w:val="00620048"/>
    <w:rsid w:val="0062028A"/>
    <w:rsid w:val="00620606"/>
    <w:rsid w:val="00622448"/>
    <w:rsid w:val="006229CE"/>
    <w:rsid w:val="00622B96"/>
    <w:rsid w:val="00622C88"/>
    <w:rsid w:val="00624B17"/>
    <w:rsid w:val="00624B27"/>
    <w:rsid w:val="00624BFF"/>
    <w:rsid w:val="00624CC6"/>
    <w:rsid w:val="00625164"/>
    <w:rsid w:val="00625416"/>
    <w:rsid w:val="00625608"/>
    <w:rsid w:val="0062589E"/>
    <w:rsid w:val="00626761"/>
    <w:rsid w:val="00626A0E"/>
    <w:rsid w:val="00627025"/>
    <w:rsid w:val="006279B8"/>
    <w:rsid w:val="00627C12"/>
    <w:rsid w:val="0063005E"/>
    <w:rsid w:val="006300E9"/>
    <w:rsid w:val="006301AC"/>
    <w:rsid w:val="00631377"/>
    <w:rsid w:val="0063147B"/>
    <w:rsid w:val="0063158D"/>
    <w:rsid w:val="00631694"/>
    <w:rsid w:val="00631754"/>
    <w:rsid w:val="00631E83"/>
    <w:rsid w:val="006321C4"/>
    <w:rsid w:val="00632CDE"/>
    <w:rsid w:val="0063303B"/>
    <w:rsid w:val="00633603"/>
    <w:rsid w:val="00633BE6"/>
    <w:rsid w:val="00634144"/>
    <w:rsid w:val="00634857"/>
    <w:rsid w:val="00634A38"/>
    <w:rsid w:val="00634D68"/>
    <w:rsid w:val="006353F2"/>
    <w:rsid w:val="00635696"/>
    <w:rsid w:val="00635D8A"/>
    <w:rsid w:val="00635DC5"/>
    <w:rsid w:val="0063691E"/>
    <w:rsid w:val="00636FC1"/>
    <w:rsid w:val="006372DC"/>
    <w:rsid w:val="00637411"/>
    <w:rsid w:val="0063741B"/>
    <w:rsid w:val="00637D5C"/>
    <w:rsid w:val="006400EE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984"/>
    <w:rsid w:val="00647E1E"/>
    <w:rsid w:val="00650999"/>
    <w:rsid w:val="00650CCC"/>
    <w:rsid w:val="0065115E"/>
    <w:rsid w:val="006511D0"/>
    <w:rsid w:val="00651E6B"/>
    <w:rsid w:val="0065221D"/>
    <w:rsid w:val="00652488"/>
    <w:rsid w:val="0065272A"/>
    <w:rsid w:val="006527CC"/>
    <w:rsid w:val="00652864"/>
    <w:rsid w:val="00652D5D"/>
    <w:rsid w:val="00652FBB"/>
    <w:rsid w:val="0065309A"/>
    <w:rsid w:val="00653B0F"/>
    <w:rsid w:val="00653E46"/>
    <w:rsid w:val="006540F0"/>
    <w:rsid w:val="006544B3"/>
    <w:rsid w:val="00654B5E"/>
    <w:rsid w:val="006555FA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35CE"/>
    <w:rsid w:val="00664584"/>
    <w:rsid w:val="006647F2"/>
    <w:rsid w:val="00664B22"/>
    <w:rsid w:val="00665149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32"/>
    <w:rsid w:val="006769A0"/>
    <w:rsid w:val="00677621"/>
    <w:rsid w:val="00677C12"/>
    <w:rsid w:val="00677C4D"/>
    <w:rsid w:val="00677CD3"/>
    <w:rsid w:val="00680314"/>
    <w:rsid w:val="00680CB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2BFE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729"/>
    <w:rsid w:val="00685C7B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65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390"/>
    <w:rsid w:val="00695639"/>
    <w:rsid w:val="00695731"/>
    <w:rsid w:val="006958E8"/>
    <w:rsid w:val="00695C69"/>
    <w:rsid w:val="00695DF2"/>
    <w:rsid w:val="006961FF"/>
    <w:rsid w:val="00696962"/>
    <w:rsid w:val="00696D89"/>
    <w:rsid w:val="00696EF0"/>
    <w:rsid w:val="00697428"/>
    <w:rsid w:val="0069757B"/>
    <w:rsid w:val="006976A3"/>
    <w:rsid w:val="00697E46"/>
    <w:rsid w:val="006A01A1"/>
    <w:rsid w:val="006A074E"/>
    <w:rsid w:val="006A07B2"/>
    <w:rsid w:val="006A0CFB"/>
    <w:rsid w:val="006A0E83"/>
    <w:rsid w:val="006A0F87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A7F6A"/>
    <w:rsid w:val="006B0A38"/>
    <w:rsid w:val="006B1650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83E"/>
    <w:rsid w:val="006B4FD0"/>
    <w:rsid w:val="006B507D"/>
    <w:rsid w:val="006B50B4"/>
    <w:rsid w:val="006B5156"/>
    <w:rsid w:val="006B5545"/>
    <w:rsid w:val="006B56EB"/>
    <w:rsid w:val="006B615E"/>
    <w:rsid w:val="006B672E"/>
    <w:rsid w:val="006B6ED3"/>
    <w:rsid w:val="006B7813"/>
    <w:rsid w:val="006B78EB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614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08C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32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0D"/>
    <w:rsid w:val="006E5BA4"/>
    <w:rsid w:val="006E5DF3"/>
    <w:rsid w:val="006E5E8B"/>
    <w:rsid w:val="006E68B8"/>
    <w:rsid w:val="006E6CFB"/>
    <w:rsid w:val="006E707E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C3B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488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BDE"/>
    <w:rsid w:val="00704E36"/>
    <w:rsid w:val="00705375"/>
    <w:rsid w:val="007059D7"/>
    <w:rsid w:val="00705BF6"/>
    <w:rsid w:val="00706051"/>
    <w:rsid w:val="00706B16"/>
    <w:rsid w:val="00707371"/>
    <w:rsid w:val="00707FF3"/>
    <w:rsid w:val="007100B5"/>
    <w:rsid w:val="007101B5"/>
    <w:rsid w:val="007101FA"/>
    <w:rsid w:val="007103E1"/>
    <w:rsid w:val="007106F3"/>
    <w:rsid w:val="0071070D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644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8C2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4C7"/>
    <w:rsid w:val="00724BA5"/>
    <w:rsid w:val="00724C1D"/>
    <w:rsid w:val="00724CD7"/>
    <w:rsid w:val="00724DD9"/>
    <w:rsid w:val="00724F20"/>
    <w:rsid w:val="00725A95"/>
    <w:rsid w:val="00725E85"/>
    <w:rsid w:val="00725E91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4A5"/>
    <w:rsid w:val="00733CE6"/>
    <w:rsid w:val="00733D46"/>
    <w:rsid w:val="0073419C"/>
    <w:rsid w:val="007341E1"/>
    <w:rsid w:val="007343F6"/>
    <w:rsid w:val="00734A26"/>
    <w:rsid w:val="00734DAE"/>
    <w:rsid w:val="00735652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0F7C"/>
    <w:rsid w:val="00751150"/>
    <w:rsid w:val="00751278"/>
    <w:rsid w:val="0075169D"/>
    <w:rsid w:val="00751C03"/>
    <w:rsid w:val="00751DA6"/>
    <w:rsid w:val="00751F92"/>
    <w:rsid w:val="00752060"/>
    <w:rsid w:val="00752587"/>
    <w:rsid w:val="0075267D"/>
    <w:rsid w:val="00752773"/>
    <w:rsid w:val="00752D72"/>
    <w:rsid w:val="00752E5E"/>
    <w:rsid w:val="007538BF"/>
    <w:rsid w:val="007543FE"/>
    <w:rsid w:val="00754B03"/>
    <w:rsid w:val="00754D21"/>
    <w:rsid w:val="00754E8D"/>
    <w:rsid w:val="0075523C"/>
    <w:rsid w:val="0075528B"/>
    <w:rsid w:val="007553BB"/>
    <w:rsid w:val="007556A8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4CE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7C"/>
    <w:rsid w:val="00766C92"/>
    <w:rsid w:val="00766D1C"/>
    <w:rsid w:val="00767059"/>
    <w:rsid w:val="0076707C"/>
    <w:rsid w:val="0076763B"/>
    <w:rsid w:val="00767B3D"/>
    <w:rsid w:val="00770312"/>
    <w:rsid w:val="00770AD6"/>
    <w:rsid w:val="00770EFB"/>
    <w:rsid w:val="0077185E"/>
    <w:rsid w:val="00771A87"/>
    <w:rsid w:val="0077263C"/>
    <w:rsid w:val="007726F6"/>
    <w:rsid w:val="007728B4"/>
    <w:rsid w:val="00772AEA"/>
    <w:rsid w:val="00772C5B"/>
    <w:rsid w:val="00772FEA"/>
    <w:rsid w:val="0077348F"/>
    <w:rsid w:val="007734B4"/>
    <w:rsid w:val="00773B3B"/>
    <w:rsid w:val="00773C40"/>
    <w:rsid w:val="00774A9C"/>
    <w:rsid w:val="00774D83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1EED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065"/>
    <w:rsid w:val="007911C4"/>
    <w:rsid w:val="00791245"/>
    <w:rsid w:val="00791628"/>
    <w:rsid w:val="007916BC"/>
    <w:rsid w:val="00791778"/>
    <w:rsid w:val="00791D8D"/>
    <w:rsid w:val="00792016"/>
    <w:rsid w:val="007920C7"/>
    <w:rsid w:val="00792168"/>
    <w:rsid w:val="007924A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6FB7"/>
    <w:rsid w:val="00796FCD"/>
    <w:rsid w:val="007972AA"/>
    <w:rsid w:val="007974CC"/>
    <w:rsid w:val="007978BB"/>
    <w:rsid w:val="007A006C"/>
    <w:rsid w:val="007A0A1B"/>
    <w:rsid w:val="007A100E"/>
    <w:rsid w:val="007A1617"/>
    <w:rsid w:val="007A22C9"/>
    <w:rsid w:val="007A23BC"/>
    <w:rsid w:val="007A2F0D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97C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248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6C"/>
    <w:rsid w:val="007C2E8F"/>
    <w:rsid w:val="007C31DC"/>
    <w:rsid w:val="007C3943"/>
    <w:rsid w:val="007C3A74"/>
    <w:rsid w:val="007C3AED"/>
    <w:rsid w:val="007C3CC0"/>
    <w:rsid w:val="007C477F"/>
    <w:rsid w:val="007C4B5C"/>
    <w:rsid w:val="007C4BC1"/>
    <w:rsid w:val="007C60C2"/>
    <w:rsid w:val="007C60FA"/>
    <w:rsid w:val="007C67FA"/>
    <w:rsid w:val="007C7387"/>
    <w:rsid w:val="007C754D"/>
    <w:rsid w:val="007C7F66"/>
    <w:rsid w:val="007C7F7C"/>
    <w:rsid w:val="007D079B"/>
    <w:rsid w:val="007D0BF6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390F"/>
    <w:rsid w:val="007D41F0"/>
    <w:rsid w:val="007D507F"/>
    <w:rsid w:val="007D522F"/>
    <w:rsid w:val="007D5500"/>
    <w:rsid w:val="007D57F8"/>
    <w:rsid w:val="007D585D"/>
    <w:rsid w:val="007D5A16"/>
    <w:rsid w:val="007D6570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9BC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5AAA"/>
    <w:rsid w:val="007E609E"/>
    <w:rsid w:val="007E60D5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E59"/>
    <w:rsid w:val="007F0F1C"/>
    <w:rsid w:val="007F1217"/>
    <w:rsid w:val="007F135D"/>
    <w:rsid w:val="007F14BB"/>
    <w:rsid w:val="007F157E"/>
    <w:rsid w:val="007F1B15"/>
    <w:rsid w:val="007F1CBE"/>
    <w:rsid w:val="007F22ED"/>
    <w:rsid w:val="007F2486"/>
    <w:rsid w:val="007F2FEC"/>
    <w:rsid w:val="007F30FD"/>
    <w:rsid w:val="007F3564"/>
    <w:rsid w:val="007F36AE"/>
    <w:rsid w:val="007F376D"/>
    <w:rsid w:val="007F37E4"/>
    <w:rsid w:val="007F39AB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A43"/>
    <w:rsid w:val="00800E27"/>
    <w:rsid w:val="00800E35"/>
    <w:rsid w:val="00800FC8"/>
    <w:rsid w:val="00801020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9DB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0E"/>
    <w:rsid w:val="00814260"/>
    <w:rsid w:val="00814E6B"/>
    <w:rsid w:val="00814EB9"/>
    <w:rsid w:val="00815369"/>
    <w:rsid w:val="00815B00"/>
    <w:rsid w:val="008165C8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1E3F"/>
    <w:rsid w:val="00822352"/>
    <w:rsid w:val="00822557"/>
    <w:rsid w:val="008226E0"/>
    <w:rsid w:val="0082284B"/>
    <w:rsid w:val="00822A94"/>
    <w:rsid w:val="00822A9B"/>
    <w:rsid w:val="00822D34"/>
    <w:rsid w:val="00823061"/>
    <w:rsid w:val="00823471"/>
    <w:rsid w:val="00823974"/>
    <w:rsid w:val="0082409C"/>
    <w:rsid w:val="00824AE7"/>
    <w:rsid w:val="00824B91"/>
    <w:rsid w:val="00824D5A"/>
    <w:rsid w:val="00825190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C38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E4D"/>
    <w:rsid w:val="00834FA8"/>
    <w:rsid w:val="008352DF"/>
    <w:rsid w:val="008355D6"/>
    <w:rsid w:val="008357DA"/>
    <w:rsid w:val="00835F20"/>
    <w:rsid w:val="0083610C"/>
    <w:rsid w:val="00836BAB"/>
    <w:rsid w:val="00837290"/>
    <w:rsid w:val="008378D5"/>
    <w:rsid w:val="0084067F"/>
    <w:rsid w:val="00840898"/>
    <w:rsid w:val="008409EC"/>
    <w:rsid w:val="00840B6D"/>
    <w:rsid w:val="00841187"/>
    <w:rsid w:val="0084137B"/>
    <w:rsid w:val="008417F9"/>
    <w:rsid w:val="00841B20"/>
    <w:rsid w:val="00841D67"/>
    <w:rsid w:val="008420B1"/>
    <w:rsid w:val="0084211A"/>
    <w:rsid w:val="0084251B"/>
    <w:rsid w:val="0084299B"/>
    <w:rsid w:val="00842B03"/>
    <w:rsid w:val="00842B99"/>
    <w:rsid w:val="00843558"/>
    <w:rsid w:val="0084381E"/>
    <w:rsid w:val="00843B79"/>
    <w:rsid w:val="008443CF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8AA"/>
    <w:rsid w:val="008509BA"/>
    <w:rsid w:val="00850A78"/>
    <w:rsid w:val="00850EBF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21D"/>
    <w:rsid w:val="00857330"/>
    <w:rsid w:val="00857A80"/>
    <w:rsid w:val="00857E73"/>
    <w:rsid w:val="00857EC0"/>
    <w:rsid w:val="008603AE"/>
    <w:rsid w:val="008604A7"/>
    <w:rsid w:val="00860842"/>
    <w:rsid w:val="008608A1"/>
    <w:rsid w:val="008608E7"/>
    <w:rsid w:val="00860E15"/>
    <w:rsid w:val="0086100D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478E"/>
    <w:rsid w:val="00865CEC"/>
    <w:rsid w:val="00865EAA"/>
    <w:rsid w:val="00865F35"/>
    <w:rsid w:val="0086600A"/>
    <w:rsid w:val="00866194"/>
    <w:rsid w:val="00866476"/>
    <w:rsid w:val="00866535"/>
    <w:rsid w:val="00866904"/>
    <w:rsid w:val="00866B71"/>
    <w:rsid w:val="00866BCC"/>
    <w:rsid w:val="00866D53"/>
    <w:rsid w:val="00866DD4"/>
    <w:rsid w:val="0086733D"/>
    <w:rsid w:val="008673AC"/>
    <w:rsid w:val="008676B0"/>
    <w:rsid w:val="00867BB5"/>
    <w:rsid w:val="00867FCB"/>
    <w:rsid w:val="00870678"/>
    <w:rsid w:val="00870A96"/>
    <w:rsid w:val="00870DD9"/>
    <w:rsid w:val="0087104E"/>
    <w:rsid w:val="0087138B"/>
    <w:rsid w:val="00871677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47E"/>
    <w:rsid w:val="00876587"/>
    <w:rsid w:val="008768B3"/>
    <w:rsid w:val="00876F92"/>
    <w:rsid w:val="008771B5"/>
    <w:rsid w:val="008772EE"/>
    <w:rsid w:val="008800E5"/>
    <w:rsid w:val="008804C3"/>
    <w:rsid w:val="008808AB"/>
    <w:rsid w:val="008809CD"/>
    <w:rsid w:val="00881098"/>
    <w:rsid w:val="0088122B"/>
    <w:rsid w:val="00881844"/>
    <w:rsid w:val="008819B8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880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501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2FB9"/>
    <w:rsid w:val="008A309A"/>
    <w:rsid w:val="008A3292"/>
    <w:rsid w:val="008A3853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6C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843"/>
    <w:rsid w:val="008B7D24"/>
    <w:rsid w:val="008B7FDB"/>
    <w:rsid w:val="008C0A03"/>
    <w:rsid w:val="008C0AC9"/>
    <w:rsid w:val="008C0CF3"/>
    <w:rsid w:val="008C101A"/>
    <w:rsid w:val="008C1061"/>
    <w:rsid w:val="008C1479"/>
    <w:rsid w:val="008C1E46"/>
    <w:rsid w:val="008C20FC"/>
    <w:rsid w:val="008C212B"/>
    <w:rsid w:val="008C2226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29C"/>
    <w:rsid w:val="008C68BB"/>
    <w:rsid w:val="008C6CBA"/>
    <w:rsid w:val="008C6E6C"/>
    <w:rsid w:val="008C70B7"/>
    <w:rsid w:val="008C72ED"/>
    <w:rsid w:val="008C738A"/>
    <w:rsid w:val="008C741D"/>
    <w:rsid w:val="008C766E"/>
    <w:rsid w:val="008C77D1"/>
    <w:rsid w:val="008C7DE6"/>
    <w:rsid w:val="008D0099"/>
    <w:rsid w:val="008D2051"/>
    <w:rsid w:val="008D23F8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0E57"/>
    <w:rsid w:val="008E1232"/>
    <w:rsid w:val="008E12EB"/>
    <w:rsid w:val="008E1458"/>
    <w:rsid w:val="008E1A3F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198"/>
    <w:rsid w:val="008E4285"/>
    <w:rsid w:val="008E4BEF"/>
    <w:rsid w:val="008E5027"/>
    <w:rsid w:val="008E5503"/>
    <w:rsid w:val="008E560D"/>
    <w:rsid w:val="008E5A98"/>
    <w:rsid w:val="008E5F0D"/>
    <w:rsid w:val="008E627A"/>
    <w:rsid w:val="008E6711"/>
    <w:rsid w:val="008E6C25"/>
    <w:rsid w:val="008E6C44"/>
    <w:rsid w:val="008E6D13"/>
    <w:rsid w:val="008E7039"/>
    <w:rsid w:val="008E7276"/>
    <w:rsid w:val="008E7446"/>
    <w:rsid w:val="008E778D"/>
    <w:rsid w:val="008E7AD7"/>
    <w:rsid w:val="008E7E12"/>
    <w:rsid w:val="008F0247"/>
    <w:rsid w:val="008F04FC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344A"/>
    <w:rsid w:val="008F42A2"/>
    <w:rsid w:val="008F4471"/>
    <w:rsid w:val="008F44AF"/>
    <w:rsid w:val="008F4DBD"/>
    <w:rsid w:val="008F4F0B"/>
    <w:rsid w:val="008F53C1"/>
    <w:rsid w:val="008F5B29"/>
    <w:rsid w:val="008F5E03"/>
    <w:rsid w:val="008F62DA"/>
    <w:rsid w:val="008F7200"/>
    <w:rsid w:val="008F736D"/>
    <w:rsid w:val="008F73BF"/>
    <w:rsid w:val="008F768E"/>
    <w:rsid w:val="008F7C75"/>
    <w:rsid w:val="008F7CA8"/>
    <w:rsid w:val="008F7E29"/>
    <w:rsid w:val="008F7EFD"/>
    <w:rsid w:val="00900235"/>
    <w:rsid w:val="00900250"/>
    <w:rsid w:val="009002BD"/>
    <w:rsid w:val="009003A5"/>
    <w:rsid w:val="0090064C"/>
    <w:rsid w:val="00900CD6"/>
    <w:rsid w:val="00900E90"/>
    <w:rsid w:val="00900F56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72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3C1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6BC2"/>
    <w:rsid w:val="00917347"/>
    <w:rsid w:val="0091776A"/>
    <w:rsid w:val="00917FF0"/>
    <w:rsid w:val="00920E2A"/>
    <w:rsid w:val="00920EF9"/>
    <w:rsid w:val="0092160E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745"/>
    <w:rsid w:val="0092485C"/>
    <w:rsid w:val="009249CD"/>
    <w:rsid w:val="009255F7"/>
    <w:rsid w:val="00926280"/>
    <w:rsid w:val="0092662B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61"/>
    <w:rsid w:val="00932689"/>
    <w:rsid w:val="0093294D"/>
    <w:rsid w:val="00932C00"/>
    <w:rsid w:val="00932DDA"/>
    <w:rsid w:val="00933299"/>
    <w:rsid w:val="00933C6A"/>
    <w:rsid w:val="00935C97"/>
    <w:rsid w:val="009361B3"/>
    <w:rsid w:val="009365DE"/>
    <w:rsid w:val="00936AFE"/>
    <w:rsid w:val="00936D18"/>
    <w:rsid w:val="00937F32"/>
    <w:rsid w:val="00937F7C"/>
    <w:rsid w:val="009411D8"/>
    <w:rsid w:val="009412DD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4C4"/>
    <w:rsid w:val="00952978"/>
    <w:rsid w:val="00953673"/>
    <w:rsid w:val="00953CAE"/>
    <w:rsid w:val="00953EBB"/>
    <w:rsid w:val="0095556A"/>
    <w:rsid w:val="009558B6"/>
    <w:rsid w:val="00955F58"/>
    <w:rsid w:val="009566D7"/>
    <w:rsid w:val="00956E1A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4653"/>
    <w:rsid w:val="009652AA"/>
    <w:rsid w:val="009662FD"/>
    <w:rsid w:val="00966B4B"/>
    <w:rsid w:val="00966B66"/>
    <w:rsid w:val="00966C9A"/>
    <w:rsid w:val="0096746A"/>
    <w:rsid w:val="009677CE"/>
    <w:rsid w:val="009678C3"/>
    <w:rsid w:val="00967E3E"/>
    <w:rsid w:val="0097032D"/>
    <w:rsid w:val="00970795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4BDC"/>
    <w:rsid w:val="0097519F"/>
    <w:rsid w:val="009754CA"/>
    <w:rsid w:val="00975557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2747"/>
    <w:rsid w:val="00983042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4FF8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48"/>
    <w:rsid w:val="009870E7"/>
    <w:rsid w:val="00987946"/>
    <w:rsid w:val="00987E1B"/>
    <w:rsid w:val="009901DD"/>
    <w:rsid w:val="00990685"/>
    <w:rsid w:val="009906D6"/>
    <w:rsid w:val="009915AE"/>
    <w:rsid w:val="0099228A"/>
    <w:rsid w:val="009922DB"/>
    <w:rsid w:val="009927FB"/>
    <w:rsid w:val="00992FC5"/>
    <w:rsid w:val="0099306B"/>
    <w:rsid w:val="00993760"/>
    <w:rsid w:val="009938E7"/>
    <w:rsid w:val="00994459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7E7"/>
    <w:rsid w:val="009A2361"/>
    <w:rsid w:val="009A25A6"/>
    <w:rsid w:val="009A29AA"/>
    <w:rsid w:val="009A2B4E"/>
    <w:rsid w:val="009A2E1D"/>
    <w:rsid w:val="009A2F45"/>
    <w:rsid w:val="009A3466"/>
    <w:rsid w:val="009A393C"/>
    <w:rsid w:val="009A3F57"/>
    <w:rsid w:val="009A4488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91F"/>
    <w:rsid w:val="009A6C3F"/>
    <w:rsid w:val="009A6CA4"/>
    <w:rsid w:val="009A7014"/>
    <w:rsid w:val="009A71C5"/>
    <w:rsid w:val="009A7582"/>
    <w:rsid w:val="009A759C"/>
    <w:rsid w:val="009A766E"/>
    <w:rsid w:val="009B0E3B"/>
    <w:rsid w:val="009B0F7E"/>
    <w:rsid w:val="009B101A"/>
    <w:rsid w:val="009B10B3"/>
    <w:rsid w:val="009B1DF7"/>
    <w:rsid w:val="009B223E"/>
    <w:rsid w:val="009B2FC8"/>
    <w:rsid w:val="009B2FEC"/>
    <w:rsid w:val="009B305D"/>
    <w:rsid w:val="009B30D3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63A"/>
    <w:rsid w:val="009B6B79"/>
    <w:rsid w:val="009B7442"/>
    <w:rsid w:val="009B74EA"/>
    <w:rsid w:val="009B75C7"/>
    <w:rsid w:val="009B75F0"/>
    <w:rsid w:val="009B76A4"/>
    <w:rsid w:val="009C02A1"/>
    <w:rsid w:val="009C0520"/>
    <w:rsid w:val="009C0AB3"/>
    <w:rsid w:val="009C0E6E"/>
    <w:rsid w:val="009C1537"/>
    <w:rsid w:val="009C1C8E"/>
    <w:rsid w:val="009C1D3C"/>
    <w:rsid w:val="009C2172"/>
    <w:rsid w:val="009C2215"/>
    <w:rsid w:val="009C26FC"/>
    <w:rsid w:val="009C32C1"/>
    <w:rsid w:val="009C3F2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035"/>
    <w:rsid w:val="009E0120"/>
    <w:rsid w:val="009E0293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3986"/>
    <w:rsid w:val="009E4292"/>
    <w:rsid w:val="009E42FA"/>
    <w:rsid w:val="009E442B"/>
    <w:rsid w:val="009E5AA4"/>
    <w:rsid w:val="009E5BEE"/>
    <w:rsid w:val="009E5C1A"/>
    <w:rsid w:val="009E5CCC"/>
    <w:rsid w:val="009E6DD3"/>
    <w:rsid w:val="009E732D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A1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9F7A08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FD6"/>
    <w:rsid w:val="00A0771F"/>
    <w:rsid w:val="00A07A4A"/>
    <w:rsid w:val="00A07F52"/>
    <w:rsid w:val="00A105DA"/>
    <w:rsid w:val="00A1114E"/>
    <w:rsid w:val="00A111F8"/>
    <w:rsid w:val="00A111FE"/>
    <w:rsid w:val="00A11244"/>
    <w:rsid w:val="00A116C4"/>
    <w:rsid w:val="00A119FE"/>
    <w:rsid w:val="00A12349"/>
    <w:rsid w:val="00A12380"/>
    <w:rsid w:val="00A126ED"/>
    <w:rsid w:val="00A12AE2"/>
    <w:rsid w:val="00A138AF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376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4C55"/>
    <w:rsid w:val="00A258A1"/>
    <w:rsid w:val="00A25F10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320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0EF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6E2"/>
    <w:rsid w:val="00A569CB"/>
    <w:rsid w:val="00A56D60"/>
    <w:rsid w:val="00A56E03"/>
    <w:rsid w:val="00A56E2D"/>
    <w:rsid w:val="00A571A8"/>
    <w:rsid w:val="00A57237"/>
    <w:rsid w:val="00A57478"/>
    <w:rsid w:val="00A57849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D9A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2AE5"/>
    <w:rsid w:val="00A73049"/>
    <w:rsid w:val="00A7314D"/>
    <w:rsid w:val="00A7338C"/>
    <w:rsid w:val="00A7356E"/>
    <w:rsid w:val="00A7375D"/>
    <w:rsid w:val="00A73B7A"/>
    <w:rsid w:val="00A73EDF"/>
    <w:rsid w:val="00A74299"/>
    <w:rsid w:val="00A7492D"/>
    <w:rsid w:val="00A752C2"/>
    <w:rsid w:val="00A75352"/>
    <w:rsid w:val="00A7536C"/>
    <w:rsid w:val="00A7564A"/>
    <w:rsid w:val="00A75F1A"/>
    <w:rsid w:val="00A76253"/>
    <w:rsid w:val="00A7632D"/>
    <w:rsid w:val="00A766D0"/>
    <w:rsid w:val="00A76DF6"/>
    <w:rsid w:val="00A7702B"/>
    <w:rsid w:val="00A77176"/>
    <w:rsid w:val="00A771F1"/>
    <w:rsid w:val="00A7725A"/>
    <w:rsid w:val="00A77C13"/>
    <w:rsid w:val="00A803C3"/>
    <w:rsid w:val="00A8056B"/>
    <w:rsid w:val="00A8086F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702"/>
    <w:rsid w:val="00A90977"/>
    <w:rsid w:val="00A910CB"/>
    <w:rsid w:val="00A91291"/>
    <w:rsid w:val="00A91595"/>
    <w:rsid w:val="00A9168E"/>
    <w:rsid w:val="00A917CB"/>
    <w:rsid w:val="00A91CD3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324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205"/>
    <w:rsid w:val="00AA75F9"/>
    <w:rsid w:val="00AA7E36"/>
    <w:rsid w:val="00AA7E3F"/>
    <w:rsid w:val="00AB0143"/>
    <w:rsid w:val="00AB0565"/>
    <w:rsid w:val="00AB0667"/>
    <w:rsid w:val="00AB0ED3"/>
    <w:rsid w:val="00AB0FA5"/>
    <w:rsid w:val="00AB10BE"/>
    <w:rsid w:val="00AB1102"/>
    <w:rsid w:val="00AB1211"/>
    <w:rsid w:val="00AB18CE"/>
    <w:rsid w:val="00AB236B"/>
    <w:rsid w:val="00AB25AB"/>
    <w:rsid w:val="00AB26E4"/>
    <w:rsid w:val="00AB272A"/>
    <w:rsid w:val="00AB2B03"/>
    <w:rsid w:val="00AB2B14"/>
    <w:rsid w:val="00AB30C8"/>
    <w:rsid w:val="00AB31AD"/>
    <w:rsid w:val="00AB32D5"/>
    <w:rsid w:val="00AB3A24"/>
    <w:rsid w:val="00AB3AF9"/>
    <w:rsid w:val="00AB40E0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8B5"/>
    <w:rsid w:val="00AD5F57"/>
    <w:rsid w:val="00AD6028"/>
    <w:rsid w:val="00AD60EC"/>
    <w:rsid w:val="00AD6BA9"/>
    <w:rsid w:val="00AD6BDE"/>
    <w:rsid w:val="00AD6C6B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CE2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7FF"/>
    <w:rsid w:val="00AF2B10"/>
    <w:rsid w:val="00AF2C89"/>
    <w:rsid w:val="00AF35F1"/>
    <w:rsid w:val="00AF3631"/>
    <w:rsid w:val="00AF38D8"/>
    <w:rsid w:val="00AF39A8"/>
    <w:rsid w:val="00AF3BFA"/>
    <w:rsid w:val="00AF3C26"/>
    <w:rsid w:val="00AF3FCC"/>
    <w:rsid w:val="00AF40C8"/>
    <w:rsid w:val="00AF4598"/>
    <w:rsid w:val="00AF469C"/>
    <w:rsid w:val="00AF4950"/>
    <w:rsid w:val="00AF5324"/>
    <w:rsid w:val="00AF5F2D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56"/>
    <w:rsid w:val="00B100E2"/>
    <w:rsid w:val="00B10BE1"/>
    <w:rsid w:val="00B10C14"/>
    <w:rsid w:val="00B10F3E"/>
    <w:rsid w:val="00B1105A"/>
    <w:rsid w:val="00B110F7"/>
    <w:rsid w:val="00B1155E"/>
    <w:rsid w:val="00B11728"/>
    <w:rsid w:val="00B129C3"/>
    <w:rsid w:val="00B130EA"/>
    <w:rsid w:val="00B132DB"/>
    <w:rsid w:val="00B138E5"/>
    <w:rsid w:val="00B13B08"/>
    <w:rsid w:val="00B14191"/>
    <w:rsid w:val="00B143C3"/>
    <w:rsid w:val="00B148B9"/>
    <w:rsid w:val="00B14B2F"/>
    <w:rsid w:val="00B14B52"/>
    <w:rsid w:val="00B14FB1"/>
    <w:rsid w:val="00B15093"/>
    <w:rsid w:val="00B15116"/>
    <w:rsid w:val="00B15528"/>
    <w:rsid w:val="00B157B3"/>
    <w:rsid w:val="00B15A76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34F8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6DC"/>
    <w:rsid w:val="00B27FCB"/>
    <w:rsid w:val="00B30075"/>
    <w:rsid w:val="00B30450"/>
    <w:rsid w:val="00B3071A"/>
    <w:rsid w:val="00B30E02"/>
    <w:rsid w:val="00B3123E"/>
    <w:rsid w:val="00B31476"/>
    <w:rsid w:val="00B315CB"/>
    <w:rsid w:val="00B319FD"/>
    <w:rsid w:val="00B32F0A"/>
    <w:rsid w:val="00B3300B"/>
    <w:rsid w:val="00B33048"/>
    <w:rsid w:val="00B3305A"/>
    <w:rsid w:val="00B33EC3"/>
    <w:rsid w:val="00B34141"/>
    <w:rsid w:val="00B345CD"/>
    <w:rsid w:val="00B34C3A"/>
    <w:rsid w:val="00B34CCC"/>
    <w:rsid w:val="00B35C7C"/>
    <w:rsid w:val="00B36BCA"/>
    <w:rsid w:val="00B37214"/>
    <w:rsid w:val="00B372B5"/>
    <w:rsid w:val="00B372C5"/>
    <w:rsid w:val="00B37A5C"/>
    <w:rsid w:val="00B400F3"/>
    <w:rsid w:val="00B402DC"/>
    <w:rsid w:val="00B403DD"/>
    <w:rsid w:val="00B40472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2B9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29"/>
    <w:rsid w:val="00B46BEB"/>
    <w:rsid w:val="00B46FBC"/>
    <w:rsid w:val="00B474AF"/>
    <w:rsid w:val="00B47BFE"/>
    <w:rsid w:val="00B5082C"/>
    <w:rsid w:val="00B50ED3"/>
    <w:rsid w:val="00B50F35"/>
    <w:rsid w:val="00B51089"/>
    <w:rsid w:val="00B51372"/>
    <w:rsid w:val="00B518D3"/>
    <w:rsid w:val="00B5263C"/>
    <w:rsid w:val="00B52968"/>
    <w:rsid w:val="00B52A78"/>
    <w:rsid w:val="00B532DB"/>
    <w:rsid w:val="00B5344C"/>
    <w:rsid w:val="00B5391B"/>
    <w:rsid w:val="00B53CB9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CEB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1FD"/>
    <w:rsid w:val="00B672E9"/>
    <w:rsid w:val="00B708C6"/>
    <w:rsid w:val="00B70D06"/>
    <w:rsid w:val="00B71433"/>
    <w:rsid w:val="00B7145C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596E"/>
    <w:rsid w:val="00B75AE7"/>
    <w:rsid w:val="00B761D0"/>
    <w:rsid w:val="00B762E2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3F79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571"/>
    <w:rsid w:val="00BA3C35"/>
    <w:rsid w:val="00BA3C3B"/>
    <w:rsid w:val="00BA3CAA"/>
    <w:rsid w:val="00BA41DD"/>
    <w:rsid w:val="00BA441E"/>
    <w:rsid w:val="00BA4F6C"/>
    <w:rsid w:val="00BA4FFA"/>
    <w:rsid w:val="00BA5283"/>
    <w:rsid w:val="00BA5336"/>
    <w:rsid w:val="00BA54A5"/>
    <w:rsid w:val="00BA5635"/>
    <w:rsid w:val="00BA56BD"/>
    <w:rsid w:val="00BA5BE8"/>
    <w:rsid w:val="00BA5DB8"/>
    <w:rsid w:val="00BA635A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F2"/>
    <w:rsid w:val="00BB48EB"/>
    <w:rsid w:val="00BB4A4E"/>
    <w:rsid w:val="00BB4ABD"/>
    <w:rsid w:val="00BB4E83"/>
    <w:rsid w:val="00BB5181"/>
    <w:rsid w:val="00BB52E2"/>
    <w:rsid w:val="00BB58F7"/>
    <w:rsid w:val="00BB5BC1"/>
    <w:rsid w:val="00BB6E4B"/>
    <w:rsid w:val="00BB73D6"/>
    <w:rsid w:val="00BB7412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48B4"/>
    <w:rsid w:val="00BC5047"/>
    <w:rsid w:val="00BC51EF"/>
    <w:rsid w:val="00BC5C4B"/>
    <w:rsid w:val="00BC6796"/>
    <w:rsid w:val="00BC6FD5"/>
    <w:rsid w:val="00BC72A3"/>
    <w:rsid w:val="00BC72D4"/>
    <w:rsid w:val="00BC7FA5"/>
    <w:rsid w:val="00BD0067"/>
    <w:rsid w:val="00BD040A"/>
    <w:rsid w:val="00BD0B60"/>
    <w:rsid w:val="00BD15EC"/>
    <w:rsid w:val="00BD1781"/>
    <w:rsid w:val="00BD1999"/>
    <w:rsid w:val="00BD1CA5"/>
    <w:rsid w:val="00BD23C1"/>
    <w:rsid w:val="00BD255A"/>
    <w:rsid w:val="00BD319F"/>
    <w:rsid w:val="00BD3CD2"/>
    <w:rsid w:val="00BD4088"/>
    <w:rsid w:val="00BD4E97"/>
    <w:rsid w:val="00BD5151"/>
    <w:rsid w:val="00BD59BF"/>
    <w:rsid w:val="00BD5F10"/>
    <w:rsid w:val="00BD5FDD"/>
    <w:rsid w:val="00BD5FFD"/>
    <w:rsid w:val="00BD63B8"/>
    <w:rsid w:val="00BD6F40"/>
    <w:rsid w:val="00BD70C7"/>
    <w:rsid w:val="00BD7985"/>
    <w:rsid w:val="00BD7A4E"/>
    <w:rsid w:val="00BD7CC6"/>
    <w:rsid w:val="00BD7F62"/>
    <w:rsid w:val="00BE0035"/>
    <w:rsid w:val="00BE06B4"/>
    <w:rsid w:val="00BE1050"/>
    <w:rsid w:val="00BE1140"/>
    <w:rsid w:val="00BE1C8F"/>
    <w:rsid w:val="00BE28F2"/>
    <w:rsid w:val="00BE2AA0"/>
    <w:rsid w:val="00BE2D6A"/>
    <w:rsid w:val="00BE2F42"/>
    <w:rsid w:val="00BE308C"/>
    <w:rsid w:val="00BE3A3A"/>
    <w:rsid w:val="00BE3F07"/>
    <w:rsid w:val="00BE4EA2"/>
    <w:rsid w:val="00BE4F61"/>
    <w:rsid w:val="00BE5131"/>
    <w:rsid w:val="00BE520A"/>
    <w:rsid w:val="00BE576C"/>
    <w:rsid w:val="00BE5895"/>
    <w:rsid w:val="00BE5C9A"/>
    <w:rsid w:val="00BE6CB2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42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E59"/>
    <w:rsid w:val="00BF7FF7"/>
    <w:rsid w:val="00C000EC"/>
    <w:rsid w:val="00C0014C"/>
    <w:rsid w:val="00C00435"/>
    <w:rsid w:val="00C00A87"/>
    <w:rsid w:val="00C00AAD"/>
    <w:rsid w:val="00C00CD7"/>
    <w:rsid w:val="00C00EF4"/>
    <w:rsid w:val="00C0120F"/>
    <w:rsid w:val="00C014A7"/>
    <w:rsid w:val="00C01B98"/>
    <w:rsid w:val="00C01D1E"/>
    <w:rsid w:val="00C024C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5E3"/>
    <w:rsid w:val="00C076F7"/>
    <w:rsid w:val="00C07701"/>
    <w:rsid w:val="00C078B4"/>
    <w:rsid w:val="00C07CC2"/>
    <w:rsid w:val="00C10324"/>
    <w:rsid w:val="00C1040D"/>
    <w:rsid w:val="00C10423"/>
    <w:rsid w:val="00C1061C"/>
    <w:rsid w:val="00C108D3"/>
    <w:rsid w:val="00C10AF4"/>
    <w:rsid w:val="00C10C83"/>
    <w:rsid w:val="00C111D0"/>
    <w:rsid w:val="00C11555"/>
    <w:rsid w:val="00C11EF8"/>
    <w:rsid w:val="00C12733"/>
    <w:rsid w:val="00C129F8"/>
    <w:rsid w:val="00C12FB9"/>
    <w:rsid w:val="00C12FCA"/>
    <w:rsid w:val="00C13B93"/>
    <w:rsid w:val="00C13DA7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38E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228"/>
    <w:rsid w:val="00C22333"/>
    <w:rsid w:val="00C22347"/>
    <w:rsid w:val="00C228D8"/>
    <w:rsid w:val="00C238DC"/>
    <w:rsid w:val="00C239CC"/>
    <w:rsid w:val="00C23E80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2A22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3CB"/>
    <w:rsid w:val="00C41615"/>
    <w:rsid w:val="00C41645"/>
    <w:rsid w:val="00C41F2D"/>
    <w:rsid w:val="00C423AF"/>
    <w:rsid w:val="00C424A1"/>
    <w:rsid w:val="00C43DDE"/>
    <w:rsid w:val="00C43ED2"/>
    <w:rsid w:val="00C44338"/>
    <w:rsid w:val="00C444EB"/>
    <w:rsid w:val="00C44A73"/>
    <w:rsid w:val="00C44AA3"/>
    <w:rsid w:val="00C4514B"/>
    <w:rsid w:val="00C455A1"/>
    <w:rsid w:val="00C455A8"/>
    <w:rsid w:val="00C46EF2"/>
    <w:rsid w:val="00C47932"/>
    <w:rsid w:val="00C47CCB"/>
    <w:rsid w:val="00C50561"/>
    <w:rsid w:val="00C50AD5"/>
    <w:rsid w:val="00C50B0B"/>
    <w:rsid w:val="00C50E63"/>
    <w:rsid w:val="00C50E77"/>
    <w:rsid w:val="00C50FCF"/>
    <w:rsid w:val="00C51040"/>
    <w:rsid w:val="00C51115"/>
    <w:rsid w:val="00C51727"/>
    <w:rsid w:val="00C51866"/>
    <w:rsid w:val="00C51B50"/>
    <w:rsid w:val="00C51E4B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461"/>
    <w:rsid w:val="00C555D6"/>
    <w:rsid w:val="00C55683"/>
    <w:rsid w:val="00C55B12"/>
    <w:rsid w:val="00C55DD6"/>
    <w:rsid w:val="00C55F9E"/>
    <w:rsid w:val="00C561A7"/>
    <w:rsid w:val="00C562C6"/>
    <w:rsid w:val="00C562D1"/>
    <w:rsid w:val="00C562DB"/>
    <w:rsid w:val="00C56387"/>
    <w:rsid w:val="00C563C3"/>
    <w:rsid w:val="00C56BBD"/>
    <w:rsid w:val="00C56E70"/>
    <w:rsid w:val="00C575E8"/>
    <w:rsid w:val="00C57742"/>
    <w:rsid w:val="00C57B62"/>
    <w:rsid w:val="00C57D94"/>
    <w:rsid w:val="00C603CC"/>
    <w:rsid w:val="00C60EF0"/>
    <w:rsid w:val="00C61414"/>
    <w:rsid w:val="00C614EA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36F"/>
    <w:rsid w:val="00C67496"/>
    <w:rsid w:val="00C674F6"/>
    <w:rsid w:val="00C67580"/>
    <w:rsid w:val="00C67735"/>
    <w:rsid w:val="00C6789A"/>
    <w:rsid w:val="00C67A33"/>
    <w:rsid w:val="00C70556"/>
    <w:rsid w:val="00C7102F"/>
    <w:rsid w:val="00C712C9"/>
    <w:rsid w:val="00C7197E"/>
    <w:rsid w:val="00C71EB2"/>
    <w:rsid w:val="00C71F78"/>
    <w:rsid w:val="00C72607"/>
    <w:rsid w:val="00C7285A"/>
    <w:rsid w:val="00C72C5A"/>
    <w:rsid w:val="00C72E08"/>
    <w:rsid w:val="00C72F1E"/>
    <w:rsid w:val="00C73CD6"/>
    <w:rsid w:val="00C73E4D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3E3"/>
    <w:rsid w:val="00C8057A"/>
    <w:rsid w:val="00C80679"/>
    <w:rsid w:val="00C80751"/>
    <w:rsid w:val="00C809CA"/>
    <w:rsid w:val="00C80D36"/>
    <w:rsid w:val="00C810AE"/>
    <w:rsid w:val="00C81768"/>
    <w:rsid w:val="00C83C17"/>
    <w:rsid w:val="00C83C68"/>
    <w:rsid w:val="00C83D70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B09"/>
    <w:rsid w:val="00C86E93"/>
    <w:rsid w:val="00C87688"/>
    <w:rsid w:val="00C87975"/>
    <w:rsid w:val="00C87D88"/>
    <w:rsid w:val="00C90674"/>
    <w:rsid w:val="00C909AE"/>
    <w:rsid w:val="00C90BAF"/>
    <w:rsid w:val="00C90C24"/>
    <w:rsid w:val="00C90C2F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2CE"/>
    <w:rsid w:val="00C934A7"/>
    <w:rsid w:val="00C93F6B"/>
    <w:rsid w:val="00C9407C"/>
    <w:rsid w:val="00C941CE"/>
    <w:rsid w:val="00C94353"/>
    <w:rsid w:val="00C945F6"/>
    <w:rsid w:val="00C94611"/>
    <w:rsid w:val="00C947B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97E7B"/>
    <w:rsid w:val="00CA000D"/>
    <w:rsid w:val="00CA010C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6BD"/>
    <w:rsid w:val="00CA67BA"/>
    <w:rsid w:val="00CA6913"/>
    <w:rsid w:val="00CA70F7"/>
    <w:rsid w:val="00CA7128"/>
    <w:rsid w:val="00CA7309"/>
    <w:rsid w:val="00CA76FF"/>
    <w:rsid w:val="00CA77B5"/>
    <w:rsid w:val="00CA7938"/>
    <w:rsid w:val="00CA79E6"/>
    <w:rsid w:val="00CA7AC3"/>
    <w:rsid w:val="00CA7F37"/>
    <w:rsid w:val="00CB01BE"/>
    <w:rsid w:val="00CB05E0"/>
    <w:rsid w:val="00CB0738"/>
    <w:rsid w:val="00CB08B8"/>
    <w:rsid w:val="00CB0F1B"/>
    <w:rsid w:val="00CB104D"/>
    <w:rsid w:val="00CB19EE"/>
    <w:rsid w:val="00CB1A1E"/>
    <w:rsid w:val="00CB218F"/>
    <w:rsid w:val="00CB2536"/>
    <w:rsid w:val="00CB25BF"/>
    <w:rsid w:val="00CB26BA"/>
    <w:rsid w:val="00CB2837"/>
    <w:rsid w:val="00CB2CE1"/>
    <w:rsid w:val="00CB2CE7"/>
    <w:rsid w:val="00CB30D2"/>
    <w:rsid w:val="00CB3972"/>
    <w:rsid w:val="00CB3D8C"/>
    <w:rsid w:val="00CB3ECD"/>
    <w:rsid w:val="00CB4029"/>
    <w:rsid w:val="00CB40B0"/>
    <w:rsid w:val="00CB42CE"/>
    <w:rsid w:val="00CB4685"/>
    <w:rsid w:val="00CB4ACE"/>
    <w:rsid w:val="00CB4D68"/>
    <w:rsid w:val="00CB4E58"/>
    <w:rsid w:val="00CB4EA4"/>
    <w:rsid w:val="00CB5373"/>
    <w:rsid w:val="00CB5439"/>
    <w:rsid w:val="00CB5ADC"/>
    <w:rsid w:val="00CB5E53"/>
    <w:rsid w:val="00CB60AE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127"/>
    <w:rsid w:val="00CC263E"/>
    <w:rsid w:val="00CC31D3"/>
    <w:rsid w:val="00CC337E"/>
    <w:rsid w:val="00CC3822"/>
    <w:rsid w:val="00CC409F"/>
    <w:rsid w:val="00CC4574"/>
    <w:rsid w:val="00CC4AD7"/>
    <w:rsid w:val="00CC4F0A"/>
    <w:rsid w:val="00CC5507"/>
    <w:rsid w:val="00CC578C"/>
    <w:rsid w:val="00CC5E83"/>
    <w:rsid w:val="00CC6107"/>
    <w:rsid w:val="00CC6ACA"/>
    <w:rsid w:val="00CC6C67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2FEE"/>
    <w:rsid w:val="00CD308C"/>
    <w:rsid w:val="00CD34E4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AFA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8CE"/>
    <w:rsid w:val="00CE4A61"/>
    <w:rsid w:val="00CE4EAE"/>
    <w:rsid w:val="00CE50C8"/>
    <w:rsid w:val="00CE55FB"/>
    <w:rsid w:val="00CE564A"/>
    <w:rsid w:val="00CE574A"/>
    <w:rsid w:val="00CE5A56"/>
    <w:rsid w:val="00CE5CC1"/>
    <w:rsid w:val="00CE6250"/>
    <w:rsid w:val="00CE6BD2"/>
    <w:rsid w:val="00CE791C"/>
    <w:rsid w:val="00CE7A95"/>
    <w:rsid w:val="00CE7C0E"/>
    <w:rsid w:val="00CF0358"/>
    <w:rsid w:val="00CF04C6"/>
    <w:rsid w:val="00CF05C6"/>
    <w:rsid w:val="00CF0764"/>
    <w:rsid w:val="00CF1946"/>
    <w:rsid w:val="00CF1C9E"/>
    <w:rsid w:val="00CF1FE6"/>
    <w:rsid w:val="00CF2F5F"/>
    <w:rsid w:val="00CF3035"/>
    <w:rsid w:val="00CF3044"/>
    <w:rsid w:val="00CF308D"/>
    <w:rsid w:val="00CF3880"/>
    <w:rsid w:val="00CF389A"/>
    <w:rsid w:val="00CF3930"/>
    <w:rsid w:val="00CF3AF4"/>
    <w:rsid w:val="00CF3B01"/>
    <w:rsid w:val="00CF3B85"/>
    <w:rsid w:val="00CF3DD5"/>
    <w:rsid w:val="00CF4024"/>
    <w:rsid w:val="00CF4307"/>
    <w:rsid w:val="00CF4410"/>
    <w:rsid w:val="00CF44FD"/>
    <w:rsid w:val="00CF4AAD"/>
    <w:rsid w:val="00CF4CAB"/>
    <w:rsid w:val="00CF52C3"/>
    <w:rsid w:val="00CF53AF"/>
    <w:rsid w:val="00CF546E"/>
    <w:rsid w:val="00CF553D"/>
    <w:rsid w:val="00CF564A"/>
    <w:rsid w:val="00CF56E7"/>
    <w:rsid w:val="00CF59BC"/>
    <w:rsid w:val="00CF5AF8"/>
    <w:rsid w:val="00CF5C88"/>
    <w:rsid w:val="00CF5E5C"/>
    <w:rsid w:val="00CF62EC"/>
    <w:rsid w:val="00CF63AA"/>
    <w:rsid w:val="00CF63C3"/>
    <w:rsid w:val="00CF6C9D"/>
    <w:rsid w:val="00CF7318"/>
    <w:rsid w:val="00CF7886"/>
    <w:rsid w:val="00CF79C1"/>
    <w:rsid w:val="00CF7AA0"/>
    <w:rsid w:val="00CF7DB6"/>
    <w:rsid w:val="00D00245"/>
    <w:rsid w:val="00D008A7"/>
    <w:rsid w:val="00D00C73"/>
    <w:rsid w:val="00D010CD"/>
    <w:rsid w:val="00D01146"/>
    <w:rsid w:val="00D0119F"/>
    <w:rsid w:val="00D017A9"/>
    <w:rsid w:val="00D019FD"/>
    <w:rsid w:val="00D02EA0"/>
    <w:rsid w:val="00D0349C"/>
    <w:rsid w:val="00D036A1"/>
    <w:rsid w:val="00D04665"/>
    <w:rsid w:val="00D04C7F"/>
    <w:rsid w:val="00D04E1A"/>
    <w:rsid w:val="00D055DB"/>
    <w:rsid w:val="00D056BD"/>
    <w:rsid w:val="00D05EF9"/>
    <w:rsid w:val="00D05FE4"/>
    <w:rsid w:val="00D0625F"/>
    <w:rsid w:val="00D066B3"/>
    <w:rsid w:val="00D0681E"/>
    <w:rsid w:val="00D06B7B"/>
    <w:rsid w:val="00D06BF0"/>
    <w:rsid w:val="00D07310"/>
    <w:rsid w:val="00D074DC"/>
    <w:rsid w:val="00D07833"/>
    <w:rsid w:val="00D078A4"/>
    <w:rsid w:val="00D07964"/>
    <w:rsid w:val="00D104FF"/>
    <w:rsid w:val="00D1067A"/>
    <w:rsid w:val="00D117A2"/>
    <w:rsid w:val="00D122D7"/>
    <w:rsid w:val="00D1238B"/>
    <w:rsid w:val="00D13007"/>
    <w:rsid w:val="00D1351A"/>
    <w:rsid w:val="00D139B8"/>
    <w:rsid w:val="00D13A92"/>
    <w:rsid w:val="00D13C69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0CC"/>
    <w:rsid w:val="00D16668"/>
    <w:rsid w:val="00D1666C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597"/>
    <w:rsid w:val="00D2180E"/>
    <w:rsid w:val="00D21AF2"/>
    <w:rsid w:val="00D21B0B"/>
    <w:rsid w:val="00D21FBE"/>
    <w:rsid w:val="00D220B7"/>
    <w:rsid w:val="00D226A1"/>
    <w:rsid w:val="00D22BC7"/>
    <w:rsid w:val="00D22DB6"/>
    <w:rsid w:val="00D2335B"/>
    <w:rsid w:val="00D234D5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66BF"/>
    <w:rsid w:val="00D270AF"/>
    <w:rsid w:val="00D27216"/>
    <w:rsid w:val="00D274A6"/>
    <w:rsid w:val="00D2766E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37AAE"/>
    <w:rsid w:val="00D4161A"/>
    <w:rsid w:val="00D4177E"/>
    <w:rsid w:val="00D4191D"/>
    <w:rsid w:val="00D4194D"/>
    <w:rsid w:val="00D41F3A"/>
    <w:rsid w:val="00D42A56"/>
    <w:rsid w:val="00D42EFE"/>
    <w:rsid w:val="00D431A1"/>
    <w:rsid w:val="00D4357B"/>
    <w:rsid w:val="00D44097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189"/>
    <w:rsid w:val="00D47244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0E9"/>
    <w:rsid w:val="00D5321C"/>
    <w:rsid w:val="00D53466"/>
    <w:rsid w:val="00D53D6B"/>
    <w:rsid w:val="00D53EB8"/>
    <w:rsid w:val="00D54183"/>
    <w:rsid w:val="00D54361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6C65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28C"/>
    <w:rsid w:val="00D666DC"/>
    <w:rsid w:val="00D670DA"/>
    <w:rsid w:val="00D673AE"/>
    <w:rsid w:val="00D6797D"/>
    <w:rsid w:val="00D701D4"/>
    <w:rsid w:val="00D70402"/>
    <w:rsid w:val="00D70465"/>
    <w:rsid w:val="00D7053D"/>
    <w:rsid w:val="00D70612"/>
    <w:rsid w:val="00D7136F"/>
    <w:rsid w:val="00D7192A"/>
    <w:rsid w:val="00D71C4E"/>
    <w:rsid w:val="00D7268C"/>
    <w:rsid w:val="00D72BF8"/>
    <w:rsid w:val="00D7369E"/>
    <w:rsid w:val="00D7385F"/>
    <w:rsid w:val="00D74303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786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D7A"/>
    <w:rsid w:val="00D84F66"/>
    <w:rsid w:val="00D85323"/>
    <w:rsid w:val="00D85AC9"/>
    <w:rsid w:val="00D85E27"/>
    <w:rsid w:val="00D86293"/>
    <w:rsid w:val="00D8682C"/>
    <w:rsid w:val="00D8688F"/>
    <w:rsid w:val="00D86AC4"/>
    <w:rsid w:val="00D86C08"/>
    <w:rsid w:val="00D87261"/>
    <w:rsid w:val="00D87270"/>
    <w:rsid w:val="00D8787E"/>
    <w:rsid w:val="00D90BD9"/>
    <w:rsid w:val="00D912B1"/>
    <w:rsid w:val="00D91404"/>
    <w:rsid w:val="00D914B2"/>
    <w:rsid w:val="00D9182A"/>
    <w:rsid w:val="00D91957"/>
    <w:rsid w:val="00D91AF2"/>
    <w:rsid w:val="00D920C3"/>
    <w:rsid w:val="00D922D9"/>
    <w:rsid w:val="00D928CB"/>
    <w:rsid w:val="00D938D0"/>
    <w:rsid w:val="00D939CF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CB0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6FAD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2F76"/>
    <w:rsid w:val="00DB38ED"/>
    <w:rsid w:val="00DB3A0D"/>
    <w:rsid w:val="00DB3D7B"/>
    <w:rsid w:val="00DB4500"/>
    <w:rsid w:val="00DB4502"/>
    <w:rsid w:val="00DB4A41"/>
    <w:rsid w:val="00DB4C3C"/>
    <w:rsid w:val="00DB516E"/>
    <w:rsid w:val="00DB565A"/>
    <w:rsid w:val="00DB5703"/>
    <w:rsid w:val="00DB5B44"/>
    <w:rsid w:val="00DB5BAD"/>
    <w:rsid w:val="00DB66C5"/>
    <w:rsid w:val="00DB6757"/>
    <w:rsid w:val="00DB727B"/>
    <w:rsid w:val="00DB7686"/>
    <w:rsid w:val="00DB7AC8"/>
    <w:rsid w:val="00DB7E42"/>
    <w:rsid w:val="00DC0404"/>
    <w:rsid w:val="00DC05D5"/>
    <w:rsid w:val="00DC0976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609"/>
    <w:rsid w:val="00DC3D2F"/>
    <w:rsid w:val="00DC3EDC"/>
    <w:rsid w:val="00DC43BC"/>
    <w:rsid w:val="00DC4577"/>
    <w:rsid w:val="00DC46E6"/>
    <w:rsid w:val="00DC481D"/>
    <w:rsid w:val="00DC49FE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8A6"/>
    <w:rsid w:val="00DC7F0C"/>
    <w:rsid w:val="00DD001B"/>
    <w:rsid w:val="00DD003F"/>
    <w:rsid w:val="00DD0160"/>
    <w:rsid w:val="00DD0E5F"/>
    <w:rsid w:val="00DD1007"/>
    <w:rsid w:val="00DD1496"/>
    <w:rsid w:val="00DD1770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79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BDF"/>
    <w:rsid w:val="00DE0FE1"/>
    <w:rsid w:val="00DE1E3E"/>
    <w:rsid w:val="00DE2737"/>
    <w:rsid w:val="00DE279D"/>
    <w:rsid w:val="00DE2F3E"/>
    <w:rsid w:val="00DE359D"/>
    <w:rsid w:val="00DE3F0E"/>
    <w:rsid w:val="00DE4740"/>
    <w:rsid w:val="00DE602C"/>
    <w:rsid w:val="00DE622D"/>
    <w:rsid w:val="00DE6321"/>
    <w:rsid w:val="00DE65B1"/>
    <w:rsid w:val="00DE6601"/>
    <w:rsid w:val="00DE66A0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5E5D"/>
    <w:rsid w:val="00DF61C5"/>
    <w:rsid w:val="00DF72CA"/>
    <w:rsid w:val="00DF7CE9"/>
    <w:rsid w:val="00DF7CF3"/>
    <w:rsid w:val="00DF7D31"/>
    <w:rsid w:val="00E0026F"/>
    <w:rsid w:val="00E0044E"/>
    <w:rsid w:val="00E008D2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1F4"/>
    <w:rsid w:val="00E04458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689"/>
    <w:rsid w:val="00E07703"/>
    <w:rsid w:val="00E07DD9"/>
    <w:rsid w:val="00E07E7A"/>
    <w:rsid w:val="00E07EE5"/>
    <w:rsid w:val="00E07F35"/>
    <w:rsid w:val="00E10407"/>
    <w:rsid w:val="00E10483"/>
    <w:rsid w:val="00E10CF8"/>
    <w:rsid w:val="00E10F28"/>
    <w:rsid w:val="00E1105C"/>
    <w:rsid w:val="00E11A68"/>
    <w:rsid w:val="00E11B51"/>
    <w:rsid w:val="00E11C9E"/>
    <w:rsid w:val="00E1244D"/>
    <w:rsid w:val="00E128EF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44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490"/>
    <w:rsid w:val="00E2457A"/>
    <w:rsid w:val="00E2565F"/>
    <w:rsid w:val="00E25C0E"/>
    <w:rsid w:val="00E25CB9"/>
    <w:rsid w:val="00E25D4F"/>
    <w:rsid w:val="00E25EB7"/>
    <w:rsid w:val="00E273A6"/>
    <w:rsid w:val="00E279A0"/>
    <w:rsid w:val="00E27C20"/>
    <w:rsid w:val="00E27D85"/>
    <w:rsid w:val="00E27DE2"/>
    <w:rsid w:val="00E303E6"/>
    <w:rsid w:val="00E30440"/>
    <w:rsid w:val="00E30934"/>
    <w:rsid w:val="00E30BF2"/>
    <w:rsid w:val="00E30E08"/>
    <w:rsid w:val="00E311A5"/>
    <w:rsid w:val="00E31343"/>
    <w:rsid w:val="00E32087"/>
    <w:rsid w:val="00E327EE"/>
    <w:rsid w:val="00E329C8"/>
    <w:rsid w:val="00E32A07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0D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23E8"/>
    <w:rsid w:val="00E52624"/>
    <w:rsid w:val="00E54815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65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53E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289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8B4"/>
    <w:rsid w:val="00E8190A"/>
    <w:rsid w:val="00E827BC"/>
    <w:rsid w:val="00E8281D"/>
    <w:rsid w:val="00E82E60"/>
    <w:rsid w:val="00E832E7"/>
    <w:rsid w:val="00E834A4"/>
    <w:rsid w:val="00E835C8"/>
    <w:rsid w:val="00E839C0"/>
    <w:rsid w:val="00E84071"/>
    <w:rsid w:val="00E84423"/>
    <w:rsid w:val="00E84501"/>
    <w:rsid w:val="00E84556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A1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74F"/>
    <w:rsid w:val="00E94A6E"/>
    <w:rsid w:val="00E957D1"/>
    <w:rsid w:val="00E95E06"/>
    <w:rsid w:val="00E963D4"/>
    <w:rsid w:val="00E964F8"/>
    <w:rsid w:val="00E96A25"/>
    <w:rsid w:val="00E96A94"/>
    <w:rsid w:val="00E972F4"/>
    <w:rsid w:val="00E977C3"/>
    <w:rsid w:val="00E97A9D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9DC"/>
    <w:rsid w:val="00EA1B5F"/>
    <w:rsid w:val="00EA26BB"/>
    <w:rsid w:val="00EA2C09"/>
    <w:rsid w:val="00EA2E0C"/>
    <w:rsid w:val="00EA2E3D"/>
    <w:rsid w:val="00EA3938"/>
    <w:rsid w:val="00EA3B1F"/>
    <w:rsid w:val="00EA3F31"/>
    <w:rsid w:val="00EA42B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3D93"/>
    <w:rsid w:val="00EB4B23"/>
    <w:rsid w:val="00EB4D56"/>
    <w:rsid w:val="00EB5021"/>
    <w:rsid w:val="00EB5121"/>
    <w:rsid w:val="00EB52AB"/>
    <w:rsid w:val="00EB53BD"/>
    <w:rsid w:val="00EB550E"/>
    <w:rsid w:val="00EB56B6"/>
    <w:rsid w:val="00EB598A"/>
    <w:rsid w:val="00EB5B27"/>
    <w:rsid w:val="00EB6333"/>
    <w:rsid w:val="00EB64E2"/>
    <w:rsid w:val="00EB6BD9"/>
    <w:rsid w:val="00EB6D25"/>
    <w:rsid w:val="00EB7413"/>
    <w:rsid w:val="00EB7723"/>
    <w:rsid w:val="00EC0124"/>
    <w:rsid w:val="00EC0446"/>
    <w:rsid w:val="00EC12C7"/>
    <w:rsid w:val="00EC1471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C74B3"/>
    <w:rsid w:val="00ED0822"/>
    <w:rsid w:val="00ED0D6E"/>
    <w:rsid w:val="00ED2D0D"/>
    <w:rsid w:val="00ED2D1B"/>
    <w:rsid w:val="00ED2D22"/>
    <w:rsid w:val="00ED32FD"/>
    <w:rsid w:val="00ED348E"/>
    <w:rsid w:val="00ED391A"/>
    <w:rsid w:val="00ED47D6"/>
    <w:rsid w:val="00ED4C11"/>
    <w:rsid w:val="00ED5044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507"/>
    <w:rsid w:val="00EE2897"/>
    <w:rsid w:val="00EE2C05"/>
    <w:rsid w:val="00EE2F4C"/>
    <w:rsid w:val="00EE2F96"/>
    <w:rsid w:val="00EE3032"/>
    <w:rsid w:val="00EE3B3B"/>
    <w:rsid w:val="00EE3F05"/>
    <w:rsid w:val="00EE43CE"/>
    <w:rsid w:val="00EE45AA"/>
    <w:rsid w:val="00EE4634"/>
    <w:rsid w:val="00EE49C0"/>
    <w:rsid w:val="00EE5A93"/>
    <w:rsid w:val="00EE6842"/>
    <w:rsid w:val="00EE7848"/>
    <w:rsid w:val="00EE789E"/>
    <w:rsid w:val="00EE79DC"/>
    <w:rsid w:val="00EE7EEB"/>
    <w:rsid w:val="00EF0006"/>
    <w:rsid w:val="00EF02C8"/>
    <w:rsid w:val="00EF04F2"/>
    <w:rsid w:val="00EF051E"/>
    <w:rsid w:val="00EF0E25"/>
    <w:rsid w:val="00EF1389"/>
    <w:rsid w:val="00EF1ED0"/>
    <w:rsid w:val="00EF2036"/>
    <w:rsid w:val="00EF2570"/>
    <w:rsid w:val="00EF267C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992"/>
    <w:rsid w:val="00EF7ABA"/>
    <w:rsid w:val="00F0019C"/>
    <w:rsid w:val="00F007B7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9AC"/>
    <w:rsid w:val="00F05CD6"/>
    <w:rsid w:val="00F064B4"/>
    <w:rsid w:val="00F067E8"/>
    <w:rsid w:val="00F0686E"/>
    <w:rsid w:val="00F06F4E"/>
    <w:rsid w:val="00F07078"/>
    <w:rsid w:val="00F0715C"/>
    <w:rsid w:val="00F073EE"/>
    <w:rsid w:val="00F07611"/>
    <w:rsid w:val="00F07724"/>
    <w:rsid w:val="00F077B2"/>
    <w:rsid w:val="00F0782B"/>
    <w:rsid w:val="00F07D96"/>
    <w:rsid w:val="00F07ECC"/>
    <w:rsid w:val="00F104FE"/>
    <w:rsid w:val="00F109D0"/>
    <w:rsid w:val="00F10D2B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AC4"/>
    <w:rsid w:val="00F21BE3"/>
    <w:rsid w:val="00F21E29"/>
    <w:rsid w:val="00F2274B"/>
    <w:rsid w:val="00F2342B"/>
    <w:rsid w:val="00F238C1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2"/>
    <w:rsid w:val="00F30FC6"/>
    <w:rsid w:val="00F3137D"/>
    <w:rsid w:val="00F3146F"/>
    <w:rsid w:val="00F327B5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7DD"/>
    <w:rsid w:val="00F37928"/>
    <w:rsid w:val="00F37A78"/>
    <w:rsid w:val="00F40330"/>
    <w:rsid w:val="00F40A0B"/>
    <w:rsid w:val="00F40C11"/>
    <w:rsid w:val="00F40C8D"/>
    <w:rsid w:val="00F40C92"/>
    <w:rsid w:val="00F40D4E"/>
    <w:rsid w:val="00F4171B"/>
    <w:rsid w:val="00F41751"/>
    <w:rsid w:val="00F41850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479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766"/>
    <w:rsid w:val="00F51877"/>
    <w:rsid w:val="00F5198A"/>
    <w:rsid w:val="00F51AFE"/>
    <w:rsid w:val="00F51B5A"/>
    <w:rsid w:val="00F51C5C"/>
    <w:rsid w:val="00F51D6D"/>
    <w:rsid w:val="00F51DEB"/>
    <w:rsid w:val="00F51FE8"/>
    <w:rsid w:val="00F527D9"/>
    <w:rsid w:val="00F52A8E"/>
    <w:rsid w:val="00F52D92"/>
    <w:rsid w:val="00F52E0C"/>
    <w:rsid w:val="00F52F09"/>
    <w:rsid w:val="00F531AB"/>
    <w:rsid w:val="00F53902"/>
    <w:rsid w:val="00F539B7"/>
    <w:rsid w:val="00F53D67"/>
    <w:rsid w:val="00F53E64"/>
    <w:rsid w:val="00F54201"/>
    <w:rsid w:val="00F5473B"/>
    <w:rsid w:val="00F54EA0"/>
    <w:rsid w:val="00F54F34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1BE0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105"/>
    <w:rsid w:val="00F66443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1B1"/>
    <w:rsid w:val="00F75D0F"/>
    <w:rsid w:val="00F75EAC"/>
    <w:rsid w:val="00F75F2B"/>
    <w:rsid w:val="00F76D56"/>
    <w:rsid w:val="00F77067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88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37BF"/>
    <w:rsid w:val="00F94064"/>
    <w:rsid w:val="00F9421E"/>
    <w:rsid w:val="00F944CC"/>
    <w:rsid w:val="00F94884"/>
    <w:rsid w:val="00F94969"/>
    <w:rsid w:val="00F94D79"/>
    <w:rsid w:val="00F94FC4"/>
    <w:rsid w:val="00F94FEB"/>
    <w:rsid w:val="00F95081"/>
    <w:rsid w:val="00F95138"/>
    <w:rsid w:val="00F9514C"/>
    <w:rsid w:val="00F9562B"/>
    <w:rsid w:val="00F95A94"/>
    <w:rsid w:val="00F960A5"/>
    <w:rsid w:val="00F9664F"/>
    <w:rsid w:val="00F96717"/>
    <w:rsid w:val="00F9691D"/>
    <w:rsid w:val="00F96958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588"/>
    <w:rsid w:val="00FA3704"/>
    <w:rsid w:val="00FA3B56"/>
    <w:rsid w:val="00FA3DF1"/>
    <w:rsid w:val="00FA3E76"/>
    <w:rsid w:val="00FA3F2A"/>
    <w:rsid w:val="00FA41AD"/>
    <w:rsid w:val="00FA4943"/>
    <w:rsid w:val="00FA502D"/>
    <w:rsid w:val="00FA5274"/>
    <w:rsid w:val="00FA5634"/>
    <w:rsid w:val="00FA5893"/>
    <w:rsid w:val="00FA6331"/>
    <w:rsid w:val="00FA69E2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27B"/>
    <w:rsid w:val="00FB2401"/>
    <w:rsid w:val="00FB2470"/>
    <w:rsid w:val="00FB2550"/>
    <w:rsid w:val="00FB2BDF"/>
    <w:rsid w:val="00FB2C86"/>
    <w:rsid w:val="00FB2F49"/>
    <w:rsid w:val="00FB3094"/>
    <w:rsid w:val="00FB31AD"/>
    <w:rsid w:val="00FB3387"/>
    <w:rsid w:val="00FB34F5"/>
    <w:rsid w:val="00FB4644"/>
    <w:rsid w:val="00FB468C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7F3"/>
    <w:rsid w:val="00FB7E1E"/>
    <w:rsid w:val="00FB7F82"/>
    <w:rsid w:val="00FB7F87"/>
    <w:rsid w:val="00FC04D5"/>
    <w:rsid w:val="00FC13EF"/>
    <w:rsid w:val="00FC153F"/>
    <w:rsid w:val="00FC18AD"/>
    <w:rsid w:val="00FC20D9"/>
    <w:rsid w:val="00FC23FF"/>
    <w:rsid w:val="00FC2AC4"/>
    <w:rsid w:val="00FC2AE9"/>
    <w:rsid w:val="00FC2EAD"/>
    <w:rsid w:val="00FC39E4"/>
    <w:rsid w:val="00FC3B76"/>
    <w:rsid w:val="00FC4D5A"/>
    <w:rsid w:val="00FC52D5"/>
    <w:rsid w:val="00FC52E7"/>
    <w:rsid w:val="00FC640A"/>
    <w:rsid w:val="00FC687C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A67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AD8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08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89606743-D5D4-4B1E-B818-D6E4C38E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8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ui-provider">
    <w:name w:val="ui-provider"/>
    <w:basedOn w:val="DefaultParagraphFont"/>
    <w:rsid w:val="0028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E94EDD7-460D-4E62-B6F2-27953E608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EA8FE7-4600-4929-BC18-245411D80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E540CD-AC67-46C6-A7F2-B304721FF7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14</Pages>
  <Words>2311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dc:description/>
  <cp:lastModifiedBy>Chanisda, Luangna</cp:lastModifiedBy>
  <cp:revision>5</cp:revision>
  <cp:lastPrinted>2025-08-01T10:28:00Z</cp:lastPrinted>
  <dcterms:created xsi:type="dcterms:W3CDTF">2025-08-06T03:45:00Z</dcterms:created>
  <dcterms:modified xsi:type="dcterms:W3CDTF">2025-08-07T03:44:00Z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