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2036625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05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FF62196" w14:textId="49629B2F" w:rsidR="003B3989" w:rsidRPr="00F21BE3" w:rsidRDefault="00511D34" w:rsidP="00F21B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60936614" w:rsidR="00644987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F9A382E" w14:textId="3451A621" w:rsidR="00511D34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B10056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10056">
        <w:rPr>
          <w:rFonts w:ascii="Angsana New" w:hAnsi="Angsana New"/>
          <w:sz w:val="30"/>
          <w:szCs w:val="30"/>
        </w:rPr>
        <w:t xml:space="preserve">/ </w:t>
      </w:r>
      <w:r w:rsidR="00340105" w:rsidRPr="00B10056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10056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07D9C2CC" w:rsidR="005A2338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6DBB0065" w14:textId="77777777" w:rsidR="003A4FEE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65926DB" w14:textId="57246D32" w:rsidR="00FF5A08" w:rsidRDefault="00FF5A08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C163A32" w14:textId="3D36B761" w:rsidR="00FE2AD8" w:rsidRPr="006A0CFB" w:rsidRDefault="00FF5A08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781DD27E" w14:textId="77777777" w:rsidR="00FE2AD8" w:rsidRPr="00B10056" w:rsidRDefault="00FE2AD8" w:rsidP="00FE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04CF5584" w14:textId="77777777" w:rsidR="00AA43CA" w:rsidRPr="00B10056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10056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10056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10056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br w:type="page"/>
      </w:r>
      <w:r w:rsidR="00523E37" w:rsidRPr="00B100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10056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1418E589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10056">
        <w:rPr>
          <w:rFonts w:ascii="Angsana New" w:hAnsi="Angsana New"/>
          <w:sz w:val="30"/>
          <w:szCs w:val="30"/>
        </w:rPr>
        <w:t xml:space="preserve"> </w:t>
      </w:r>
      <w:r w:rsidR="00791065">
        <w:rPr>
          <w:rFonts w:ascii="Angsana New" w:hAnsi="Angsana New"/>
          <w:sz w:val="30"/>
          <w:szCs w:val="30"/>
          <w:lang w:eastAsia="ja-JP"/>
        </w:rPr>
        <w:t>7</w:t>
      </w:r>
      <w:r w:rsidR="000C37C4">
        <w:rPr>
          <w:rFonts w:ascii="Angsana New" w:hAnsi="Angsana New"/>
          <w:sz w:val="30"/>
          <w:szCs w:val="30"/>
          <w:lang w:eastAsia="ja-JP"/>
        </w:rPr>
        <w:t xml:space="preserve"> </w:t>
      </w:r>
      <w:r w:rsidR="000C37C4">
        <w:rPr>
          <w:rFonts w:ascii="Angsana New" w:hAnsi="Angsana New" w:hint="cs"/>
          <w:sz w:val="30"/>
          <w:szCs w:val="30"/>
          <w:cs/>
          <w:lang w:eastAsia="ja-JP"/>
        </w:rPr>
        <w:t xml:space="preserve">พฤษภาคม </w:t>
      </w:r>
      <w:r w:rsidR="000C37C4">
        <w:rPr>
          <w:rFonts w:ascii="Angsana New" w:hAnsi="Angsana New"/>
          <w:sz w:val="30"/>
          <w:szCs w:val="30"/>
          <w:lang w:eastAsia="ja-JP"/>
        </w:rPr>
        <w:t>2568</w:t>
      </w:r>
      <w:r w:rsidRPr="00B10056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10056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4873F0CE" w:rsidR="001227FF" w:rsidRPr="00B10056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34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B1005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B10056">
        <w:rPr>
          <w:rFonts w:asciiTheme="majorBidi" w:hAnsiTheme="majorBidi" w:cstheme="majorBidi"/>
          <w:sz w:val="30"/>
          <w:szCs w:val="30"/>
          <w:cs/>
        </w:rPr>
        <w:t>ฯ</w:t>
      </w:r>
      <w:r w:rsidRPr="00B1005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br/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0C37C4">
        <w:rPr>
          <w:rFonts w:asciiTheme="majorBidi" w:eastAsia="Times New Roman" w:hAnsiTheme="majorBidi" w:cstheme="majorBidi"/>
          <w:sz w:val="30"/>
          <w:szCs w:val="30"/>
        </w:rPr>
        <w:t>7</w:t>
      </w:r>
    </w:p>
    <w:p w14:paraId="090EBAAE" w14:textId="70B6A57C" w:rsidR="001227FF" w:rsidRPr="00B10056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0298A623" w:rsidR="001227FF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10056">
        <w:rPr>
          <w:rFonts w:asciiTheme="majorBidi" w:hAnsiTheme="majorBidi" w:cstheme="majorBidi"/>
          <w:sz w:val="30"/>
          <w:szCs w:val="30"/>
        </w:rPr>
        <w:t>256</w:t>
      </w:r>
      <w:r w:rsidR="000C37C4">
        <w:rPr>
          <w:rFonts w:asciiTheme="majorBidi" w:hAnsiTheme="majorBidi" w:cstheme="majorBidi"/>
          <w:sz w:val="30"/>
          <w:szCs w:val="30"/>
        </w:rPr>
        <w:t>7</w:t>
      </w:r>
    </w:p>
    <w:p w14:paraId="7710A663" w14:textId="77777777" w:rsidR="00297B6C" w:rsidRPr="00297B6C" w:rsidRDefault="00297B6C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10056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73491BCC" w:rsidR="00D02EA0" w:rsidRPr="00B10056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10056">
        <w:rPr>
          <w:rFonts w:ascii="Angsana New" w:hAnsi="Angsana New" w:hint="cs"/>
          <w:sz w:val="30"/>
          <w:szCs w:val="30"/>
          <w:cs/>
        </w:rPr>
        <w:t>ไม่</w:t>
      </w:r>
      <w:r w:rsidRPr="00B10056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0B7722" w:rsidRPr="00B10056">
        <w:rPr>
          <w:rFonts w:ascii="Angsana New" w:hAnsi="Angsana New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7</w:t>
      </w:r>
    </w:p>
    <w:p w14:paraId="039B3519" w14:textId="02FC21B1" w:rsidR="008E6C25" w:rsidRPr="00B10056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10056" w14:paraId="7133B97B" w14:textId="77777777" w:rsidTr="008762A2">
        <w:trPr>
          <w:tblHeader/>
        </w:trPr>
        <w:tc>
          <w:tcPr>
            <w:tcW w:w="2219" w:type="pct"/>
          </w:tcPr>
          <w:p w14:paraId="28C8C643" w14:textId="77777777" w:rsidR="00840898" w:rsidRPr="00B10056" w:rsidRDefault="00840898" w:rsidP="008762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396AC18C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37C4" w:rsidRPr="00B10056" w14:paraId="18A06DE6" w14:textId="77777777" w:rsidTr="008762A2">
        <w:trPr>
          <w:tblHeader/>
        </w:trPr>
        <w:tc>
          <w:tcPr>
            <w:tcW w:w="2219" w:type="pct"/>
          </w:tcPr>
          <w:p w14:paraId="685FA455" w14:textId="4A201856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  <w:shd w:val="clear" w:color="auto" w:fill="auto"/>
          </w:tcPr>
          <w:p w14:paraId="38304C70" w14:textId="5B1F2F3A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2FF12C5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23E1224" w14:textId="0C1CFB1C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324ACC71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91CAF6" w14:textId="62F52FAC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14:paraId="46243D3F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74E79B8" w14:textId="7FF010F4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C37C4" w:rsidRPr="00B10056" w14:paraId="4B00C0DA" w14:textId="77777777" w:rsidTr="008762A2">
        <w:trPr>
          <w:tblHeader/>
        </w:trPr>
        <w:tc>
          <w:tcPr>
            <w:tcW w:w="2219" w:type="pct"/>
          </w:tcPr>
          <w:p w14:paraId="5DA4D35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10056" w14:paraId="2D111A97" w14:textId="77777777" w:rsidTr="008762A2">
        <w:trPr>
          <w:trHeight w:val="87"/>
        </w:trPr>
        <w:tc>
          <w:tcPr>
            <w:tcW w:w="2219" w:type="pct"/>
          </w:tcPr>
          <w:p w14:paraId="76F3391E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7C4" w:rsidRPr="00B10056" w14:paraId="17F2C716" w14:textId="77777777" w:rsidTr="008762A2">
        <w:tc>
          <w:tcPr>
            <w:tcW w:w="2219" w:type="pct"/>
          </w:tcPr>
          <w:p w14:paraId="0435CE81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30D74572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79A72399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1A7EDFD0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</w:t>
            </w:r>
            <w:r w:rsidR="00866476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40" w:type="pct"/>
          </w:tcPr>
          <w:p w14:paraId="627DB14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4321D522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</w:tr>
      <w:tr w:rsidR="000C37C4" w:rsidRPr="00B10056" w14:paraId="52F4C622" w14:textId="77777777" w:rsidTr="008762A2">
        <w:tc>
          <w:tcPr>
            <w:tcW w:w="2219" w:type="pct"/>
          </w:tcPr>
          <w:p w14:paraId="57CC60CC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4D900293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1C0D9281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12B32E75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183,332</w:t>
            </w:r>
          </w:p>
        </w:tc>
        <w:tc>
          <w:tcPr>
            <w:tcW w:w="140" w:type="pct"/>
          </w:tcPr>
          <w:p w14:paraId="51CA5BDD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03FA4795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207,859</w:t>
            </w:r>
          </w:p>
        </w:tc>
      </w:tr>
      <w:tr w:rsidR="000C37C4" w:rsidRPr="00B10056" w14:paraId="79274FF7" w14:textId="77777777" w:rsidTr="008762A2">
        <w:tc>
          <w:tcPr>
            <w:tcW w:w="2219" w:type="pct"/>
          </w:tcPr>
          <w:p w14:paraId="1361E98F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28BFAB47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4FBA2452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0308076B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40" w:type="pct"/>
          </w:tcPr>
          <w:p w14:paraId="35209057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3398C485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0C37C4" w:rsidRPr="00B10056" w14:paraId="363932F8" w14:textId="77777777" w:rsidTr="008762A2">
        <w:tc>
          <w:tcPr>
            <w:tcW w:w="2219" w:type="pct"/>
          </w:tcPr>
          <w:p w14:paraId="7433BC06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5C1A8F85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3310463D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77DECAB7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2,615</w:t>
            </w:r>
          </w:p>
        </w:tc>
        <w:tc>
          <w:tcPr>
            <w:tcW w:w="140" w:type="pct"/>
          </w:tcPr>
          <w:p w14:paraId="0B838A9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06B7EE4C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2,860</w:t>
            </w:r>
          </w:p>
        </w:tc>
      </w:tr>
      <w:tr w:rsidR="000C37C4" w:rsidRPr="00B10056" w14:paraId="70FC157E" w14:textId="77777777" w:rsidTr="008762A2">
        <w:tc>
          <w:tcPr>
            <w:tcW w:w="2219" w:type="pct"/>
          </w:tcPr>
          <w:p w14:paraId="5A203D4F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7C4" w:rsidRPr="00B10056" w14:paraId="53AB3226" w14:textId="77777777" w:rsidTr="008762A2">
        <w:tc>
          <w:tcPr>
            <w:tcW w:w="2219" w:type="pct"/>
          </w:tcPr>
          <w:p w14:paraId="307D14E1" w14:textId="3462C831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7C4" w:rsidRPr="00B10056" w14:paraId="0704F734" w14:textId="77777777" w:rsidTr="008762A2">
        <w:tc>
          <w:tcPr>
            <w:tcW w:w="2219" w:type="pct"/>
          </w:tcPr>
          <w:p w14:paraId="4B653294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3DF52EAC" w:rsidR="000C37C4" w:rsidRPr="00B10056" w:rsidRDefault="00791065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036B5A32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2E3826AC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0" w:type="pct"/>
          </w:tcPr>
          <w:p w14:paraId="5E383E29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02C054A9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831C38" w:rsidRPr="00B10056" w14:paraId="46C9DB9A" w14:textId="77777777" w:rsidTr="008762A2">
        <w:tc>
          <w:tcPr>
            <w:tcW w:w="2219" w:type="pct"/>
          </w:tcPr>
          <w:p w14:paraId="4F317879" w14:textId="2A67A597" w:rsidR="00831C38" w:rsidRPr="00B10056" w:rsidRDefault="00831C38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รายได้ค่าดอกเบี้ย</w:t>
            </w:r>
          </w:p>
        </w:tc>
        <w:tc>
          <w:tcPr>
            <w:tcW w:w="594" w:type="pct"/>
          </w:tcPr>
          <w:p w14:paraId="37E7906D" w14:textId="613DD1A8" w:rsidR="00831C38" w:rsidRDefault="009361B3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9C709A" w14:textId="77777777" w:rsidR="00831C38" w:rsidRPr="00B10056" w:rsidRDefault="00831C38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9896F8" w14:textId="41B74D62" w:rsidR="00831C38" w:rsidRPr="00B10056" w:rsidRDefault="009361B3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E46576" w14:textId="77777777" w:rsidR="00831C38" w:rsidRPr="00B10056" w:rsidRDefault="00831C38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1530A4" w14:textId="35A6BEBC" w:rsidR="00831C38" w:rsidRPr="00B10056" w:rsidRDefault="00831C38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40" w:type="pct"/>
          </w:tcPr>
          <w:p w14:paraId="35F7D613" w14:textId="77777777" w:rsidR="00831C38" w:rsidRPr="00B10056" w:rsidRDefault="00831C38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DC7037" w14:textId="4EFD289E" w:rsidR="00831C38" w:rsidRPr="00B10056" w:rsidRDefault="00831C38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0C37C4" w:rsidRPr="00B10056" w14:paraId="4C792654" w14:textId="77777777" w:rsidTr="008762A2">
        <w:tc>
          <w:tcPr>
            <w:tcW w:w="2219" w:type="pct"/>
          </w:tcPr>
          <w:p w14:paraId="648C2FD9" w14:textId="4CA6DDFC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020C53DB" w:rsidR="000C37C4" w:rsidRPr="00B10056" w:rsidRDefault="00791065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486FD0FC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74C8A84D" w:rsidR="000C37C4" w:rsidRPr="00B10056" w:rsidRDefault="005C497A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2,101</w:t>
            </w:r>
          </w:p>
        </w:tc>
        <w:tc>
          <w:tcPr>
            <w:tcW w:w="140" w:type="pct"/>
          </w:tcPr>
          <w:p w14:paraId="19444F38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277C8DB8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</w:tr>
      <w:tr w:rsidR="000C37C4" w:rsidRPr="00B10056" w14:paraId="4A1DE38E" w14:textId="77777777" w:rsidTr="008762A2">
        <w:tc>
          <w:tcPr>
            <w:tcW w:w="2219" w:type="pct"/>
          </w:tcPr>
          <w:p w14:paraId="5EC0340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7C4" w:rsidRPr="00B10056" w14:paraId="5F2A05C0" w14:textId="77777777" w:rsidTr="008762A2">
        <w:tc>
          <w:tcPr>
            <w:tcW w:w="2219" w:type="pct"/>
          </w:tcPr>
          <w:p w14:paraId="77AF958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7C4" w:rsidRPr="00B10056" w14:paraId="1E993BC6" w14:textId="77777777" w:rsidTr="008762A2">
        <w:tc>
          <w:tcPr>
            <w:tcW w:w="2219" w:type="pct"/>
          </w:tcPr>
          <w:p w14:paraId="6A2B8617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7C4" w:rsidRPr="00B10056" w14:paraId="57A7E34A" w14:textId="77777777" w:rsidTr="008762A2">
        <w:tc>
          <w:tcPr>
            <w:tcW w:w="2219" w:type="pct"/>
          </w:tcPr>
          <w:p w14:paraId="7796E196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79F74159" w:rsidR="000C37C4" w:rsidRPr="00B10056" w:rsidRDefault="0092662B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10,670</w:t>
            </w:r>
          </w:p>
        </w:tc>
        <w:tc>
          <w:tcPr>
            <w:tcW w:w="142" w:type="pct"/>
          </w:tcPr>
          <w:p w14:paraId="5FA148B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04B11C75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13,898</w:t>
            </w:r>
          </w:p>
        </w:tc>
        <w:tc>
          <w:tcPr>
            <w:tcW w:w="142" w:type="pct"/>
          </w:tcPr>
          <w:p w14:paraId="2DE5BBB8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476B9260" w:rsidR="000C37C4" w:rsidRPr="00B10056" w:rsidRDefault="00071E8B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8,257</w:t>
            </w:r>
          </w:p>
        </w:tc>
        <w:tc>
          <w:tcPr>
            <w:tcW w:w="140" w:type="pct"/>
          </w:tcPr>
          <w:p w14:paraId="2297D6E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705599C5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8,029</w:t>
            </w:r>
          </w:p>
        </w:tc>
      </w:tr>
      <w:tr w:rsidR="000C37C4" w:rsidRPr="00B10056" w14:paraId="3D01324D" w14:textId="77777777" w:rsidTr="008762A2">
        <w:trPr>
          <w:trHeight w:val="254"/>
        </w:trPr>
        <w:tc>
          <w:tcPr>
            <w:tcW w:w="2219" w:type="pct"/>
          </w:tcPr>
          <w:p w14:paraId="5EC77129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5C50C31D" w:rsidR="000C37C4" w:rsidRPr="00B10056" w:rsidRDefault="0092662B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9361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3EA7B05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199D5DDE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42" w:type="pct"/>
          </w:tcPr>
          <w:p w14:paraId="2AA56C3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40DF906C" w:rsidR="000C37C4" w:rsidRPr="00B10056" w:rsidRDefault="00071E8B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40" w:type="pct"/>
          </w:tcPr>
          <w:p w14:paraId="54E60CC6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1EF907D0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0C37C4" w:rsidRPr="00B10056" w14:paraId="3480DAE3" w14:textId="77777777" w:rsidTr="008762A2">
        <w:tc>
          <w:tcPr>
            <w:tcW w:w="2219" w:type="pct"/>
          </w:tcPr>
          <w:p w14:paraId="71F375E8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17E40581" w:rsidR="000C37C4" w:rsidRPr="00B10056" w:rsidRDefault="0092662B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11,03</w:t>
            </w:r>
            <w:r w:rsidR="009361B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233822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4526CB50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14,274</w:t>
            </w:r>
          </w:p>
        </w:tc>
        <w:tc>
          <w:tcPr>
            <w:tcW w:w="142" w:type="pct"/>
          </w:tcPr>
          <w:p w14:paraId="7413D0B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64F6A8F5" w:rsidR="000C37C4" w:rsidRPr="00B10056" w:rsidRDefault="00071E8B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8,523</w:t>
            </w:r>
          </w:p>
        </w:tc>
        <w:tc>
          <w:tcPr>
            <w:tcW w:w="140" w:type="pct"/>
          </w:tcPr>
          <w:p w14:paraId="44AA47A8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52AD8A1B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8,302</w:t>
            </w:r>
          </w:p>
        </w:tc>
      </w:tr>
    </w:tbl>
    <w:p w14:paraId="1A70CBDF" w14:textId="77777777" w:rsidR="00297B6C" w:rsidRDefault="00297B6C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370C8D20" w14:textId="035450A5" w:rsidR="00523E37" w:rsidRDefault="00523E37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ยอดคงเหลือกับ</w:t>
      </w: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B1005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C37C4">
        <w:rPr>
          <w:rFonts w:ascii="Angsana New" w:hAnsi="Angsana New"/>
          <w:sz w:val="30"/>
          <w:szCs w:val="30"/>
        </w:rPr>
        <w:t xml:space="preserve">31 </w:t>
      </w:r>
      <w:r w:rsidR="000C37C4">
        <w:rPr>
          <w:rFonts w:ascii="Angsana New" w:hAnsi="Angsana New" w:hint="cs"/>
          <w:sz w:val="30"/>
          <w:szCs w:val="30"/>
          <w:cs/>
        </w:rPr>
        <w:t>มีนาคม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 xml:space="preserve">และ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9B81E05" w14:textId="77777777" w:rsidR="003B3989" w:rsidRPr="00297B6C" w:rsidRDefault="003B3989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10056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37C4" w:rsidRPr="00B10056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396C8C89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</w:tcPr>
          <w:p w14:paraId="7095713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026291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21BBECBD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5E04661E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37C4" w:rsidRPr="00B10056" w14:paraId="3625AE3D" w14:textId="77777777" w:rsidTr="000A6A24">
        <w:trPr>
          <w:tblHeader/>
        </w:trPr>
        <w:tc>
          <w:tcPr>
            <w:tcW w:w="2172" w:type="pct"/>
          </w:tcPr>
          <w:p w14:paraId="0E761C3F" w14:textId="2B56295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35F43C1C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" w:type="pct"/>
            <w:shd w:val="clear" w:color="auto" w:fill="auto"/>
          </w:tcPr>
          <w:p w14:paraId="2F303713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67BDB096" w14:textId="4ED53FF3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0D4B4F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1DEB0352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0C37C4" w:rsidRPr="00B10056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10056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37C4" w:rsidRPr="00B10056" w14:paraId="5E8DCA5B" w14:textId="77777777" w:rsidTr="000A6A24">
        <w:tc>
          <w:tcPr>
            <w:tcW w:w="2172" w:type="pct"/>
          </w:tcPr>
          <w:p w14:paraId="0A94B15D" w14:textId="10D8CBCD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3E4C4962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3BF24B1D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FE513A" w14:textId="5EEE7D5A" w:rsidR="000C37C4" w:rsidRPr="005531EF" w:rsidRDefault="00791065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5531EF">
              <w:rPr>
                <w:rFonts w:ascii="Angsana New" w:hAnsi="Angsana New"/>
                <w:sz w:val="30"/>
                <w:szCs w:val="30"/>
              </w:rPr>
              <w:t>68,322</w:t>
            </w:r>
          </w:p>
        </w:tc>
        <w:tc>
          <w:tcPr>
            <w:tcW w:w="150" w:type="pct"/>
            <w:gridSpan w:val="2"/>
          </w:tcPr>
          <w:p w14:paraId="747F0ED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35A3CF3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38,617</w:t>
            </w:r>
          </w:p>
        </w:tc>
      </w:tr>
      <w:tr w:rsidR="000C37C4" w:rsidRPr="00B10056" w14:paraId="34066827" w14:textId="77777777" w:rsidTr="000A6A24">
        <w:tc>
          <w:tcPr>
            <w:tcW w:w="2172" w:type="pct"/>
          </w:tcPr>
          <w:p w14:paraId="0BA93D28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0C37C4" w:rsidRPr="00B10056" w:rsidRDefault="000C37C4" w:rsidP="0083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0"/>
              </w:tabs>
              <w:ind w:left="256" w:right="-2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3ECE64BF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0EFBCF67" w:rsidR="00791065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4AA1AB" w14:textId="50A8801B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C96636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8E01C" w14:textId="30A3F3B6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6375E185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8FD7042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E95E" w14:textId="5DC87B27" w:rsidR="00791065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4E1EE04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24F09D3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25011" w14:textId="642CB600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7C4" w:rsidRPr="00B10056" w14:paraId="7D8935CD" w14:textId="77777777" w:rsidTr="000A6A24">
        <w:tc>
          <w:tcPr>
            <w:tcW w:w="2172" w:type="pct"/>
          </w:tcPr>
          <w:p w14:paraId="0060B228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6D5057FD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3E2871D6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4F86B" w14:textId="173D02E1" w:rsidR="000C37C4" w:rsidRPr="00B10056" w:rsidRDefault="00791065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68,322</w:t>
            </w:r>
          </w:p>
        </w:tc>
        <w:tc>
          <w:tcPr>
            <w:tcW w:w="150" w:type="pct"/>
            <w:gridSpan w:val="2"/>
          </w:tcPr>
          <w:p w14:paraId="0D4AFC10" w14:textId="3C59A3CD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37C38E09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</w:tbl>
    <w:p w14:paraId="203B858E" w14:textId="267F5A13" w:rsidR="006A7F6A" w:rsidRPr="00B10056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80"/>
        <w:gridCol w:w="990"/>
        <w:gridCol w:w="89"/>
        <w:gridCol w:w="152"/>
        <w:gridCol w:w="117"/>
        <w:gridCol w:w="1045"/>
        <w:gridCol w:w="48"/>
        <w:gridCol w:w="189"/>
        <w:gridCol w:w="80"/>
        <w:gridCol w:w="1003"/>
        <w:gridCol w:w="78"/>
        <w:gridCol w:w="195"/>
        <w:gridCol w:w="72"/>
        <w:gridCol w:w="1017"/>
        <w:gridCol w:w="173"/>
      </w:tblGrid>
      <w:tr w:rsidR="00D7136F" w:rsidRPr="00B10056" w14:paraId="38ED8E97" w14:textId="77777777" w:rsidTr="003B5D1D">
        <w:trPr>
          <w:gridAfter w:val="1"/>
          <w:wAfter w:w="93" w:type="pct"/>
        </w:trPr>
        <w:tc>
          <w:tcPr>
            <w:tcW w:w="2130" w:type="pct"/>
          </w:tcPr>
          <w:p w14:paraId="795350DB" w14:textId="248FBB7C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4"/>
            <w:shd w:val="clear" w:color="auto" w:fill="auto"/>
          </w:tcPr>
          <w:p w14:paraId="0C51CB36" w14:textId="15892C78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37C4" w:rsidRPr="00B10056" w14:paraId="6D6F01B5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2AA1D3F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gridSpan w:val="2"/>
          </w:tcPr>
          <w:p w14:paraId="4330D393" w14:textId="3E4C803E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4974060B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57B094F1" w:rsidR="000C37C4" w:rsidRPr="005531EF" w:rsidRDefault="00791065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5531EF">
              <w:rPr>
                <w:rFonts w:ascii="Angsana New" w:hAnsi="Angsana New"/>
                <w:sz w:val="30"/>
                <w:szCs w:val="30"/>
              </w:rPr>
              <w:t>11,847</w:t>
            </w:r>
          </w:p>
        </w:tc>
        <w:tc>
          <w:tcPr>
            <w:tcW w:w="147" w:type="pct"/>
            <w:gridSpan w:val="2"/>
          </w:tcPr>
          <w:p w14:paraId="7EAC0A7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91A34F9" w14:textId="27B3A02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41,811</w:t>
            </w:r>
          </w:p>
        </w:tc>
      </w:tr>
      <w:tr w:rsidR="000C37C4" w:rsidRPr="00B10056" w14:paraId="649B7121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6FDE666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0C37C4" w:rsidRPr="00B10056" w:rsidRDefault="000C37C4" w:rsidP="00831C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1FF7567E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6EBDF3C4" w:rsidR="00791065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  <w:gridSpan w:val="2"/>
          </w:tcPr>
          <w:p w14:paraId="6B1900C2" w14:textId="346C554C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0318B9AE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F0C89" w14:textId="6697E7F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2D0B99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64BC8E62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3C762D36" w:rsidR="00791065" w:rsidRPr="00B10056" w:rsidRDefault="00791065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(6,373)</w:t>
            </w:r>
          </w:p>
        </w:tc>
        <w:tc>
          <w:tcPr>
            <w:tcW w:w="147" w:type="pct"/>
            <w:gridSpan w:val="2"/>
          </w:tcPr>
          <w:p w14:paraId="283F424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4493FD9C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53321D1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(5,938)</w:t>
            </w:r>
          </w:p>
        </w:tc>
      </w:tr>
      <w:tr w:rsidR="000C37C4" w:rsidRPr="00B10056" w14:paraId="564C553D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A4FF17B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083D97CC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6CAB629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3B621F01" w:rsidR="000C37C4" w:rsidRPr="00B10056" w:rsidRDefault="00791065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5,474</w:t>
            </w:r>
          </w:p>
        </w:tc>
        <w:tc>
          <w:tcPr>
            <w:tcW w:w="147" w:type="pct"/>
            <w:gridSpan w:val="2"/>
          </w:tcPr>
          <w:p w14:paraId="019A67C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6B3AD5FE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35,873</w:t>
            </w:r>
          </w:p>
        </w:tc>
      </w:tr>
      <w:tr w:rsidR="000C37C4" w:rsidRPr="00B10056" w14:paraId="4D314AC2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48E50A66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14:paraId="15CCD3C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0E6B16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37C4" w:rsidRPr="00B10056" w14:paraId="38DE7FB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  <w:vAlign w:val="bottom"/>
          </w:tcPr>
          <w:p w14:paraId="1BE19286" w14:textId="205C9E72" w:rsidR="000C37C4" w:rsidRPr="00B10056" w:rsidRDefault="000C37C4" w:rsidP="000C37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6"/>
            <w:shd w:val="clear" w:color="auto" w:fill="auto"/>
            <w:vAlign w:val="bottom"/>
          </w:tcPr>
          <w:p w14:paraId="37BEE171" w14:textId="77777777" w:rsidR="000C37C4" w:rsidRPr="00B10056" w:rsidRDefault="000C37C4" w:rsidP="000C37C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30DB7FD2" w14:textId="77777777" w:rsidR="000C37C4" w:rsidRPr="00B10056" w:rsidRDefault="000C37C4" w:rsidP="000C37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shd w:val="clear" w:color="auto" w:fill="auto"/>
            <w:vAlign w:val="bottom"/>
          </w:tcPr>
          <w:p w14:paraId="6FC377F9" w14:textId="77777777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37C4" w:rsidRPr="00B10056" w14:paraId="77925549" w14:textId="77777777" w:rsidTr="00581666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73" w:type="pct"/>
            <w:gridSpan w:val="2"/>
            <w:shd w:val="clear" w:color="auto" w:fill="auto"/>
            <w:vAlign w:val="bottom"/>
          </w:tcPr>
          <w:p w14:paraId="05AA6C2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3CD06B" w14:textId="11A1FF65" w:rsidR="000C37C4" w:rsidRPr="00B10056" w:rsidRDefault="000C37C4" w:rsidP="000C37C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B146227" w14:textId="77777777" w:rsidR="000C37C4" w:rsidRPr="00B10056" w:rsidRDefault="000C37C4" w:rsidP="000C37C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760396B6" w14:textId="476863CE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02B9CB11" w14:textId="77777777" w:rsidR="000C37C4" w:rsidRPr="00B10056" w:rsidRDefault="000C37C4" w:rsidP="000C37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DE7F02E" w14:textId="13C52410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5F5F179" w14:textId="77777777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2CB003E6" w14:textId="1B6AB8C3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37C4" w:rsidRPr="00B10056" w14:paraId="780E627E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  <w:vAlign w:val="bottom"/>
          </w:tcPr>
          <w:p w14:paraId="4AD798A1" w14:textId="77777777" w:rsidR="000C37C4" w:rsidRPr="00B10056" w:rsidRDefault="000C37C4" w:rsidP="000C37C4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597680FF" w14:textId="73CD4F64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23FA29C" w14:textId="77777777" w:rsidR="000C37C4" w:rsidRPr="00B10056" w:rsidRDefault="000C37C4" w:rsidP="000C37C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C0734F3" w14:textId="0B17734B" w:rsidR="000C37C4" w:rsidRPr="00B10056" w:rsidRDefault="000C37C4" w:rsidP="000C37C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B872DA9" w14:textId="77777777" w:rsidR="000C37C4" w:rsidRPr="00B10056" w:rsidRDefault="000C37C4" w:rsidP="000C37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1BEF8F01" w14:textId="4EEC3BD5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04DCE56" w14:textId="77777777" w:rsidR="000C37C4" w:rsidRPr="00B10056" w:rsidRDefault="000C37C4" w:rsidP="000C37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3F1A331" w14:textId="05DF0027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0C37C4" w:rsidRPr="00B10056" w14:paraId="2A41D682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5AE577DA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  <w:shd w:val="clear" w:color="auto" w:fill="auto"/>
          </w:tcPr>
          <w:p w14:paraId="3033DE9B" w14:textId="77777777" w:rsidR="000C37C4" w:rsidRPr="00B10056" w:rsidRDefault="000C37C4" w:rsidP="000C37C4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EFB62D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shd w:val="clear" w:color="auto" w:fill="auto"/>
          </w:tcPr>
          <w:p w14:paraId="172CBC55" w14:textId="77777777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37C4" w:rsidRPr="00B10056" w14:paraId="2F537409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3ACEF399" w14:textId="6F0D460A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131C61A" w14:textId="27B8E295" w:rsidR="000C37C4" w:rsidRPr="00B10056" w:rsidRDefault="00791065" w:rsidP="000C37C4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D89A3C5" w14:textId="77777777" w:rsidR="000C37C4" w:rsidRPr="00B10056" w:rsidRDefault="000C37C4" w:rsidP="000C37C4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063FB2A" w14:textId="29EF71C8" w:rsidR="000C37C4" w:rsidRPr="00B10056" w:rsidRDefault="000C37C4" w:rsidP="000C37C4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6A75826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CED4DC5" w14:textId="67AC1C29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41,380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6CD5F9A" w14:textId="13AAF0A1" w:rsidR="000C37C4" w:rsidRPr="00B10056" w:rsidRDefault="000C37C4" w:rsidP="000C37C4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FD95309" w14:textId="2ACB2215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40,926</w:t>
            </w:r>
          </w:p>
        </w:tc>
      </w:tr>
      <w:tr w:rsidR="000C37C4" w:rsidRPr="00B10056" w14:paraId="753C0814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2F974919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59DC1707" w14:textId="77777777" w:rsidR="000C37C4" w:rsidRPr="00B10056" w:rsidRDefault="000C37C4" w:rsidP="000C37C4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B6C444D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5F040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15EA2" w14:textId="3CB86DC5" w:rsidR="00791065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(16,360)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C82A4A" w14:textId="77777777" w:rsidR="000C37C4" w:rsidRPr="00B10056" w:rsidRDefault="000C37C4" w:rsidP="000C37C4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7B424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  <w:p w14:paraId="2E14F65D" w14:textId="2358DEC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(16,455)</w:t>
            </w:r>
          </w:p>
        </w:tc>
      </w:tr>
      <w:tr w:rsidR="000C37C4" w:rsidRPr="00B10056" w14:paraId="4FB8AFC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1B0ECD3F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21E4A59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BB1FC3B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66911FCE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25,020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5066CB9" w14:textId="77777777" w:rsidR="000C37C4" w:rsidRPr="00B10056" w:rsidRDefault="000C37C4" w:rsidP="000C37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459D13F5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24,471</w:t>
            </w:r>
          </w:p>
        </w:tc>
      </w:tr>
    </w:tbl>
    <w:p w14:paraId="7D6A21A1" w14:textId="77777777" w:rsidR="005A7499" w:rsidRPr="00B10056" w:rsidRDefault="005A7499" w:rsidP="00523E37">
      <w:pPr>
        <w:rPr>
          <w:sz w:val="28"/>
          <w:szCs w:val="28"/>
        </w:rPr>
      </w:pPr>
    </w:p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47"/>
        <w:gridCol w:w="1060"/>
        <w:gridCol w:w="11"/>
        <w:gridCol w:w="237"/>
        <w:gridCol w:w="1121"/>
        <w:gridCol w:w="47"/>
        <w:gridCol w:w="17"/>
        <w:gridCol w:w="47"/>
        <w:gridCol w:w="141"/>
        <w:gridCol w:w="47"/>
        <w:gridCol w:w="11"/>
        <w:gridCol w:w="11"/>
        <w:gridCol w:w="38"/>
        <w:gridCol w:w="1027"/>
        <w:gridCol w:w="20"/>
        <w:gridCol w:w="38"/>
        <w:gridCol w:w="15"/>
        <w:gridCol w:w="194"/>
        <w:gridCol w:w="28"/>
        <w:gridCol w:w="15"/>
        <w:gridCol w:w="26"/>
        <w:gridCol w:w="1009"/>
        <w:gridCol w:w="18"/>
      </w:tblGrid>
      <w:tr w:rsidR="00F07078" w:rsidRPr="00B10056" w14:paraId="0BA5D8D7" w14:textId="77777777" w:rsidTr="00276012">
        <w:trPr>
          <w:gridAfter w:val="1"/>
          <w:wAfter w:w="11" w:type="pct"/>
        </w:trPr>
        <w:tc>
          <w:tcPr>
            <w:tcW w:w="2163" w:type="pct"/>
          </w:tcPr>
          <w:p w14:paraId="4F60F129" w14:textId="6DA8F0C2" w:rsidR="005E3B76" w:rsidRPr="00B10056" w:rsidRDefault="00F07078" w:rsidP="0072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57" w:type="pct"/>
            <w:gridSpan w:val="5"/>
          </w:tcPr>
          <w:p w14:paraId="551086B6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gridSpan w:val="5"/>
          </w:tcPr>
          <w:p w14:paraId="760CE5A1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11"/>
          </w:tcPr>
          <w:p w14:paraId="67D258CF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37C4" w:rsidRPr="00B10056" w14:paraId="6C64301F" w14:textId="77777777" w:rsidTr="00276012">
        <w:trPr>
          <w:gridAfter w:val="1"/>
          <w:wAfter w:w="11" w:type="pct"/>
        </w:trPr>
        <w:tc>
          <w:tcPr>
            <w:tcW w:w="2163" w:type="pct"/>
          </w:tcPr>
          <w:p w14:paraId="747C6933" w14:textId="5D38659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7" w:type="pct"/>
            <w:gridSpan w:val="2"/>
            <w:shd w:val="clear" w:color="auto" w:fill="auto"/>
          </w:tcPr>
          <w:p w14:paraId="63DCB319" w14:textId="4C3CD711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5194F496" w14:textId="00B5C67D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  <w:gridSpan w:val="4"/>
            <w:shd w:val="clear" w:color="auto" w:fill="auto"/>
          </w:tcPr>
          <w:p w14:paraId="5A7810E8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4B2D7C22" w14:textId="6BCEED92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4"/>
            <w:shd w:val="clear" w:color="auto" w:fill="auto"/>
          </w:tcPr>
          <w:p w14:paraId="2AFFF4C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4"/>
            <w:shd w:val="clear" w:color="auto" w:fill="auto"/>
          </w:tcPr>
          <w:p w14:paraId="385D3FC5" w14:textId="5D5D3F19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C37C4" w:rsidRPr="00B10056" w14:paraId="3F0515E6" w14:textId="77777777" w:rsidTr="000C37C4">
        <w:trPr>
          <w:gridAfter w:val="1"/>
          <w:wAfter w:w="11" w:type="pct"/>
        </w:trPr>
        <w:tc>
          <w:tcPr>
            <w:tcW w:w="2163" w:type="pct"/>
          </w:tcPr>
          <w:p w14:paraId="5A970102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6" w:type="pct"/>
            <w:gridSpan w:val="21"/>
          </w:tcPr>
          <w:p w14:paraId="6E0E8B5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10056" w14:paraId="7D578753" w14:textId="77777777" w:rsidTr="00276012">
        <w:trPr>
          <w:gridAfter w:val="1"/>
          <w:wAfter w:w="11" w:type="pct"/>
          <w:trHeight w:val="77"/>
        </w:trPr>
        <w:tc>
          <w:tcPr>
            <w:tcW w:w="2163" w:type="pct"/>
          </w:tcPr>
          <w:p w14:paraId="43F1962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  <w:gridSpan w:val="2"/>
          </w:tcPr>
          <w:p w14:paraId="2619E8E7" w14:textId="687E202A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64D2E35" w14:textId="077979E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4"/>
          </w:tcPr>
          <w:p w14:paraId="79F26B36" w14:textId="040BDB1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6407ED27" w14:textId="3C7E2BD8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6" w:type="pct"/>
            <w:gridSpan w:val="4"/>
          </w:tcPr>
          <w:p w14:paraId="1F21D8CC" w14:textId="030ED636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14:paraId="7086C59A" w14:textId="14B268EC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0C37C4" w:rsidRPr="00B10056" w14:paraId="7622EC7E" w14:textId="77777777" w:rsidTr="00276012">
        <w:trPr>
          <w:gridAfter w:val="1"/>
          <w:wAfter w:w="11" w:type="pct"/>
          <w:trHeight w:val="77"/>
        </w:trPr>
        <w:tc>
          <w:tcPr>
            <w:tcW w:w="2163" w:type="pct"/>
          </w:tcPr>
          <w:p w14:paraId="47595AC9" w14:textId="15199FB5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7" w:type="pct"/>
            <w:gridSpan w:val="2"/>
          </w:tcPr>
          <w:p w14:paraId="49FC9B7F" w14:textId="49A4CE8A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1C5405" w14:textId="5A463F59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4"/>
          </w:tcPr>
          <w:p w14:paraId="2CD03855" w14:textId="67071E11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4B0DD9BD" w14:textId="55F0479A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146" w:type="pct"/>
            <w:gridSpan w:val="4"/>
          </w:tcPr>
          <w:p w14:paraId="6D66FEB9" w14:textId="20C38C3B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14:paraId="234701F5" w14:textId="1B6FF336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0C37C4" w:rsidRPr="00B10056" w14:paraId="1C4F0CCA" w14:textId="77777777" w:rsidTr="00276012">
        <w:trPr>
          <w:gridAfter w:val="1"/>
          <w:wAfter w:w="11" w:type="pct"/>
          <w:trHeight w:val="77"/>
        </w:trPr>
        <w:tc>
          <w:tcPr>
            <w:tcW w:w="2163" w:type="pct"/>
          </w:tcPr>
          <w:p w14:paraId="54EE2919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</w:tcPr>
          <w:p w14:paraId="4FAB7E85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21976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B8F64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4"/>
          </w:tcPr>
          <w:p w14:paraId="52CD92D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3386D6D2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4"/>
          </w:tcPr>
          <w:p w14:paraId="56EC14E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14:paraId="39EB8B62" w14:textId="77777777" w:rsidR="000C37C4" w:rsidRPr="00046B9C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7C4" w:rsidRPr="00B10056" w14:paraId="24000F2E" w14:textId="77777777" w:rsidTr="00276012">
        <w:trPr>
          <w:tblHeader/>
        </w:trPr>
        <w:tc>
          <w:tcPr>
            <w:tcW w:w="2163" w:type="pct"/>
          </w:tcPr>
          <w:p w14:paraId="511B420B" w14:textId="0E17841B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7"/>
          </w:tcPr>
          <w:p w14:paraId="1DC16EE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5"/>
          </w:tcPr>
          <w:p w14:paraId="20C82B4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10"/>
          </w:tcPr>
          <w:p w14:paraId="3A31CFD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37C4" w:rsidRPr="00B10056" w14:paraId="6EED75F8" w14:textId="77777777" w:rsidTr="00276012">
        <w:trPr>
          <w:tblHeader/>
        </w:trPr>
        <w:tc>
          <w:tcPr>
            <w:tcW w:w="2163" w:type="pct"/>
          </w:tcPr>
          <w:p w14:paraId="31530C89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5A14BFC8" w14:textId="2A6A59C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690E379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4"/>
            <w:shd w:val="clear" w:color="auto" w:fill="auto"/>
          </w:tcPr>
          <w:p w14:paraId="61779730" w14:textId="34F6F92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6" w:type="pct"/>
            <w:gridSpan w:val="5"/>
            <w:shd w:val="clear" w:color="auto" w:fill="auto"/>
          </w:tcPr>
          <w:p w14:paraId="43EFE58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shd w:val="clear" w:color="auto" w:fill="auto"/>
          </w:tcPr>
          <w:p w14:paraId="654544C2" w14:textId="0B085A76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gridSpan w:val="5"/>
            <w:shd w:val="clear" w:color="auto" w:fill="auto"/>
          </w:tcPr>
          <w:p w14:paraId="2D6BA2B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154E10F6" w14:textId="6F7CDEFC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37C4" w:rsidRPr="00B10056" w14:paraId="2CEE1C36" w14:textId="77777777" w:rsidTr="00276012">
        <w:trPr>
          <w:tblHeader/>
        </w:trPr>
        <w:tc>
          <w:tcPr>
            <w:tcW w:w="2163" w:type="pct"/>
          </w:tcPr>
          <w:p w14:paraId="26D3ABA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16DB3A3" w14:textId="1936A9B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08913901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4"/>
            <w:shd w:val="clear" w:color="auto" w:fill="auto"/>
          </w:tcPr>
          <w:p w14:paraId="46448519" w14:textId="2D47BA13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6" w:type="pct"/>
            <w:gridSpan w:val="5"/>
            <w:shd w:val="clear" w:color="auto" w:fill="auto"/>
          </w:tcPr>
          <w:p w14:paraId="4DB2F09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shd w:val="clear" w:color="auto" w:fill="auto"/>
          </w:tcPr>
          <w:p w14:paraId="64C4A8E5" w14:textId="60BBF9A6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1" w:type="pct"/>
            <w:gridSpan w:val="5"/>
            <w:shd w:val="clear" w:color="auto" w:fill="auto"/>
          </w:tcPr>
          <w:p w14:paraId="6790437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24780F42" w14:textId="17719AB4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0C37C4" w:rsidRPr="00B10056" w14:paraId="4A404FEC" w14:textId="77777777" w:rsidTr="000C37C4">
        <w:trPr>
          <w:tblHeader/>
        </w:trPr>
        <w:tc>
          <w:tcPr>
            <w:tcW w:w="2163" w:type="pct"/>
          </w:tcPr>
          <w:p w14:paraId="45BD172A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22"/>
          </w:tcPr>
          <w:p w14:paraId="022E6E0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10056" w14:paraId="6F9B2500" w14:textId="77777777" w:rsidTr="00276012">
        <w:tc>
          <w:tcPr>
            <w:tcW w:w="2163" w:type="pct"/>
          </w:tcPr>
          <w:p w14:paraId="2046E5DC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  <w:gridSpan w:val="2"/>
          </w:tcPr>
          <w:p w14:paraId="5AECDA39" w14:textId="2834C4A4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41A7E43E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3"/>
          </w:tcPr>
          <w:p w14:paraId="08A4E822" w14:textId="0B689249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396A23B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37E8E245" w14:textId="72F69489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4"/>
          </w:tcPr>
          <w:p w14:paraId="7C3D532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4"/>
          </w:tcPr>
          <w:p w14:paraId="57ABA9BA" w14:textId="78AD3770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37C4" w:rsidRPr="00B10056" w14:paraId="2EE0E95F" w14:textId="77777777" w:rsidTr="00276012">
        <w:tc>
          <w:tcPr>
            <w:tcW w:w="2163" w:type="pct"/>
          </w:tcPr>
          <w:p w14:paraId="2DE7687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219E58D8" w14:textId="4F64CB8B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3"/>
            <w:tcBorders>
              <w:bottom w:val="double" w:sz="4" w:space="0" w:color="auto"/>
            </w:tcBorders>
          </w:tcPr>
          <w:p w14:paraId="24AB3DA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5869D862" w14:textId="60EBF9A2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6F9F0CD4" w14:textId="22B49E58" w:rsidR="000C37C4" w:rsidRPr="00B10056" w:rsidRDefault="00071E8B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141,254</w:t>
            </w:r>
          </w:p>
        </w:tc>
        <w:tc>
          <w:tcPr>
            <w:tcW w:w="150" w:type="pct"/>
            <w:gridSpan w:val="4"/>
          </w:tcPr>
          <w:p w14:paraId="43BC0A11" w14:textId="0FE10F08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4"/>
            <w:tcBorders>
              <w:bottom w:val="double" w:sz="4" w:space="0" w:color="auto"/>
            </w:tcBorders>
          </w:tcPr>
          <w:p w14:paraId="1FDAFB21" w14:textId="0C957322" w:rsidR="000C37C4" w:rsidRPr="00B10056" w:rsidRDefault="00B71433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177,498</w:t>
            </w:r>
          </w:p>
        </w:tc>
      </w:tr>
      <w:tr w:rsidR="000C37C4" w:rsidRPr="00B10056" w14:paraId="28577CE2" w14:textId="77777777" w:rsidTr="00276012">
        <w:tc>
          <w:tcPr>
            <w:tcW w:w="2163" w:type="pct"/>
          </w:tcPr>
          <w:p w14:paraId="2C77C18E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09492F4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57A8076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9" w:type="pct"/>
            <w:gridSpan w:val="3"/>
            <w:tcBorders>
              <w:top w:val="double" w:sz="4" w:space="0" w:color="auto"/>
            </w:tcBorders>
          </w:tcPr>
          <w:p w14:paraId="64307B8A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5"/>
          </w:tcPr>
          <w:p w14:paraId="330052C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2E74302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4"/>
          </w:tcPr>
          <w:p w14:paraId="3A6800D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  <w:gridSpan w:val="4"/>
            <w:tcBorders>
              <w:top w:val="double" w:sz="4" w:space="0" w:color="auto"/>
            </w:tcBorders>
          </w:tcPr>
          <w:p w14:paraId="42F411B1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C37C4" w:rsidRPr="00B10056" w14:paraId="48BD3570" w14:textId="77777777" w:rsidTr="00276012">
        <w:tc>
          <w:tcPr>
            <w:tcW w:w="2163" w:type="pct"/>
          </w:tcPr>
          <w:p w14:paraId="54EF8E7A" w14:textId="41573DB4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7" w:type="pct"/>
            <w:gridSpan w:val="2"/>
          </w:tcPr>
          <w:p w14:paraId="0539B983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28E8C3E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3"/>
          </w:tcPr>
          <w:p w14:paraId="01A6DC1A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7956800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067B4BD1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4"/>
          </w:tcPr>
          <w:p w14:paraId="43184EE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4"/>
          </w:tcPr>
          <w:p w14:paraId="169762F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37C4" w:rsidRPr="00B10056" w14:paraId="7C14454E" w14:textId="77777777" w:rsidTr="00276012">
        <w:tc>
          <w:tcPr>
            <w:tcW w:w="2163" w:type="pct"/>
          </w:tcPr>
          <w:p w14:paraId="3EB67458" w14:textId="08BFBA9F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789A2EDB" w14:textId="68E177AC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046E0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3"/>
            <w:tcBorders>
              <w:bottom w:val="double" w:sz="4" w:space="0" w:color="auto"/>
            </w:tcBorders>
          </w:tcPr>
          <w:p w14:paraId="1AFF21DF" w14:textId="0A5B3A48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48C33B7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04CDC4DD" w14:textId="503A389F" w:rsidR="000C37C4" w:rsidRPr="00B10056" w:rsidRDefault="00071E8B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50" w:type="pct"/>
            <w:gridSpan w:val="4"/>
          </w:tcPr>
          <w:p w14:paraId="65060A5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4"/>
            <w:tcBorders>
              <w:bottom w:val="double" w:sz="4" w:space="0" w:color="auto"/>
            </w:tcBorders>
          </w:tcPr>
          <w:p w14:paraId="33C733A0" w14:textId="5D418FD8" w:rsidR="000C37C4" w:rsidRPr="00B10056" w:rsidRDefault="00B71433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</w:tr>
      <w:tr w:rsidR="000C37C4" w:rsidRPr="00B10056" w14:paraId="1DF5936C" w14:textId="77777777" w:rsidTr="00276012">
        <w:tc>
          <w:tcPr>
            <w:tcW w:w="2163" w:type="pct"/>
          </w:tcPr>
          <w:p w14:paraId="0565A6D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27BDA0CE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9" w:type="pct"/>
            <w:gridSpan w:val="3"/>
            <w:tcBorders>
              <w:top w:val="double" w:sz="4" w:space="0" w:color="auto"/>
            </w:tcBorders>
          </w:tcPr>
          <w:p w14:paraId="07085CCE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5"/>
          </w:tcPr>
          <w:p w14:paraId="66DCF611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45D8E2F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4"/>
          </w:tcPr>
          <w:p w14:paraId="2C87C9B7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  <w:gridSpan w:val="4"/>
            <w:tcBorders>
              <w:top w:val="double" w:sz="4" w:space="0" w:color="auto"/>
            </w:tcBorders>
          </w:tcPr>
          <w:p w14:paraId="70523CD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C37C4" w:rsidRPr="00B10056" w14:paraId="430945DB" w14:textId="77777777" w:rsidTr="00276012">
        <w:tc>
          <w:tcPr>
            <w:tcW w:w="2163" w:type="pct"/>
          </w:tcPr>
          <w:p w14:paraId="19FE3487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6" w:type="pct"/>
            <w:gridSpan w:val="6"/>
          </w:tcPr>
          <w:p w14:paraId="4831CEB2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39D3709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11"/>
          </w:tcPr>
          <w:p w14:paraId="7F92EFD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37C4" w:rsidRPr="00B10056" w14:paraId="6A616A8F" w14:textId="77777777" w:rsidTr="00276012">
        <w:tc>
          <w:tcPr>
            <w:tcW w:w="2163" w:type="pct"/>
          </w:tcPr>
          <w:p w14:paraId="55C9C889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91F11C7" w14:textId="2CB8FC12" w:rsidR="000C37C4" w:rsidRPr="00B10056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3"/>
            <w:tcBorders>
              <w:bottom w:val="double" w:sz="4" w:space="0" w:color="auto"/>
            </w:tcBorders>
          </w:tcPr>
          <w:p w14:paraId="44AA5A71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565C71E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bottom w:val="double" w:sz="4" w:space="0" w:color="auto"/>
            </w:tcBorders>
          </w:tcPr>
          <w:p w14:paraId="338A5E05" w14:textId="4ED31CAE" w:rsidR="000C37C4" w:rsidRPr="00B10056" w:rsidRDefault="005C497A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</w:p>
        </w:tc>
        <w:tc>
          <w:tcPr>
            <w:tcW w:w="129" w:type="pct"/>
            <w:gridSpan w:val="3"/>
          </w:tcPr>
          <w:p w14:paraId="5E45BB02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3"/>
            <w:tcBorders>
              <w:bottom w:val="double" w:sz="4" w:space="0" w:color="auto"/>
            </w:tcBorders>
          </w:tcPr>
          <w:p w14:paraId="342429B9" w14:textId="20E70D34" w:rsidR="000C37C4" w:rsidRPr="00B10056" w:rsidRDefault="00B71433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  <w:tr w:rsidR="000C37C4" w:rsidRPr="00B10056" w14:paraId="25F54CF7" w14:textId="77777777" w:rsidTr="00276012">
        <w:tc>
          <w:tcPr>
            <w:tcW w:w="2163" w:type="pct"/>
          </w:tcPr>
          <w:p w14:paraId="3641CD5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156E35F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3"/>
            <w:tcBorders>
              <w:top w:val="double" w:sz="4" w:space="0" w:color="auto"/>
            </w:tcBorders>
          </w:tcPr>
          <w:p w14:paraId="2F9CB61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2A01DCF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top w:val="double" w:sz="4" w:space="0" w:color="auto"/>
            </w:tcBorders>
          </w:tcPr>
          <w:p w14:paraId="2486659E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52F5243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3"/>
          </w:tcPr>
          <w:p w14:paraId="217BD05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27B8225" w14:textId="77777777" w:rsidR="00932661" w:rsidRDefault="00932661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A6E8D9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9CBF8C" w14:textId="77777777" w:rsidR="00276012" w:rsidRDefault="00276012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80D36E" w14:textId="77777777" w:rsidR="00276012" w:rsidRDefault="00276012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4C98B00E" w:rsidR="00341964" w:rsidRPr="00B10056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B7143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4526ED44" w:rsidR="0059243F" w:rsidRPr="00B10056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754B0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</w:t>
      </w:r>
      <w:r w:rsidR="00754B03">
        <w:rPr>
          <w:rFonts w:asciiTheme="majorBidi" w:hAnsiTheme="majorBidi" w:cstheme="majorBidi"/>
          <w:spacing w:val="-2"/>
          <w:sz w:val="30"/>
          <w:szCs w:val="30"/>
        </w:rPr>
        <w:br/>
      </w:r>
      <w:r w:rsidR="00C64920" w:rsidRPr="004216A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16A5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C64920" w:rsidRPr="004216A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4216A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ถึง </w:t>
      </w:r>
      <w:r w:rsidRPr="004216A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216A5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4216A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4216A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695639" w:rsidRPr="004216A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E6FD3" w:rsidRPr="004216A5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695639" w:rsidRPr="004216A5">
        <w:rPr>
          <w:rFonts w:asciiTheme="majorBidi" w:hAnsiTheme="majorBidi" w:cstheme="majorBidi"/>
          <w:spacing w:val="-4"/>
          <w:sz w:val="30"/>
          <w:szCs w:val="30"/>
        </w:rPr>
        <w:t>0,000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</w:t>
      </w:r>
      <w:r w:rsidR="00C5546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>และทั้งสองฝ่าย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สามารถต่อสัญญานี้ออกไปครั้งละ 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1DBFEE9" w14:textId="77777777" w:rsidR="00244F4D" w:rsidRPr="00B10056" w:rsidRDefault="00244F4D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152404E2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10056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2485D3D3" w:rsidR="00341964" w:rsidRPr="00B10056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1005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D01273C" w14:textId="77777777" w:rsidR="003B3989" w:rsidRDefault="003B3989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902EFE" w14:textId="0FA37661" w:rsidR="0034196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791065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10056" w:rsidRDefault="00341964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2C0C077F" w:rsidR="00341964" w:rsidRPr="00B10056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10056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10056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z w:val="30"/>
          <w:szCs w:val="30"/>
        </w:rPr>
        <w:t>31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10056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296,400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F1E765" w14:textId="5A5C0ADA" w:rsidR="006A7F6A" w:rsidRPr="00B10056" w:rsidRDefault="00341964" w:rsidP="00936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31C38">
        <w:rPr>
          <w:rFonts w:asciiTheme="majorBidi" w:hAnsiTheme="majorBidi" w:cstheme="majorBidi"/>
          <w:sz w:val="30"/>
          <w:szCs w:val="30"/>
        </w:rPr>
        <w:t xml:space="preserve">450,000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ุ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 xml:space="preserve">ใหม่ไปอีกคราวละ </w:t>
      </w:r>
      <w:r w:rsidR="00831C38">
        <w:rPr>
          <w:rFonts w:asciiTheme="majorBidi" w:hAnsiTheme="majorBidi" w:cstheme="majorBidi"/>
          <w:sz w:val="30"/>
          <w:szCs w:val="30"/>
        </w:rPr>
        <w:t xml:space="preserve">1 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>ปี โดยคู่สัญญาฝ่ายใดฝ่ายหนึ่งต้องแจ้ง</w:t>
      </w:r>
      <w:r w:rsidR="00B51372">
        <w:rPr>
          <w:rFonts w:asciiTheme="majorBidi" w:hAnsiTheme="majorBidi" w:cstheme="majorBidi"/>
          <w:sz w:val="30"/>
          <w:szCs w:val="30"/>
        </w:rPr>
        <w:br/>
      </w:r>
      <w:r w:rsidR="00831C38">
        <w:rPr>
          <w:rFonts w:asciiTheme="majorBidi" w:hAnsiTheme="majorBidi" w:cstheme="majorBidi" w:hint="cs"/>
          <w:sz w:val="30"/>
          <w:szCs w:val="30"/>
          <w:cs/>
        </w:rPr>
        <w:t xml:space="preserve">เป็นลายลักษณ์อักษรล่วงหน้าเป็นเวลา </w:t>
      </w:r>
      <w:r w:rsidR="00831C38">
        <w:rPr>
          <w:rFonts w:asciiTheme="majorBidi" w:hAnsiTheme="majorBidi" w:cstheme="majorBidi"/>
          <w:sz w:val="30"/>
          <w:szCs w:val="30"/>
        </w:rPr>
        <w:t xml:space="preserve">30 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7A1DE2C9" w14:textId="77777777" w:rsidR="00D266BF" w:rsidRPr="00B10056" w:rsidRDefault="00D266BF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35F51" w14:textId="77777777" w:rsidR="00F21BE3" w:rsidRDefault="00F21BE3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C48C1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08DEED" w14:textId="77777777" w:rsidR="00F944CC" w:rsidRDefault="00F944CC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5C9C923F" w:rsidR="00341964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สัญญานายหน้า</w:t>
      </w:r>
    </w:p>
    <w:p w14:paraId="76200AAD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35EF15" w14:textId="1F8F5E08" w:rsidR="00821E3F" w:rsidRPr="00B10056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822D34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5616A" w:rsidRPr="00822D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822D34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  <w:r w:rsidR="00822D34">
        <w:rPr>
          <w:rFonts w:asciiTheme="majorBidi" w:hAnsiTheme="majorBidi" w:cstheme="majorBidi"/>
          <w:spacing w:val="-4"/>
          <w:sz w:val="30"/>
          <w:szCs w:val="30"/>
        </w:rPr>
        <w:br/>
      </w:r>
    </w:p>
    <w:p w14:paraId="0A853ACA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142B627" w14:textId="296963F5" w:rsidR="00821E3F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F21BE3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F21BE3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400,000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  <w:r w:rsidR="000051B5">
        <w:rPr>
          <w:rFonts w:asciiTheme="majorBidi" w:hAnsiTheme="majorBidi" w:cstheme="majorBidi"/>
          <w:sz w:val="30"/>
          <w:szCs w:val="30"/>
        </w:rPr>
        <w:t xml:space="preserve"> </w:t>
      </w:r>
    </w:p>
    <w:p w14:paraId="1C6A8ECE" w14:textId="77777777" w:rsidR="000051B5" w:rsidRDefault="000051B5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02E1B" w14:textId="0CEAFD8D" w:rsidR="000051B5" w:rsidRPr="000051B5" w:rsidRDefault="000051B5" w:rsidP="000051B5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051B5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DC57DB4" w14:textId="14BDD284" w:rsidR="000051B5" w:rsidRPr="00B10056" w:rsidRDefault="000051B5" w:rsidP="000051B5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pPr w:leftFromText="180" w:rightFromText="180" w:vertAnchor="text" w:horzAnchor="page" w:tblpX="1596" w:tblpY="-141"/>
        <w:tblW w:w="9360" w:type="dxa"/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1170"/>
        <w:gridCol w:w="270"/>
        <w:gridCol w:w="1156"/>
        <w:gridCol w:w="284"/>
        <w:gridCol w:w="1260"/>
        <w:gridCol w:w="270"/>
        <w:gridCol w:w="1260"/>
      </w:tblGrid>
      <w:tr w:rsidR="000051B5" w:rsidRPr="00B10056" w14:paraId="53F42957" w14:textId="77777777" w:rsidTr="0035458F">
        <w:trPr>
          <w:cantSplit/>
        </w:trPr>
        <w:tc>
          <w:tcPr>
            <w:tcW w:w="2790" w:type="dxa"/>
          </w:tcPr>
          <w:p w14:paraId="3082750C" w14:textId="77777777" w:rsidR="000051B5" w:rsidRPr="00B10056" w:rsidRDefault="000051B5" w:rsidP="008026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D120E8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4CE82C10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1EF3C1B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1E18690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1B5" w:rsidRPr="00B10056" w14:paraId="0E8742F1" w14:textId="77777777" w:rsidTr="0035458F">
        <w:trPr>
          <w:cantSplit/>
        </w:trPr>
        <w:tc>
          <w:tcPr>
            <w:tcW w:w="2790" w:type="dxa"/>
          </w:tcPr>
          <w:p w14:paraId="58E2D615" w14:textId="77777777" w:rsidR="000051B5" w:rsidRPr="00B10056" w:rsidRDefault="000051B5" w:rsidP="0035458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13BB78D" w14:textId="04583C42" w:rsidR="000051B5" w:rsidRPr="00B10056" w:rsidRDefault="000051B5" w:rsidP="0035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D607C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6B3ABB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B8EEEE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5AB2CF84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8CFD77E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8ABCC2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D786352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51B5" w:rsidRPr="00B10056" w14:paraId="6AF74D8A" w14:textId="77777777" w:rsidTr="0035458F">
        <w:trPr>
          <w:cantSplit/>
        </w:trPr>
        <w:tc>
          <w:tcPr>
            <w:tcW w:w="2790" w:type="dxa"/>
          </w:tcPr>
          <w:p w14:paraId="761FDEA8" w14:textId="77777777" w:rsidR="000051B5" w:rsidRPr="00B10056" w:rsidRDefault="000051B5" w:rsidP="008026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ADBB55" w14:textId="6FAABE6D" w:rsidR="000051B5" w:rsidRPr="00B10056" w:rsidRDefault="0035458F" w:rsidP="0035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มาย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หตุ</w:t>
            </w:r>
          </w:p>
        </w:tc>
        <w:tc>
          <w:tcPr>
            <w:tcW w:w="1170" w:type="dxa"/>
          </w:tcPr>
          <w:p w14:paraId="06F87FBA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48BFDE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F54B17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04E87F8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0FC33466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BDF7E8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8DC6ABA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051B5" w:rsidRPr="00B10056" w14:paraId="2ABEA5DE" w14:textId="77777777" w:rsidTr="0035458F">
        <w:trPr>
          <w:cantSplit/>
        </w:trPr>
        <w:tc>
          <w:tcPr>
            <w:tcW w:w="2790" w:type="dxa"/>
          </w:tcPr>
          <w:p w14:paraId="2C669D85" w14:textId="77777777" w:rsidR="000051B5" w:rsidRPr="00B10056" w:rsidRDefault="000051B5" w:rsidP="008026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B5D0DA" w14:textId="1C0EC29D" w:rsidR="000051B5" w:rsidRPr="000051B5" w:rsidRDefault="000051B5" w:rsidP="000051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51A3DB9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51B5" w:rsidRPr="00B10056" w14:paraId="242E92DE" w14:textId="77777777" w:rsidTr="0035458F">
        <w:trPr>
          <w:cantSplit/>
        </w:trPr>
        <w:tc>
          <w:tcPr>
            <w:tcW w:w="2790" w:type="dxa"/>
          </w:tcPr>
          <w:p w14:paraId="64D6D2BE" w14:textId="77777777" w:rsidR="000051B5" w:rsidRPr="00B10056" w:rsidRDefault="000051B5" w:rsidP="000051B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6EEE104F" w14:textId="205F9F56" w:rsidR="000051B5" w:rsidRPr="00B10056" w:rsidRDefault="000051B5" w:rsidP="000051B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DF49EA9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8BE3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E8325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9E9B3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C747E7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61E3485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B6B9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B5B99F9" w14:textId="77777777" w:rsidR="000051B5" w:rsidRPr="00B10056" w:rsidRDefault="000051B5" w:rsidP="0080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3A2" w:rsidRPr="00B10056" w14:paraId="2E93B85E" w14:textId="77777777" w:rsidTr="0035458F">
        <w:trPr>
          <w:cantSplit/>
        </w:trPr>
        <w:tc>
          <w:tcPr>
            <w:tcW w:w="2790" w:type="dxa"/>
          </w:tcPr>
          <w:p w14:paraId="29C504F9" w14:textId="3394FFC3" w:rsidR="002903A2" w:rsidRPr="00B10056" w:rsidRDefault="002903A2" w:rsidP="002903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065C9263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88FD9" w14:textId="288C02C8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32DEE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DE5E2D8" w14:textId="1E537545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3C5B14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17EC33E" w14:textId="2A6B8612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18,041</w:t>
            </w:r>
          </w:p>
        </w:tc>
        <w:tc>
          <w:tcPr>
            <w:tcW w:w="270" w:type="dxa"/>
          </w:tcPr>
          <w:p w14:paraId="6714E51B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7A636DE" w14:textId="7AA36FBA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4,732</w:t>
            </w:r>
          </w:p>
        </w:tc>
      </w:tr>
      <w:tr w:rsidR="002903A2" w:rsidRPr="00B10056" w14:paraId="227B3B5C" w14:textId="77777777" w:rsidTr="0035458F">
        <w:trPr>
          <w:cantSplit/>
        </w:trPr>
        <w:tc>
          <w:tcPr>
            <w:tcW w:w="2790" w:type="dxa"/>
          </w:tcPr>
          <w:p w14:paraId="7414C031" w14:textId="794C4687" w:rsidR="002903A2" w:rsidRPr="00B10056" w:rsidRDefault="002903A2" w:rsidP="002903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B1E1408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3570A" w14:textId="02C69DE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F632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17B4A8" w14:textId="18A4657C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F7A585D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39CBEA0" w14:textId="7A0321B9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9EDF8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23B2806" w14:textId="6B0226DB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3A2" w:rsidRPr="00B10056" w14:paraId="03FC209E" w14:textId="77777777" w:rsidTr="0035458F">
        <w:trPr>
          <w:cantSplit/>
        </w:trPr>
        <w:tc>
          <w:tcPr>
            <w:tcW w:w="2790" w:type="dxa"/>
          </w:tcPr>
          <w:p w14:paraId="6CA0EF58" w14:textId="28C406EF" w:rsidR="002903A2" w:rsidRPr="00B10056" w:rsidRDefault="002903A2" w:rsidP="002903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900" w:type="dxa"/>
          </w:tcPr>
          <w:p w14:paraId="750AE246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7996E" w14:textId="30AC65FF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5F07E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480251" w14:textId="696E3D33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8DB0AC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EBF88C1" w14:textId="6531B775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16,857</w:t>
            </w:r>
          </w:p>
        </w:tc>
        <w:tc>
          <w:tcPr>
            <w:tcW w:w="270" w:type="dxa"/>
          </w:tcPr>
          <w:p w14:paraId="14EE3EE4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EF5E2A" w14:textId="4C999C2A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</w:tr>
      <w:tr w:rsidR="002903A2" w:rsidRPr="00B10056" w14:paraId="0166E2FF" w14:textId="77777777" w:rsidTr="0035458F">
        <w:trPr>
          <w:cantSplit/>
        </w:trPr>
        <w:tc>
          <w:tcPr>
            <w:tcW w:w="2790" w:type="dxa"/>
          </w:tcPr>
          <w:p w14:paraId="1C7EDD47" w14:textId="034AB8BF" w:rsidR="002903A2" w:rsidRPr="00B10056" w:rsidRDefault="002903A2" w:rsidP="002903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9FBBCBE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49798" w14:textId="452EACE9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88280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7735200" w14:textId="2AAC4940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E1D9A40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0B35156" w14:textId="2ABBF4A8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  <w:tc>
          <w:tcPr>
            <w:tcW w:w="270" w:type="dxa"/>
          </w:tcPr>
          <w:p w14:paraId="4A43F9AD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CCE4CD9" w14:textId="39B1F919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2903A2" w:rsidRPr="00B10056" w14:paraId="72BAB229" w14:textId="77777777" w:rsidTr="0035458F">
        <w:trPr>
          <w:cantSplit/>
        </w:trPr>
        <w:tc>
          <w:tcPr>
            <w:tcW w:w="2790" w:type="dxa"/>
          </w:tcPr>
          <w:p w14:paraId="4DE76263" w14:textId="649E3A85" w:rsidR="002903A2" w:rsidRPr="00B10056" w:rsidRDefault="002903A2" w:rsidP="002903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0B6436F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5E081" w14:textId="2E82F797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6CE9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7D8FB63" w14:textId="71611F70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A30EF84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6159AC" w14:textId="780690C9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2,567</w:t>
            </w:r>
          </w:p>
        </w:tc>
        <w:tc>
          <w:tcPr>
            <w:tcW w:w="270" w:type="dxa"/>
          </w:tcPr>
          <w:p w14:paraId="3BB9D03C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27662D7" w14:textId="600B2063" w:rsid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2,139</w:t>
            </w:r>
          </w:p>
        </w:tc>
      </w:tr>
      <w:tr w:rsidR="002903A2" w:rsidRPr="00B10056" w14:paraId="0603B5E2" w14:textId="77777777" w:rsidTr="0035458F">
        <w:trPr>
          <w:cantSplit/>
        </w:trPr>
        <w:tc>
          <w:tcPr>
            <w:tcW w:w="2790" w:type="dxa"/>
          </w:tcPr>
          <w:p w14:paraId="7A7BF914" w14:textId="6F08E78B" w:rsidR="002903A2" w:rsidRPr="00B10056" w:rsidRDefault="002903A2" w:rsidP="002903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10F7080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B9845" w14:textId="39E9462E" w:rsidR="002903A2" w:rsidRPr="000051B5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D6AA0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B208671" w14:textId="4A385051" w:rsidR="002903A2" w:rsidRPr="000051B5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D282E0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3C5CF" w14:textId="65F8EDA4" w:rsidR="002903A2" w:rsidRP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3A2">
              <w:rPr>
                <w:rFonts w:asciiTheme="majorBidi" w:hAnsiTheme="majorBidi" w:cstheme="majorBidi"/>
                <w:sz w:val="30"/>
                <w:szCs w:val="30"/>
              </w:rPr>
              <w:t>29,300</w:t>
            </w:r>
          </w:p>
        </w:tc>
        <w:tc>
          <w:tcPr>
            <w:tcW w:w="270" w:type="dxa"/>
          </w:tcPr>
          <w:p w14:paraId="61F86865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C9CE80" w14:textId="11734DC9" w:rsidR="002903A2" w:rsidRP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03A2">
              <w:rPr>
                <w:rFonts w:asciiTheme="majorBidi" w:hAnsiTheme="majorBidi" w:cstheme="majorBidi"/>
                <w:sz w:val="30"/>
                <w:szCs w:val="30"/>
              </w:rPr>
              <w:t>29,048</w:t>
            </w:r>
          </w:p>
        </w:tc>
      </w:tr>
      <w:tr w:rsidR="002903A2" w:rsidRPr="00B10056" w14:paraId="049E525C" w14:textId="77777777" w:rsidTr="0035458F">
        <w:trPr>
          <w:cantSplit/>
        </w:trPr>
        <w:tc>
          <w:tcPr>
            <w:tcW w:w="2790" w:type="dxa"/>
            <w:hideMark/>
          </w:tcPr>
          <w:p w14:paraId="5765471D" w14:textId="129508AE" w:rsidR="002903A2" w:rsidRPr="00B10056" w:rsidRDefault="002903A2" w:rsidP="002903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6365FD39" w14:textId="73A269E5" w:rsidR="002903A2" w:rsidRPr="00B10056" w:rsidRDefault="002903A2" w:rsidP="0035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B05DCE" w14:textId="1C8E6D10" w:rsidR="002903A2" w:rsidRP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0B8978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4A58E12" w14:textId="13A1E688" w:rsidR="002903A2" w:rsidRP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481B56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D8111" w14:textId="665CEB13" w:rsidR="002903A2" w:rsidRP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68,322</w:t>
            </w:r>
          </w:p>
        </w:tc>
        <w:tc>
          <w:tcPr>
            <w:tcW w:w="270" w:type="dxa"/>
          </w:tcPr>
          <w:p w14:paraId="6B5D464F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5F3C6F" w14:textId="24A5CE20" w:rsidR="002903A2" w:rsidRPr="002903A2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  <w:tr w:rsidR="002903A2" w:rsidRPr="00B10056" w14:paraId="5621D75F" w14:textId="77777777" w:rsidTr="0035458F">
        <w:trPr>
          <w:cantSplit/>
        </w:trPr>
        <w:tc>
          <w:tcPr>
            <w:tcW w:w="2790" w:type="dxa"/>
          </w:tcPr>
          <w:p w14:paraId="48CA336B" w14:textId="77777777" w:rsidR="002903A2" w:rsidRPr="00B10056" w:rsidRDefault="002903A2" w:rsidP="002903A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02358DB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79E3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4D960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463FE89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B288C42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9AC8C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5844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B007A4" w14:textId="77777777" w:rsidR="002903A2" w:rsidRPr="00B10056" w:rsidRDefault="002903A2" w:rsidP="0029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</w:tbl>
    <w:p w14:paraId="405A7A44" w14:textId="77777777" w:rsidR="000051B5" w:rsidRDefault="000051B5" w:rsidP="00005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10056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433" w:rsidRPr="00B10056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190536D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FAF917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72964DE6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4DE391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67B44265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71433" w:rsidRPr="00B10056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A2CD0A1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B98A1" w14:textId="42370F32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CB36E5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111CED10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7" w:type="dxa"/>
          </w:tcPr>
          <w:p w14:paraId="19FA5029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5B4EAD11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4B82C9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1611028C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76012" w:rsidRPr="00B10056" w14:paraId="3DA1C1E4" w14:textId="77777777" w:rsidTr="00AC189D">
        <w:trPr>
          <w:cantSplit/>
        </w:trPr>
        <w:tc>
          <w:tcPr>
            <w:tcW w:w="3060" w:type="dxa"/>
          </w:tcPr>
          <w:p w14:paraId="152DEA51" w14:textId="77777777" w:rsidR="00276012" w:rsidRPr="00B10056" w:rsidRDefault="00276012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D82EBC9" w14:textId="77777777" w:rsidR="00276012" w:rsidRPr="00B10056" w:rsidRDefault="00276012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F9F4EE1" w14:textId="2FFC8F81" w:rsidR="00276012" w:rsidRPr="00B10056" w:rsidRDefault="00276012" w:rsidP="00B71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1433" w:rsidRPr="00B10056" w14:paraId="4B92BBC4" w14:textId="77777777" w:rsidTr="009370E1">
        <w:trPr>
          <w:cantSplit/>
        </w:trPr>
        <w:tc>
          <w:tcPr>
            <w:tcW w:w="3060" w:type="dxa"/>
          </w:tcPr>
          <w:p w14:paraId="583619AD" w14:textId="1A8B4369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2E83F371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5F5A39E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1433" w:rsidRPr="00B10056" w14:paraId="13A2EE81" w14:textId="77777777" w:rsidTr="002F687A">
        <w:trPr>
          <w:cantSplit/>
        </w:trPr>
        <w:tc>
          <w:tcPr>
            <w:tcW w:w="3060" w:type="dxa"/>
          </w:tcPr>
          <w:p w14:paraId="2D3B18EF" w14:textId="2BB30795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F385D0B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564F21" w14:textId="0D754DBF" w:rsidR="00B71433" w:rsidRPr="00B10056" w:rsidRDefault="00831C38" w:rsidP="0083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274,329</w:t>
            </w:r>
          </w:p>
        </w:tc>
        <w:tc>
          <w:tcPr>
            <w:tcW w:w="270" w:type="dxa"/>
          </w:tcPr>
          <w:p w14:paraId="4A26808D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1E79B7" w14:textId="3367EFFF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420,087</w:t>
            </w:r>
          </w:p>
        </w:tc>
        <w:tc>
          <w:tcPr>
            <w:tcW w:w="317" w:type="dxa"/>
          </w:tcPr>
          <w:p w14:paraId="263028D0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09A8A68" w14:textId="255F5BE5" w:rsidR="00B71433" w:rsidRPr="00B10056" w:rsidRDefault="001C40DD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258,510</w:t>
            </w:r>
          </w:p>
        </w:tc>
        <w:tc>
          <w:tcPr>
            <w:tcW w:w="270" w:type="dxa"/>
          </w:tcPr>
          <w:p w14:paraId="63BC7F43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6B121E" w14:textId="4C547D41" w:rsidR="00B71433" w:rsidRPr="00B71433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416,207</w:t>
            </w:r>
          </w:p>
        </w:tc>
      </w:tr>
      <w:tr w:rsidR="00B71433" w:rsidRPr="00B10056" w14:paraId="7ABEE5F9" w14:textId="77777777" w:rsidTr="002F687A">
        <w:trPr>
          <w:cantSplit/>
        </w:trPr>
        <w:tc>
          <w:tcPr>
            <w:tcW w:w="3060" w:type="dxa"/>
          </w:tcPr>
          <w:p w14:paraId="03E09274" w14:textId="470FCF24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95F1DF7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0D84EB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0EC55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67653A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5DA32EB8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58444214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7CF0F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BF4B77" w14:textId="77777777" w:rsidR="00B71433" w:rsidRPr="00B71433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433" w:rsidRPr="00B10056" w14:paraId="13F92D7A" w14:textId="77777777" w:rsidTr="002F687A">
        <w:trPr>
          <w:cantSplit/>
        </w:trPr>
        <w:tc>
          <w:tcPr>
            <w:tcW w:w="3060" w:type="dxa"/>
          </w:tcPr>
          <w:p w14:paraId="70144887" w14:textId="448A84A6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52F4AF8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BE38A" w14:textId="1CE4804B" w:rsidR="00B71433" w:rsidRPr="00B10056" w:rsidRDefault="00A520EF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187,190</w:t>
            </w:r>
          </w:p>
        </w:tc>
        <w:tc>
          <w:tcPr>
            <w:tcW w:w="270" w:type="dxa"/>
          </w:tcPr>
          <w:p w14:paraId="6A34D7A2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414C07" w14:textId="356EDDC6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269,073</w:t>
            </w:r>
          </w:p>
        </w:tc>
        <w:tc>
          <w:tcPr>
            <w:tcW w:w="317" w:type="dxa"/>
          </w:tcPr>
          <w:p w14:paraId="4C0E6AC7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0234402" w14:textId="158FF155" w:rsidR="00B71433" w:rsidRPr="00B10056" w:rsidRDefault="001C40DD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185,810</w:t>
            </w:r>
          </w:p>
        </w:tc>
        <w:tc>
          <w:tcPr>
            <w:tcW w:w="270" w:type="dxa"/>
          </w:tcPr>
          <w:p w14:paraId="43F4FA43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31A7A5" w14:textId="6055FB6E" w:rsidR="00B71433" w:rsidRPr="00B71433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265,097</w:t>
            </w:r>
          </w:p>
        </w:tc>
      </w:tr>
      <w:tr w:rsidR="00B71433" w:rsidRPr="00B10056" w14:paraId="54B62A72" w14:textId="77777777" w:rsidTr="002F687A">
        <w:trPr>
          <w:cantSplit/>
        </w:trPr>
        <w:tc>
          <w:tcPr>
            <w:tcW w:w="3060" w:type="dxa"/>
          </w:tcPr>
          <w:p w14:paraId="5A1B66C3" w14:textId="49C75640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68423CB3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1F9484" w14:textId="2C449A5F" w:rsidR="00B71433" w:rsidRPr="00B10056" w:rsidRDefault="00A520EF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58,960</w:t>
            </w:r>
          </w:p>
        </w:tc>
        <w:tc>
          <w:tcPr>
            <w:tcW w:w="270" w:type="dxa"/>
          </w:tcPr>
          <w:p w14:paraId="66915E99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6FAD5" w14:textId="793EBED8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33,836</w:t>
            </w:r>
          </w:p>
        </w:tc>
        <w:tc>
          <w:tcPr>
            <w:tcW w:w="317" w:type="dxa"/>
          </w:tcPr>
          <w:p w14:paraId="4531A2C2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C3DBD2D" w14:textId="5CC4508E" w:rsidR="00B71433" w:rsidRPr="00B10056" w:rsidRDefault="001C40DD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58,959</w:t>
            </w:r>
          </w:p>
        </w:tc>
        <w:tc>
          <w:tcPr>
            <w:tcW w:w="270" w:type="dxa"/>
          </w:tcPr>
          <w:p w14:paraId="078F32E1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B9F98D0" w14:textId="5D9B9C7A" w:rsidR="00B71433" w:rsidRPr="00B71433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33,471</w:t>
            </w:r>
          </w:p>
        </w:tc>
      </w:tr>
      <w:tr w:rsidR="00B71433" w:rsidRPr="00B10056" w14:paraId="7367F153" w14:textId="77777777" w:rsidTr="002F687A">
        <w:trPr>
          <w:cantSplit/>
        </w:trPr>
        <w:tc>
          <w:tcPr>
            <w:tcW w:w="3060" w:type="dxa"/>
          </w:tcPr>
          <w:p w14:paraId="44FB8C9D" w14:textId="1B421B09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4E30E4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B65ABE" w14:textId="4D63C906" w:rsidR="00B71433" w:rsidRPr="00B10056" w:rsidRDefault="00A520EF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48,614</w:t>
            </w:r>
          </w:p>
        </w:tc>
        <w:tc>
          <w:tcPr>
            <w:tcW w:w="270" w:type="dxa"/>
          </w:tcPr>
          <w:p w14:paraId="01C4028C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A25377" w14:textId="772C58C1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  <w:tc>
          <w:tcPr>
            <w:tcW w:w="317" w:type="dxa"/>
          </w:tcPr>
          <w:p w14:paraId="0968F0F0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9EFDAD1" w14:textId="79D9705A" w:rsidR="00B71433" w:rsidRPr="00B10056" w:rsidRDefault="001C40DD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48,614</w:t>
            </w:r>
          </w:p>
        </w:tc>
        <w:tc>
          <w:tcPr>
            <w:tcW w:w="270" w:type="dxa"/>
          </w:tcPr>
          <w:p w14:paraId="21AA3D2C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F99222" w14:textId="35CED547" w:rsidR="00B71433" w:rsidRPr="00B71433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</w:tr>
      <w:tr w:rsidR="00B71433" w:rsidRPr="00B10056" w14:paraId="12A3A306" w14:textId="77777777" w:rsidTr="002F687A">
        <w:trPr>
          <w:cantSplit/>
        </w:trPr>
        <w:tc>
          <w:tcPr>
            <w:tcW w:w="3060" w:type="dxa"/>
          </w:tcPr>
          <w:p w14:paraId="0C43014B" w14:textId="07AE5B45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9563C1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09DDB" w14:textId="7D29CCC5" w:rsidR="00B71433" w:rsidRPr="00B10056" w:rsidRDefault="00A520EF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152,540</w:t>
            </w:r>
          </w:p>
        </w:tc>
        <w:tc>
          <w:tcPr>
            <w:tcW w:w="270" w:type="dxa"/>
          </w:tcPr>
          <w:p w14:paraId="0D54C3FD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EF6F4B" w14:textId="7B55E0B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156,979</w:t>
            </w:r>
          </w:p>
        </w:tc>
        <w:tc>
          <w:tcPr>
            <w:tcW w:w="317" w:type="dxa"/>
          </w:tcPr>
          <w:p w14:paraId="078D546F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ECE50A" w14:textId="08B8018A" w:rsidR="00B71433" w:rsidRPr="00B10056" w:rsidRDefault="001C40DD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129,921</w:t>
            </w:r>
          </w:p>
        </w:tc>
        <w:tc>
          <w:tcPr>
            <w:tcW w:w="270" w:type="dxa"/>
          </w:tcPr>
          <w:p w14:paraId="421B8BBF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5CCF36E" w14:textId="5AD8E047" w:rsidR="00B71433" w:rsidRPr="00B71433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134,326</w:t>
            </w:r>
          </w:p>
        </w:tc>
      </w:tr>
      <w:tr w:rsidR="00B71433" w:rsidRPr="00B10056" w14:paraId="18261026" w14:textId="77777777" w:rsidTr="002F687A">
        <w:trPr>
          <w:cantSplit/>
        </w:trPr>
        <w:tc>
          <w:tcPr>
            <w:tcW w:w="3060" w:type="dxa"/>
          </w:tcPr>
          <w:p w14:paraId="50CF0ED4" w14:textId="12FFF645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278BE72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EF6AD" w14:textId="39E7200D" w:rsidR="00B71433" w:rsidRPr="00B10056" w:rsidRDefault="00A520EF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721,633</w:t>
            </w:r>
          </w:p>
        </w:tc>
        <w:tc>
          <w:tcPr>
            <w:tcW w:w="270" w:type="dxa"/>
          </w:tcPr>
          <w:p w14:paraId="6DBA2DD3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7CF5D6" w14:textId="289ACF62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931,691</w:t>
            </w:r>
          </w:p>
        </w:tc>
        <w:tc>
          <w:tcPr>
            <w:tcW w:w="317" w:type="dxa"/>
          </w:tcPr>
          <w:p w14:paraId="46EFC1B9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6E7ABC6" w14:textId="3CC80B7A" w:rsidR="00B71433" w:rsidRPr="00B10056" w:rsidRDefault="001C40DD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681,814</w:t>
            </w:r>
          </w:p>
        </w:tc>
        <w:tc>
          <w:tcPr>
            <w:tcW w:w="270" w:type="dxa"/>
          </w:tcPr>
          <w:p w14:paraId="30B5B567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5FD0E9A" w14:textId="4D20FBAE" w:rsidR="00B71433" w:rsidRPr="00B10056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900,817</w:t>
            </w:r>
          </w:p>
        </w:tc>
      </w:tr>
      <w:tr w:rsidR="00B71433" w:rsidRPr="00B10056" w14:paraId="3CD45397" w14:textId="77777777" w:rsidTr="002F687A">
        <w:trPr>
          <w:cantSplit/>
        </w:trPr>
        <w:tc>
          <w:tcPr>
            <w:tcW w:w="3060" w:type="dxa"/>
          </w:tcPr>
          <w:p w14:paraId="58CFCEF4" w14:textId="60F78A05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374345A7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D3D76F" w14:textId="5F54F90D" w:rsidR="00B71433" w:rsidRPr="00042981" w:rsidRDefault="005A0830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70" w:type="dxa"/>
          </w:tcPr>
          <w:p w14:paraId="1BFC86E8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D033FE" w14:textId="00C9565C" w:rsidR="00B71433" w:rsidRPr="00B10056" w:rsidRDefault="005A0830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317" w:type="dxa"/>
          </w:tcPr>
          <w:p w14:paraId="6B677C93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7C23036B" w14:textId="1C4329E6" w:rsidR="00B71433" w:rsidRPr="00F51766" w:rsidRDefault="005A0830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70" w:type="dxa"/>
          </w:tcPr>
          <w:p w14:paraId="66470EFD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16E823" w14:textId="7598D8BB" w:rsidR="00B71433" w:rsidRPr="005A0830" w:rsidRDefault="005A0830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A0830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</w:tr>
      <w:tr w:rsidR="00B71433" w:rsidRPr="00B10056" w14:paraId="279F9A3B" w14:textId="77777777" w:rsidTr="002F687A">
        <w:trPr>
          <w:cantSplit/>
        </w:trPr>
        <w:tc>
          <w:tcPr>
            <w:tcW w:w="3060" w:type="dxa"/>
          </w:tcPr>
          <w:p w14:paraId="2BA74B75" w14:textId="1E0E0461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810" w:type="dxa"/>
          </w:tcPr>
          <w:p w14:paraId="4C068A90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FEA5F5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17436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43E4AE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14A8AF5F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65C7FEB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1AE2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A83900" w14:textId="346AF745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1433" w:rsidRPr="00B10056" w14:paraId="7961CA51" w14:textId="77777777" w:rsidTr="002F687A">
        <w:trPr>
          <w:cantSplit/>
        </w:trPr>
        <w:tc>
          <w:tcPr>
            <w:tcW w:w="3060" w:type="dxa"/>
          </w:tcPr>
          <w:p w14:paraId="235B137B" w14:textId="1EF8A6E5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780716F1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823C5" w14:textId="49E45648" w:rsidR="00B71433" w:rsidRPr="00042981" w:rsidRDefault="00A520EF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(52,721)</w:t>
            </w:r>
          </w:p>
        </w:tc>
        <w:tc>
          <w:tcPr>
            <w:tcW w:w="270" w:type="dxa"/>
          </w:tcPr>
          <w:p w14:paraId="2A511F19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22D675" w14:textId="4332CAF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(53,395)</w:t>
            </w:r>
          </w:p>
        </w:tc>
        <w:tc>
          <w:tcPr>
            <w:tcW w:w="317" w:type="dxa"/>
          </w:tcPr>
          <w:p w14:paraId="2489E7D9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9904327" w14:textId="6D12AB8F" w:rsidR="00B71433" w:rsidRPr="00F51766" w:rsidRDefault="001C40DD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(43,207)</w:t>
            </w:r>
          </w:p>
        </w:tc>
        <w:tc>
          <w:tcPr>
            <w:tcW w:w="270" w:type="dxa"/>
          </w:tcPr>
          <w:p w14:paraId="0E6D0869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E86470" w14:textId="62B7C564" w:rsidR="00B71433" w:rsidRPr="00B10056" w:rsidRDefault="00B7143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(43,879)</w:t>
            </w:r>
          </w:p>
        </w:tc>
      </w:tr>
      <w:tr w:rsidR="009361B3" w:rsidRPr="00B10056" w14:paraId="7153B600" w14:textId="77777777" w:rsidTr="007920C7">
        <w:trPr>
          <w:cantSplit/>
        </w:trPr>
        <w:tc>
          <w:tcPr>
            <w:tcW w:w="3060" w:type="dxa"/>
          </w:tcPr>
          <w:p w14:paraId="7751F7C3" w14:textId="0A656764" w:rsidR="009361B3" w:rsidRDefault="009361B3" w:rsidP="009361B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1E9AF6AB" w14:textId="77777777" w:rsidR="009361B3" w:rsidRPr="00B10056" w:rsidRDefault="009361B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F5B74B" w14:textId="1591D277" w:rsidR="009361B3" w:rsidRPr="007F0E59" w:rsidRDefault="009361B3" w:rsidP="00272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668,829</w:t>
            </w:r>
          </w:p>
        </w:tc>
        <w:tc>
          <w:tcPr>
            <w:tcW w:w="270" w:type="dxa"/>
          </w:tcPr>
          <w:p w14:paraId="2285826D" w14:textId="77777777" w:rsidR="009361B3" w:rsidRPr="007F0E59" w:rsidRDefault="009361B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6E962B1" w14:textId="2C475FB9" w:rsidR="009361B3" w:rsidRPr="007F0E59" w:rsidRDefault="009361B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317" w:type="dxa"/>
          </w:tcPr>
          <w:p w14:paraId="727C0AFF" w14:textId="77777777" w:rsidR="009361B3" w:rsidRPr="007F0E59" w:rsidRDefault="009361B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BECBA7" w14:textId="16D6CA9A" w:rsidR="009361B3" w:rsidRPr="007F0E59" w:rsidRDefault="009361B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638,524</w:t>
            </w:r>
          </w:p>
        </w:tc>
        <w:tc>
          <w:tcPr>
            <w:tcW w:w="270" w:type="dxa"/>
          </w:tcPr>
          <w:p w14:paraId="0197989E" w14:textId="77777777" w:rsidR="009361B3" w:rsidRPr="007F0E59" w:rsidRDefault="009361B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FC69BCC" w14:textId="4EB39613" w:rsidR="009361B3" w:rsidRPr="007F0E59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856,843</w:t>
            </w:r>
          </w:p>
        </w:tc>
      </w:tr>
      <w:tr w:rsidR="00B71433" w:rsidRPr="00B10056" w14:paraId="17E71C5E" w14:textId="77777777" w:rsidTr="002903A2">
        <w:trPr>
          <w:cantSplit/>
        </w:trPr>
        <w:tc>
          <w:tcPr>
            <w:tcW w:w="3060" w:type="dxa"/>
          </w:tcPr>
          <w:p w14:paraId="07F1AEE6" w14:textId="4A724737" w:rsidR="00B71433" w:rsidRPr="00B10056" w:rsidRDefault="00B71433" w:rsidP="00B7143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5DCF6A65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319169" w14:textId="7A0A27AC" w:rsidR="00B71433" w:rsidRPr="00B10056" w:rsidRDefault="00A520EF" w:rsidP="00272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668,829</w:t>
            </w:r>
          </w:p>
        </w:tc>
        <w:tc>
          <w:tcPr>
            <w:tcW w:w="270" w:type="dxa"/>
          </w:tcPr>
          <w:p w14:paraId="7DA4587C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38A41" w14:textId="0EA135D5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317" w:type="dxa"/>
          </w:tcPr>
          <w:p w14:paraId="483BA72B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389085E" w14:textId="6AA5B2B1" w:rsidR="00B71433" w:rsidRPr="00B10056" w:rsidRDefault="009361B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706,846</w:t>
            </w:r>
          </w:p>
        </w:tc>
        <w:tc>
          <w:tcPr>
            <w:tcW w:w="270" w:type="dxa"/>
          </w:tcPr>
          <w:p w14:paraId="2B12DFA2" w14:textId="77777777" w:rsidR="00B71433" w:rsidRPr="00B10056" w:rsidRDefault="00B71433" w:rsidP="00B7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A0965" w14:textId="3219EFF7" w:rsidR="00B71433" w:rsidRPr="00B10056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7F2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2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</w:tbl>
    <w:p w14:paraId="71DEF2C1" w14:textId="59E985B0" w:rsidR="000C6DFB" w:rsidRPr="007920C7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156"/>
        <w:gridCol w:w="284"/>
        <w:gridCol w:w="1170"/>
        <w:gridCol w:w="270"/>
        <w:gridCol w:w="1350"/>
      </w:tblGrid>
      <w:tr w:rsidR="00632CDE" w:rsidRPr="00B10056" w14:paraId="2AC73120" w14:textId="77777777" w:rsidTr="00D37AAE">
        <w:trPr>
          <w:cantSplit/>
        </w:trPr>
        <w:tc>
          <w:tcPr>
            <w:tcW w:w="3060" w:type="dxa"/>
          </w:tcPr>
          <w:p w14:paraId="10F3E40A" w14:textId="172C2AE9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801E1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00725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D64D4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5F10BB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10056" w14:paraId="4824F240" w14:textId="77777777" w:rsidTr="00D37AAE">
        <w:trPr>
          <w:cantSplit/>
        </w:trPr>
        <w:tc>
          <w:tcPr>
            <w:tcW w:w="3060" w:type="dxa"/>
          </w:tcPr>
          <w:p w14:paraId="522C77B7" w14:textId="3125D116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EF97F60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83BD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6EAACEE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F9010D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10056" w14:paraId="15823994" w14:textId="77777777" w:rsidTr="00D37AAE">
        <w:trPr>
          <w:cantSplit/>
        </w:trPr>
        <w:tc>
          <w:tcPr>
            <w:tcW w:w="3060" w:type="dxa"/>
          </w:tcPr>
          <w:p w14:paraId="72FC23E9" w14:textId="0101EC4B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DFA98C8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034E" w14:textId="18AC8072" w:rsidR="00632CDE" w:rsidRPr="00B10056" w:rsidRDefault="005A0830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9A448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BF8839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9D9D817" w14:textId="7BE57551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84" w:type="dxa"/>
          </w:tcPr>
          <w:p w14:paraId="054394B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CAC15D5" w14:textId="1AAF83DB" w:rsidR="00632CDE" w:rsidRPr="00B10056" w:rsidRDefault="001C40DD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9A448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0CE437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3FE8006" w14:textId="3667143D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632CDE" w:rsidRPr="00B10056" w14:paraId="19193925" w14:textId="77777777" w:rsidTr="007C2E6C">
        <w:trPr>
          <w:cantSplit/>
        </w:trPr>
        <w:tc>
          <w:tcPr>
            <w:tcW w:w="3060" w:type="dxa"/>
          </w:tcPr>
          <w:p w14:paraId="3FE79C9C" w14:textId="4986CEE6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36FEF3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87242" w14:textId="1D3345E3" w:rsidR="00632CDE" w:rsidRPr="00B10056" w:rsidRDefault="005A0830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70" w:type="dxa"/>
          </w:tcPr>
          <w:p w14:paraId="58843C0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4006BAE" w14:textId="2CD295A5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84" w:type="dxa"/>
          </w:tcPr>
          <w:p w14:paraId="7F2FCB7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CE16D" w14:textId="0EB08287" w:rsidR="00632CDE" w:rsidRPr="00B10056" w:rsidRDefault="001C40DD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70" w:type="dxa"/>
          </w:tcPr>
          <w:p w14:paraId="08810D1C" w14:textId="46AF586C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09DF9" w14:textId="2B803DE1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</w:tr>
      <w:tr w:rsidR="00632CDE" w:rsidRPr="00B10056" w14:paraId="6BDEEFD5" w14:textId="77777777" w:rsidTr="004904A8">
        <w:trPr>
          <w:cantSplit/>
        </w:trPr>
        <w:tc>
          <w:tcPr>
            <w:tcW w:w="3060" w:type="dxa"/>
          </w:tcPr>
          <w:p w14:paraId="77B1F231" w14:textId="55B82BFA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0A53306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A30BF9" w14:textId="422AE4BA" w:rsidR="00632CDE" w:rsidRPr="00B10056" w:rsidRDefault="005A0830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9A4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0F4265" w14:textId="6100CDE2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2731A6C" w14:textId="25C3A01A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84" w:type="dxa"/>
          </w:tcPr>
          <w:p w14:paraId="54C97348" w14:textId="51526530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586706" w14:textId="3B484A62" w:rsidR="00632CDE" w:rsidRPr="00B10056" w:rsidRDefault="001C40DD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9A4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75312B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EBE5E2" w14:textId="71D2B2C8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632CDE" w:rsidRPr="00B10056" w14:paraId="69E07BFE" w14:textId="77777777" w:rsidTr="004904A8">
        <w:trPr>
          <w:cantSplit/>
        </w:trPr>
        <w:tc>
          <w:tcPr>
            <w:tcW w:w="3060" w:type="dxa"/>
            <w:hideMark/>
          </w:tcPr>
          <w:p w14:paraId="514112D5" w14:textId="50638405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87C50F1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3A060A" w14:textId="03725912" w:rsidR="00632CDE" w:rsidRPr="00B10056" w:rsidRDefault="00A520EF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669,53</w:t>
            </w:r>
            <w:r w:rsidR="009A4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069B54" w14:textId="501488F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81BC5C" w14:textId="4A6F2C23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879,063</w:t>
            </w:r>
          </w:p>
        </w:tc>
        <w:tc>
          <w:tcPr>
            <w:tcW w:w="284" w:type="dxa"/>
          </w:tcPr>
          <w:p w14:paraId="2D23DCE8" w14:textId="275B975A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DE6EB2" w14:textId="41462E9D" w:rsidR="00632CDE" w:rsidRPr="00B10056" w:rsidRDefault="001C40DD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707,55</w:t>
            </w:r>
            <w:r w:rsidR="009A4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498845" w14:textId="0E6EF24E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AFD7E3A" w14:textId="7E2582EE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896,322</w:t>
            </w:r>
          </w:p>
        </w:tc>
      </w:tr>
    </w:tbl>
    <w:tbl>
      <w:tblPr>
        <w:tblW w:w="94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102"/>
        <w:gridCol w:w="1150"/>
        <w:gridCol w:w="275"/>
        <w:gridCol w:w="1142"/>
        <w:gridCol w:w="275"/>
        <w:gridCol w:w="1118"/>
        <w:gridCol w:w="273"/>
        <w:gridCol w:w="1137"/>
      </w:tblGrid>
      <w:tr w:rsidR="000C6DFB" w:rsidRPr="00B10056" w14:paraId="043BC0BA" w14:textId="77777777" w:rsidTr="00B14B2F">
        <w:trPr>
          <w:tblHeader/>
        </w:trPr>
        <w:tc>
          <w:tcPr>
            <w:tcW w:w="2166" w:type="pct"/>
          </w:tcPr>
          <w:p w14:paraId="03F4D0A3" w14:textId="79A6C459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  <w:p w14:paraId="61F4A380" w14:textId="0DC780CC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35023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ที่คาดว่า</w:t>
            </w:r>
            <w:r w:rsidR="006E6C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จะ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55" w:type="pct"/>
            <w:gridSpan w:val="3"/>
          </w:tcPr>
          <w:p w14:paraId="65337CA2" w14:textId="77777777" w:rsidR="00C13DA7" w:rsidRDefault="00C13DA7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15EBD" w14:textId="5181374E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5E0C281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76D22EAB" w14:textId="77777777" w:rsidR="00C13DA7" w:rsidRDefault="00C13DA7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6AD360" w14:textId="03412FC4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32CDE" w:rsidRPr="00B10056" w14:paraId="1244FEF3" w14:textId="77777777" w:rsidTr="00B14B2F">
        <w:trPr>
          <w:tblHeader/>
        </w:trPr>
        <w:tc>
          <w:tcPr>
            <w:tcW w:w="2166" w:type="pct"/>
          </w:tcPr>
          <w:p w14:paraId="035D518D" w14:textId="6C574A05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  <w:shd w:val="clear" w:color="auto" w:fill="auto"/>
          </w:tcPr>
          <w:p w14:paraId="2E0E479F" w14:textId="2F8AFD1A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4DE577B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0CEF6C8" w14:textId="00FA7A44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6EDE1C1D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E96CFC" w14:textId="2259B216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6B06E17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204EEAC" w14:textId="4EEFAEA5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32CDE" w:rsidRPr="00B10056" w14:paraId="73D13C41" w14:textId="77777777" w:rsidTr="00B14B2F">
        <w:trPr>
          <w:tblHeader/>
        </w:trPr>
        <w:tc>
          <w:tcPr>
            <w:tcW w:w="2166" w:type="pct"/>
          </w:tcPr>
          <w:p w14:paraId="7BF5682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4" w:type="pct"/>
            <w:gridSpan w:val="7"/>
          </w:tcPr>
          <w:p w14:paraId="10AA6429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2CDE" w:rsidRPr="00B10056" w14:paraId="0B260567" w14:textId="77777777" w:rsidTr="00B14B2F">
        <w:tc>
          <w:tcPr>
            <w:tcW w:w="2166" w:type="pct"/>
          </w:tcPr>
          <w:p w14:paraId="3D016EC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7" w:type="pct"/>
          </w:tcPr>
          <w:p w14:paraId="7B03376E" w14:textId="2967498A" w:rsidR="00632CDE" w:rsidRPr="00B10056" w:rsidRDefault="00A520EF" w:rsidP="00A5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20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727C2F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12EF6A" w14:textId="592FDF1C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2,124</w:t>
            </w:r>
          </w:p>
        </w:tc>
        <w:tc>
          <w:tcPr>
            <w:tcW w:w="145" w:type="pct"/>
          </w:tcPr>
          <w:p w14:paraId="75779543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A630CA" w14:textId="5B5121BA" w:rsidR="00632CDE" w:rsidRPr="00B10056" w:rsidRDefault="001C40DD" w:rsidP="00A5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20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AA7C3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06B303A" w14:textId="03D0E09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</w:tr>
      <w:tr w:rsidR="00632CDE" w:rsidRPr="00B10056" w14:paraId="209B0301" w14:textId="77777777" w:rsidTr="00B14B2F">
        <w:tc>
          <w:tcPr>
            <w:tcW w:w="2166" w:type="pct"/>
          </w:tcPr>
          <w:p w14:paraId="4CA9FC36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7" w:type="pct"/>
          </w:tcPr>
          <w:p w14:paraId="303D7B82" w14:textId="34A4BB34" w:rsidR="00632CDE" w:rsidRPr="00B10056" w:rsidRDefault="00A520EF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(674)</w:t>
            </w:r>
          </w:p>
        </w:tc>
        <w:tc>
          <w:tcPr>
            <w:tcW w:w="145" w:type="pct"/>
          </w:tcPr>
          <w:p w14:paraId="41B8068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BDFAD94" w14:textId="1C8F17B4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  <w:tc>
          <w:tcPr>
            <w:tcW w:w="145" w:type="pct"/>
          </w:tcPr>
          <w:p w14:paraId="5F12F19D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CBEE9F" w14:textId="4A346A24" w:rsidR="00632CDE" w:rsidRPr="00B10056" w:rsidRDefault="001C40DD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144" w:type="pct"/>
          </w:tcPr>
          <w:p w14:paraId="4E8E3AC1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170D4A8" w14:textId="7F44C2B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</w:tr>
      <w:tr w:rsidR="009361B3" w:rsidRPr="00B10056" w14:paraId="581607AE" w14:textId="77777777" w:rsidTr="00B14B2F">
        <w:tc>
          <w:tcPr>
            <w:tcW w:w="2166" w:type="pct"/>
          </w:tcPr>
          <w:p w14:paraId="212888EA" w14:textId="77777777" w:rsidR="009361B3" w:rsidRPr="00B10056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2B194117" w14:textId="77777777" w:rsidR="009361B3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E2DF28" w14:textId="77777777" w:rsidR="009361B3" w:rsidRPr="00B10056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97C62A" w14:textId="77777777" w:rsidR="009361B3" w:rsidRPr="00B10056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9A21C9" w14:textId="77777777" w:rsidR="009361B3" w:rsidRPr="00B10056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0EF568" w14:textId="77777777" w:rsidR="009361B3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E98B5F" w14:textId="77777777" w:rsidR="009361B3" w:rsidRPr="00B10056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948744" w14:textId="77777777" w:rsidR="009361B3" w:rsidRPr="00B10056" w:rsidRDefault="009361B3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F89319C" w14:textId="6C88151E" w:rsidR="00910305" w:rsidRPr="00B10056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  <w:r w:rsidRPr="00B10056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B10056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B10056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2F5406" w:rsidRDefault="005D3209" w:rsidP="005D3209">
      <w:pPr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3B5D1D" w:rsidRPr="00B10056" w14:paraId="6E400726" w14:textId="77777777" w:rsidTr="001B6300">
        <w:trPr>
          <w:cantSplit/>
          <w:tblHeader/>
        </w:trPr>
        <w:tc>
          <w:tcPr>
            <w:tcW w:w="4950" w:type="dxa"/>
            <w:shd w:val="clear" w:color="auto" w:fill="auto"/>
          </w:tcPr>
          <w:p w14:paraId="5DBF5950" w14:textId="64A6D748" w:rsidR="003B5D1D" w:rsidRPr="00632CDE" w:rsidRDefault="003B5D1D" w:rsidP="003B5D1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inorBidi"/>
                <w:b/>
                <w:bCs/>
                <w:i/>
                <w:iCs/>
                <w:sz w:val="30"/>
                <w:szCs w:val="38"/>
                <w:cs/>
                <w:lang w:val="en-US" w:bidi="th-TH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32C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32C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2C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632C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10D2409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3B5D1D" w:rsidRPr="00B10056" w:rsidRDefault="003B5D1D" w:rsidP="003B5D1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3B5D1D" w:rsidRPr="00B10056" w:rsidRDefault="003B5D1D" w:rsidP="003B5D1D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2CB37CA3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295F2901" w14:textId="77777777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2B4C9EE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1666" w:rsidRPr="00B10056" w14:paraId="2C3A721A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7CC1567F" w14:textId="74A585EC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0204BD0" w14:textId="0EC2BAEB" w:rsidR="00581666" w:rsidRPr="00B10056" w:rsidRDefault="002903A2" w:rsidP="005816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13,39</w:t>
            </w:r>
            <w:r w:rsidR="00D21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2091FD7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045C0F35" w:rsidR="00581666" w:rsidRPr="00B10056" w:rsidRDefault="00624CC6" w:rsidP="005816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3,424</w:t>
            </w:r>
          </w:p>
        </w:tc>
      </w:tr>
      <w:tr w:rsidR="00581666" w:rsidRPr="00B10056" w14:paraId="41F11EA1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593826AA" w14:textId="2BC8952E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A3022B8" w14:textId="6A5A950A" w:rsidR="00581666" w:rsidRPr="00B10056" w:rsidRDefault="002903A2" w:rsidP="0058166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(3,135)</w:t>
            </w:r>
          </w:p>
        </w:tc>
        <w:tc>
          <w:tcPr>
            <w:tcW w:w="180" w:type="dxa"/>
          </w:tcPr>
          <w:p w14:paraId="03B0DA51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4594C778" w:rsidR="00581666" w:rsidRPr="00B10056" w:rsidRDefault="00624CC6" w:rsidP="0058166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(28)</w:t>
            </w:r>
          </w:p>
        </w:tc>
      </w:tr>
      <w:tr w:rsidR="00581666" w:rsidRPr="00B10056" w14:paraId="654B749D" w14:textId="77777777" w:rsidTr="005D3209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5A30EA24" w14:textId="32650CA8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2193573F" w14:textId="7FFA22AD" w:rsidR="00581666" w:rsidRPr="00B10056" w:rsidRDefault="002903A2" w:rsidP="0058166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(1,643)</w:t>
            </w:r>
          </w:p>
        </w:tc>
        <w:tc>
          <w:tcPr>
            <w:tcW w:w="180" w:type="dxa"/>
          </w:tcPr>
          <w:p w14:paraId="2C86E281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DAC47CD" w14:textId="1EBBD9A0" w:rsidR="00581666" w:rsidRPr="00B10056" w:rsidRDefault="00624CC6" w:rsidP="00BE28F2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(1,643)</w:t>
            </w:r>
          </w:p>
        </w:tc>
      </w:tr>
    </w:tbl>
    <w:p w14:paraId="7DE3A4D6" w14:textId="77777777" w:rsidR="005C497A" w:rsidRPr="00B10056" w:rsidRDefault="005C497A" w:rsidP="007C2E6C">
      <w:pPr>
        <w:rPr>
          <w:lang w:val="x-none" w:eastAsia="x-none"/>
        </w:rPr>
      </w:pPr>
    </w:p>
    <w:p w14:paraId="08393231" w14:textId="090DE24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</w:p>
    <w:p w14:paraId="154741CB" w14:textId="77777777" w:rsidR="00523E37" w:rsidRPr="00B10056" w:rsidRDefault="00523E37" w:rsidP="00523E37">
      <w:pPr>
        <w:spacing w:line="240" w:lineRule="auto"/>
        <w:ind w:left="1260"/>
        <w:rPr>
          <w:rFonts w:ascii="Angsana New" w:hAnsi="Angsana New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10056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5D1D" w:rsidRPr="00B10056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32AB1EF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="00157DFB">
              <w:rPr>
                <w:rFonts w:ascii="Angsana New" w:hAnsi="Angsana New"/>
                <w:sz w:val="30"/>
                <w:szCs w:val="30"/>
              </w:rPr>
              <w:t>1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7DF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="00157DF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14:paraId="277D460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69CFB82E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157DF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23E37" w:rsidRPr="00B10056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10056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7DFB" w:rsidRPr="00B10056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747BCE15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4,256</w:t>
            </w:r>
          </w:p>
        </w:tc>
        <w:tc>
          <w:tcPr>
            <w:tcW w:w="236" w:type="dxa"/>
            <w:vAlign w:val="bottom"/>
          </w:tcPr>
          <w:p w14:paraId="669984E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23FC4BFB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9A4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6057FBF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72BF5EA5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4,76</w:t>
            </w:r>
            <w:r w:rsidR="009A44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34E13748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3F128E8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45F20AC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</w:tr>
      <w:tr w:rsidR="00157DFB" w:rsidRPr="00B10056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157DFB" w:rsidRPr="00B10056" w:rsidRDefault="00157DFB" w:rsidP="00157DF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4EFE1555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499,190</w:t>
            </w:r>
          </w:p>
        </w:tc>
        <w:tc>
          <w:tcPr>
            <w:tcW w:w="236" w:type="dxa"/>
            <w:vAlign w:val="bottom"/>
          </w:tcPr>
          <w:p w14:paraId="45743C3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153BA428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760,008</w:t>
            </w:r>
          </w:p>
        </w:tc>
        <w:tc>
          <w:tcPr>
            <w:tcW w:w="236" w:type="dxa"/>
            <w:vAlign w:val="bottom"/>
          </w:tcPr>
          <w:p w14:paraId="2301D46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082CAA65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1,259,198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7193A624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495,813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859A1F9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727,494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31A7A0B4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1,223,307</w:t>
            </w:r>
          </w:p>
        </w:tc>
      </w:tr>
      <w:tr w:rsidR="00157DFB" w:rsidRPr="00B10056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157DFB" w:rsidRPr="00B10056" w:rsidRDefault="00157DFB" w:rsidP="00157DFB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4EABA80A" w:rsidR="00157DFB" w:rsidRPr="002B13C1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7B7790FC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0BA4692E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35,834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06CCEBA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7E799D2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1A8F4E3E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</w:tr>
      <w:tr w:rsidR="00157DFB" w:rsidRPr="00B10056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157DFB" w:rsidRPr="00B10056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1282B316" w:rsidR="00157DFB" w:rsidRPr="00600D13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503,446</w:t>
            </w:r>
          </w:p>
        </w:tc>
        <w:tc>
          <w:tcPr>
            <w:tcW w:w="236" w:type="dxa"/>
            <w:vAlign w:val="bottom"/>
          </w:tcPr>
          <w:p w14:paraId="22E99F1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65E5903C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796,35</w:t>
            </w:r>
            <w:r w:rsidR="009361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27CDF9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4B38DE7F" w:rsidR="00157DFB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1,299,</w:t>
            </w:r>
            <w:r w:rsidR="009A4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6B96F4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536,742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12EEA69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769,902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687A111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1,306,644</w:t>
            </w:r>
          </w:p>
        </w:tc>
      </w:tr>
      <w:tr w:rsidR="00157DFB" w:rsidRPr="00B10056" w14:paraId="23AE3569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157DFB" w:rsidRPr="00B10056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21F8F0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B4F6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60FA1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03A2" w:rsidRPr="00B10056" w14:paraId="71CFB923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085ED720" w14:textId="77777777" w:rsidR="002903A2" w:rsidRPr="00B10056" w:rsidRDefault="002903A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FAD5C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C5A67E2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3500B31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0CA1238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329C9C2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2DF90A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4FB794C7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0D36D36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A117F11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448FD5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D4EC45C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03A2" w:rsidRPr="00B10056" w14:paraId="3B9B1AE9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2F569B31" w14:textId="77777777" w:rsidR="002903A2" w:rsidRPr="00B10056" w:rsidRDefault="002903A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8C6EA9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E7E044A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775BE2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50CAE25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2816807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80C349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BD0B330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0773951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8DE9C16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16D2A8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99C48A1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372" w:rsidRPr="00B10056" w14:paraId="40088DC3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60A1D9E0" w14:textId="77777777" w:rsidR="004B6372" w:rsidRPr="00B10056" w:rsidRDefault="004B637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05246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D1107D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37242B6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175F58A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5599C87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D6C860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4FD1E2D7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1F83563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A24E44A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56D61B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260A0E0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372" w:rsidRPr="00B10056" w14:paraId="3D31B083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23EABA6D" w14:textId="77777777" w:rsidR="004B6372" w:rsidRPr="00B10056" w:rsidRDefault="004B637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EB811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CE86787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AD8698E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B56394F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5E18BE6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C0EEAB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C90D01E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A8CD901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86DC77E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8AF53B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BEEA4B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372" w:rsidRPr="00B10056" w14:paraId="10F051C9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1718CEF1" w14:textId="77777777" w:rsidR="004B6372" w:rsidRPr="00B10056" w:rsidRDefault="004B637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7B20B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1061634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18EAA4C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928048C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F4327A8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5525BB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955EA2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45C55AC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54FAC1C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8A7521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6BC4D5A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372" w:rsidRPr="00B10056" w14:paraId="47C552DB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7B539875" w14:textId="77777777" w:rsidR="004B6372" w:rsidRPr="00B10056" w:rsidRDefault="004B637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CAA3A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DEB584C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8A744A8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401D459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53C22CA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0F6BA9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4DA208C9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C37F16B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9356D03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1A3EF72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925BCB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372" w:rsidRPr="00B10056" w14:paraId="71F30288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744D9AD5" w14:textId="77777777" w:rsidR="004B6372" w:rsidRPr="00B10056" w:rsidRDefault="004B637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9CE2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A6498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A5F3242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117D7A1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AB82A89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448497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2D9F5EE3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607EF9F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98099B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55A4C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B5C928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372" w:rsidRPr="00B10056" w14:paraId="3C3C96DB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786F4D32" w14:textId="77777777" w:rsidR="004B6372" w:rsidRPr="00B10056" w:rsidRDefault="004B637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81D1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C0E20E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510AF3C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C1F538E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8D568B8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1F3787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EA22A5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E3ED51E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B82E2B8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40B2BD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815ED47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372" w:rsidRPr="00B10056" w14:paraId="5FD8AE79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55A25DCC" w14:textId="77777777" w:rsidR="004B6372" w:rsidRPr="00B10056" w:rsidRDefault="004B637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53074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950A7B5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63EB53A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EBB502E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FFD3F2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72BF96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C2C9AB6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637FAF3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CA33D61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768AE0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7BAAF02" w14:textId="77777777" w:rsidR="004B6372" w:rsidRPr="00B10056" w:rsidRDefault="004B637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03A2" w:rsidRPr="00B10056" w14:paraId="29E95EC0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25388907" w14:textId="77777777" w:rsidR="002903A2" w:rsidRPr="00B10056" w:rsidRDefault="002903A2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ED95BB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995E5A6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697EC6A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D5599EA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7FE8625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A6CEEA5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00BE211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2EC93DF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8F1A8DB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9E7A10A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619E16A" w14:textId="77777777" w:rsidR="002903A2" w:rsidRPr="00B10056" w:rsidRDefault="002903A2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7DFB" w:rsidRPr="00B10056" w14:paraId="067B1C4E" w14:textId="77777777" w:rsidTr="00D7136F">
        <w:tc>
          <w:tcPr>
            <w:tcW w:w="1890" w:type="dxa"/>
          </w:tcPr>
          <w:p w14:paraId="0A750CA2" w14:textId="67C2BC9E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157DFB" w:rsidRPr="00B10056" w14:paraId="1EE95C0A" w14:textId="77777777" w:rsidTr="00D7136F">
        <w:tc>
          <w:tcPr>
            <w:tcW w:w="1890" w:type="dxa"/>
          </w:tcPr>
          <w:p w14:paraId="3BF99D8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0A89E9B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14:paraId="5C78B92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6B588822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7DFB" w:rsidRPr="00B10056" w14:paraId="6B170849" w14:textId="77777777" w:rsidTr="00D7136F">
        <w:tc>
          <w:tcPr>
            <w:tcW w:w="1890" w:type="dxa"/>
          </w:tcPr>
          <w:p w14:paraId="797CAC71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DFB" w:rsidRPr="00B10056" w14:paraId="25D51245" w14:textId="77777777" w:rsidTr="00D7136F">
        <w:tc>
          <w:tcPr>
            <w:tcW w:w="1890" w:type="dxa"/>
          </w:tcPr>
          <w:p w14:paraId="6DA5BF5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7DFB" w:rsidRPr="00B10056" w14:paraId="618360F9" w14:textId="77777777" w:rsidTr="00D7136F">
        <w:tc>
          <w:tcPr>
            <w:tcW w:w="1890" w:type="dxa"/>
          </w:tcPr>
          <w:p w14:paraId="7A2AAA58" w14:textId="7D14E24E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0148BFF7" w:rsidR="00157DFB" w:rsidRPr="004C194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AD2B4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21AB2EEB" w:rsidR="00157DFB" w:rsidRPr="00B10056" w:rsidRDefault="004C1946" w:rsidP="0005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9361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4D6BB7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3AB4363F" w:rsidR="00157DFB" w:rsidRPr="00B10056" w:rsidRDefault="004C194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9361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03FB4F4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5B1D76B0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157DFB" w:rsidRPr="00157DFB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78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145F2F9B" w:rsidR="00157DFB" w:rsidRPr="00157DFB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7DFB" w:rsidRPr="00B10056" w14:paraId="62CE71C7" w14:textId="77777777" w:rsidTr="00D7136F">
        <w:tc>
          <w:tcPr>
            <w:tcW w:w="1890" w:type="dxa"/>
          </w:tcPr>
          <w:p w14:paraId="082C111E" w14:textId="77777777" w:rsidR="00157DFB" w:rsidRPr="00B10056" w:rsidRDefault="00157DFB" w:rsidP="00157DF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791BFB6" w:rsidR="00157DFB" w:rsidRPr="00B10056" w:rsidRDefault="004C194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376,81</w:t>
            </w:r>
            <w:r w:rsidR="009361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21BE6299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67D4C143" w:rsidR="00157DFB" w:rsidRPr="00B10056" w:rsidRDefault="004C194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680,773</w:t>
            </w:r>
          </w:p>
        </w:tc>
        <w:tc>
          <w:tcPr>
            <w:tcW w:w="236" w:type="dxa"/>
            <w:vAlign w:val="bottom"/>
          </w:tcPr>
          <w:p w14:paraId="6F19D952" w14:textId="6A32D342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2D4C883F" w:rsidR="00157DFB" w:rsidRPr="00B10056" w:rsidRDefault="004C194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1,057,58</w:t>
            </w:r>
            <w:r w:rsidR="009361B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22B215D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411,813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24FCAC5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659,875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0C6CCAF8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1,071,688</w:t>
            </w:r>
          </w:p>
        </w:tc>
      </w:tr>
      <w:tr w:rsidR="004C1946" w:rsidRPr="00B10056" w14:paraId="60D71DA6" w14:textId="77777777" w:rsidTr="00D7136F">
        <w:tc>
          <w:tcPr>
            <w:tcW w:w="1890" w:type="dxa"/>
          </w:tcPr>
          <w:p w14:paraId="24EFBBD5" w14:textId="77777777" w:rsidR="004C1946" w:rsidRPr="00B10056" w:rsidRDefault="004C1946" w:rsidP="004C1946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26430A6B" w:rsidR="004C1946" w:rsidRPr="00407262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4B128243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27,53</w:t>
            </w:r>
            <w:r w:rsidR="0079106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168C574D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="00791065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44B35081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2E24387C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3E97BBCC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</w:tr>
      <w:tr w:rsidR="004C1946" w:rsidRPr="00B10056" w14:paraId="39B1A1C4" w14:textId="77777777" w:rsidTr="00D7136F">
        <w:tc>
          <w:tcPr>
            <w:tcW w:w="1890" w:type="dxa"/>
          </w:tcPr>
          <w:p w14:paraId="37995F51" w14:textId="77777777" w:rsidR="004C1946" w:rsidRPr="00B10056" w:rsidRDefault="004C1946" w:rsidP="004C194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3B6EB00E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376,81</w:t>
            </w:r>
            <w:r w:rsidR="009361B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6CC31CD0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569F4F95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708,82</w:t>
            </w:r>
            <w:r w:rsidR="009361B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7198AA93" w:rsidR="004C1946" w:rsidRPr="00B10056" w:rsidRDefault="00A8086F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1,085,63</w:t>
            </w:r>
            <w:r w:rsidR="0005073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5E0C574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411,813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1A7D144A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693,747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B801806" w:rsidR="004C1946" w:rsidRPr="00B10056" w:rsidRDefault="004C1946" w:rsidP="004C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1,105,560</w:t>
            </w:r>
          </w:p>
        </w:tc>
      </w:tr>
    </w:tbl>
    <w:p w14:paraId="45EC55DF" w14:textId="77777777" w:rsidR="00A520EF" w:rsidRPr="00B10056" w:rsidRDefault="00A520EF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26700A0A" w:rsidR="00523E37" w:rsidRPr="00B10056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157DF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157D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มีนาคม </w:t>
      </w:r>
      <w:r w:rsidR="00157DFB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2568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157DFB">
        <w:rPr>
          <w:rFonts w:ascii="Angsana New" w:hAnsi="Angsana New" w:cs="Angsana New"/>
          <w:spacing w:val="-4"/>
          <w:sz w:val="30"/>
          <w:szCs w:val="30"/>
          <w:lang w:val="en-US" w:bidi="th-TH"/>
        </w:rPr>
        <w:t>7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="004904A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ธนาคาร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B10056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B10056" w:rsidRDefault="00523E37" w:rsidP="00A520EF">
      <w:pPr>
        <w:pStyle w:val="block"/>
        <w:spacing w:after="0" w:line="240" w:lineRule="auto"/>
        <w:ind w:left="0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10056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57DFB" w:rsidRPr="00B10056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7F8F263F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157DFB" w:rsidRPr="00B10056" w:rsidRDefault="00157DFB" w:rsidP="00157DF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443FE8EF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0EE1B3D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57DFB" w:rsidRPr="00B10056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617E14EC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78FCD541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157DFB" w:rsidRPr="00B10056" w:rsidRDefault="00157DFB" w:rsidP="00157DF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6D0A2945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19290960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57DFB" w:rsidRPr="00B10056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157DFB" w:rsidRPr="00B10056" w:rsidRDefault="00157DFB" w:rsidP="00157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157DFB" w:rsidRPr="00B10056" w:rsidRDefault="00157DFB" w:rsidP="00157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707E" w:rsidRPr="00B10056" w14:paraId="77681F6F" w14:textId="77777777" w:rsidTr="006C085B">
        <w:tc>
          <w:tcPr>
            <w:tcW w:w="4140" w:type="dxa"/>
          </w:tcPr>
          <w:p w14:paraId="45941620" w14:textId="77777777" w:rsidR="006E707E" w:rsidRPr="00B10056" w:rsidRDefault="006E707E" w:rsidP="006E7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63986DF8" w:rsidR="006E707E" w:rsidRPr="00B10056" w:rsidRDefault="00A8086F" w:rsidP="006E70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6E707E" w:rsidRPr="00B10056" w:rsidRDefault="006E707E" w:rsidP="006E7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48553BB9" w:rsidR="006E707E" w:rsidRPr="00B10056" w:rsidRDefault="006E707E" w:rsidP="006E70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6E707E" w:rsidRPr="00B10056" w:rsidRDefault="006E707E" w:rsidP="006E7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682B9AC7" w:rsidR="006E707E" w:rsidRPr="00B10056" w:rsidRDefault="00A8086F" w:rsidP="006E70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4E40FF34" w:rsidR="006E707E" w:rsidRPr="00B10056" w:rsidRDefault="006E707E" w:rsidP="006E7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143AC27F" w:rsidR="006E707E" w:rsidRPr="00B10056" w:rsidRDefault="006E707E" w:rsidP="006E70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A8086F" w:rsidRPr="00B10056" w14:paraId="0DD4104A" w14:textId="77777777" w:rsidTr="006C085B">
        <w:tc>
          <w:tcPr>
            <w:tcW w:w="4140" w:type="dxa"/>
          </w:tcPr>
          <w:p w14:paraId="708AD2CB" w14:textId="77777777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00DAD481" w14:textId="77777777" w:rsidR="00A8086F" w:rsidRDefault="00A8086F" w:rsidP="00A8086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43D264F" w14:textId="1111312E" w:rsidR="00A8086F" w:rsidRPr="00B10056" w:rsidRDefault="00A8086F" w:rsidP="00A808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F3AA" w14:textId="77777777" w:rsidR="00A8086F" w:rsidRDefault="00A8086F" w:rsidP="00A8086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38F070DD" w:rsidR="00A8086F" w:rsidRPr="00B10056" w:rsidRDefault="00A8086F" w:rsidP="00A8086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4ADB8E82" w14:textId="77777777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ED19FA" w14:textId="77777777" w:rsidR="00A8086F" w:rsidRPr="006E707E" w:rsidRDefault="00A8086F" w:rsidP="00A8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0AAD39D" w14:textId="260A6596" w:rsidR="00A8086F" w:rsidRPr="00B10056" w:rsidRDefault="00A8086F" w:rsidP="00A8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  <w:r w:rsidRPr="006E707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4DD78" w14:textId="2E8B5285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43DDB" w14:textId="77777777" w:rsidR="00A8086F" w:rsidRPr="006E707E" w:rsidRDefault="00A8086F" w:rsidP="00A8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989FDA3" w14:textId="2E05CB7C" w:rsidR="00A8086F" w:rsidRPr="006E707E" w:rsidRDefault="00A8086F" w:rsidP="00A8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07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8086F" w:rsidRPr="00B10056" w14:paraId="18604302" w14:textId="77777777" w:rsidTr="006C085B">
        <w:tc>
          <w:tcPr>
            <w:tcW w:w="4140" w:type="dxa"/>
          </w:tcPr>
          <w:p w14:paraId="1B819198" w14:textId="3EEA7F98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6F86FF40" w14:textId="77777777" w:rsidR="00A8086F" w:rsidRDefault="00A8086F" w:rsidP="00A8086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84077AD" w14:textId="28FB3416" w:rsidR="00A8086F" w:rsidRPr="00B10056" w:rsidRDefault="00A8086F" w:rsidP="00A8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69949" w14:textId="77777777" w:rsidR="00A8086F" w:rsidRDefault="00A8086F" w:rsidP="00A8086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12D37EE8" w:rsidR="00A8086F" w:rsidRPr="00B10056" w:rsidRDefault="00A8086F" w:rsidP="00A8086F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05B798" w14:textId="77777777" w:rsidR="00A8086F" w:rsidRDefault="00A8086F" w:rsidP="00A8086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8CDFFA" w14:textId="07612DE5" w:rsidR="00A8086F" w:rsidRPr="00B10056" w:rsidRDefault="00A8086F" w:rsidP="003545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7940DB" w14:textId="31E98FFC" w:rsidR="00A8086F" w:rsidRPr="00B10056" w:rsidRDefault="00A8086F" w:rsidP="00A8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C0E1E" w14:textId="77777777" w:rsidR="00A8086F" w:rsidRDefault="00A8086F" w:rsidP="00A8086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799665F8" w:rsidR="00A8086F" w:rsidRPr="00B10056" w:rsidRDefault="00A8086F" w:rsidP="00A8086F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10056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78C315B2" w:rsidR="00E8281D" w:rsidRPr="00B10056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6E707E">
        <w:rPr>
          <w:rFonts w:ascii="Angsana New" w:hAnsi="Angsana New"/>
          <w:spacing w:val="-4"/>
          <w:sz w:val="30"/>
          <w:szCs w:val="30"/>
        </w:rPr>
        <w:t xml:space="preserve">31 </w:t>
      </w:r>
      <w:r w:rsidR="006E707E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6E707E">
        <w:rPr>
          <w:rFonts w:ascii="Angsana New" w:hAnsi="Angsana New"/>
          <w:spacing w:val="-4"/>
          <w:sz w:val="30"/>
          <w:szCs w:val="30"/>
        </w:rPr>
        <w:t>2568</w:t>
      </w:r>
      <w:r w:rsidR="006E707E" w:rsidRPr="00B10056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10056">
        <w:rPr>
          <w:rFonts w:ascii="Angsana New" w:hAnsi="Angsana New"/>
          <w:sz w:val="30"/>
          <w:szCs w:val="30"/>
        </w:rPr>
        <w:t xml:space="preserve"> </w:t>
      </w:r>
      <w:r w:rsidR="00A8086F">
        <w:rPr>
          <w:rFonts w:ascii="Angsana New" w:hAnsi="Angsana New"/>
          <w:sz w:val="30"/>
          <w:szCs w:val="30"/>
        </w:rPr>
        <w:t>3,4</w:t>
      </w:r>
      <w:r w:rsidR="003D6EAC">
        <w:rPr>
          <w:rFonts w:ascii="Angsana New" w:hAnsi="Angsana New"/>
          <w:sz w:val="30"/>
          <w:szCs w:val="30"/>
        </w:rPr>
        <w:t>58</w:t>
      </w:r>
      <w:r w:rsidR="002F38F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34D99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6E707E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6E707E">
        <w:rPr>
          <w:rFonts w:ascii="Angsana New" w:hAnsi="Angsana New"/>
          <w:i/>
          <w:iCs/>
          <w:sz w:val="30"/>
          <w:szCs w:val="30"/>
        </w:rPr>
        <w:t xml:space="preserve">3,401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10056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B10056">
        <w:rPr>
          <w:rFonts w:ascii="Angsana New" w:hAnsi="Angsana New"/>
          <w:sz w:val="30"/>
          <w:szCs w:val="30"/>
        </w:rPr>
        <w:t xml:space="preserve"> </w:t>
      </w:r>
      <w:r w:rsidR="00A8086F">
        <w:rPr>
          <w:rFonts w:ascii="Angsana New" w:hAnsi="Angsana New"/>
          <w:sz w:val="30"/>
          <w:szCs w:val="30"/>
        </w:rPr>
        <w:t>2,439</w:t>
      </w:r>
      <w:r w:rsidR="006E707E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6E707E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6E707E">
        <w:rPr>
          <w:rFonts w:ascii="Angsana New" w:hAnsi="Angsana New"/>
          <w:i/>
          <w:iCs/>
          <w:sz w:val="30"/>
          <w:szCs w:val="30"/>
        </w:rPr>
        <w:t xml:space="preserve">2,390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03DE8C3" w14:textId="77777777" w:rsidR="005A7499" w:rsidRDefault="005A7499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96CB74" w14:textId="77777777" w:rsidR="002903A2" w:rsidRDefault="002903A2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D346B9" w14:textId="77777777" w:rsidR="002903A2" w:rsidRPr="00B10056" w:rsidRDefault="002903A2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9D9221" w14:textId="60465DE8" w:rsidR="00725E85" w:rsidRPr="00F51D6D" w:rsidRDefault="0048588F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2566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ได้ทำรายการขาย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Solar Rooftop </w:t>
      </w:r>
      <w:r w:rsidRPr="00B10056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</w:t>
      </w:r>
      <w:r w:rsidR="008F736D" w:rsidRPr="00B10056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เป็นเวลา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48 </w:t>
      </w:r>
      <w:r w:rsidR="00CA66BD" w:rsidRPr="00B10056">
        <w:rPr>
          <w:rFonts w:ascii="Angsana New" w:hAnsi="Angsana New" w:hint="cs"/>
          <w:sz w:val="30"/>
          <w:szCs w:val="30"/>
          <w:cs/>
        </w:rPr>
        <w:t>เดือน</w:t>
      </w:r>
      <w:r w:rsidRPr="00B10056">
        <w:rPr>
          <w:rFonts w:ascii="Angsana New" w:hAnsi="Angsana New" w:hint="cs"/>
          <w:sz w:val="30"/>
          <w:szCs w:val="30"/>
          <w:cs/>
        </w:rPr>
        <w:t>ซึ่งมีกำหนดชำระค่าเช่าเป็นรายเดือนตามที่ตกลงในสัญญา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</w:t>
      </w:r>
      <w:r w:rsidRPr="00B10056">
        <w:rPr>
          <w:rFonts w:ascii="Angsana New" w:hAnsi="Angsana New" w:hint="cs"/>
          <w:sz w:val="30"/>
          <w:szCs w:val="30"/>
          <w:cs/>
        </w:rPr>
        <w:t>มีสิทธิในการเลือกซื้อ</w:t>
      </w:r>
      <w:r w:rsidR="00272827" w:rsidRPr="00B10056">
        <w:rPr>
          <w:rFonts w:ascii="Angsana New" w:hAnsi="Angsana New" w:hint="cs"/>
          <w:sz w:val="30"/>
          <w:szCs w:val="30"/>
          <w:cs/>
        </w:rPr>
        <w:t>สินทรัพย์ในราคาที่ระบุ</w:t>
      </w:r>
      <w:r w:rsidR="009C1537" w:rsidRPr="00B10056">
        <w:rPr>
          <w:rFonts w:ascii="Angsana New" w:hAnsi="Angsana New" w:hint="cs"/>
          <w:sz w:val="30"/>
          <w:szCs w:val="30"/>
          <w:cs/>
        </w:rPr>
        <w:t>ไว้ใน</w:t>
      </w:r>
      <w:r w:rsidR="00272827" w:rsidRPr="00B10056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725E85" w:rsidRPr="00B10056">
        <w:rPr>
          <w:rFonts w:ascii="Angsana New" w:hAnsi="Angsana New"/>
          <w:sz w:val="30"/>
          <w:szCs w:val="30"/>
        </w:rPr>
        <w:br/>
      </w:r>
      <w:r w:rsidR="002D3315" w:rsidRPr="00B10056">
        <w:rPr>
          <w:rFonts w:ascii="Angsana New" w:hAnsi="Angsana New" w:hint="cs"/>
          <w:sz w:val="30"/>
          <w:szCs w:val="30"/>
          <w:cs/>
        </w:rPr>
        <w:t>ซึ่งใน</w:t>
      </w:r>
      <w:r w:rsidR="000509F3" w:rsidRPr="00B10056">
        <w:rPr>
          <w:rFonts w:ascii="Angsana New" w:hAnsi="Angsana New" w:hint="cs"/>
          <w:sz w:val="30"/>
          <w:szCs w:val="30"/>
          <w:cs/>
        </w:rPr>
        <w:t>ระหว่างงวด</w:t>
      </w:r>
      <w:r w:rsidR="00050731">
        <w:rPr>
          <w:rFonts w:ascii="Angsana New" w:hAnsi="Angsana New" w:hint="cs"/>
          <w:sz w:val="30"/>
          <w:szCs w:val="30"/>
          <w:cs/>
        </w:rPr>
        <w:t>สาม</w:t>
      </w:r>
      <w:r w:rsidR="000509F3" w:rsidRPr="00B10056">
        <w:rPr>
          <w:rFonts w:ascii="Angsana New" w:hAnsi="Angsana New" w:hint="cs"/>
          <w:sz w:val="30"/>
          <w:szCs w:val="30"/>
          <w:cs/>
        </w:rPr>
        <w:t>เดือน</w:t>
      </w:r>
      <w:r w:rsidR="00151CFA" w:rsidRPr="00B10056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C44338" w:rsidRPr="00B10056">
        <w:rPr>
          <w:rFonts w:ascii="Angsana New" w:hAnsi="Angsana New" w:hint="cs"/>
          <w:sz w:val="30"/>
          <w:szCs w:val="30"/>
          <w:cs/>
        </w:rPr>
        <w:t>ชำระ</w:t>
      </w:r>
      <w:r w:rsidRPr="00B10056">
        <w:rPr>
          <w:rFonts w:ascii="Angsana New" w:hAnsi="Angsana New" w:hint="cs"/>
          <w:sz w:val="30"/>
          <w:szCs w:val="30"/>
          <w:cs/>
        </w:rPr>
        <w:t>ค่าเช่าเป็นจำนวน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050731">
        <w:rPr>
          <w:rFonts w:ascii="Angsana New" w:hAnsi="Angsana New"/>
          <w:sz w:val="30"/>
          <w:szCs w:val="30"/>
        </w:rPr>
        <w:t>457,026</w:t>
      </w:r>
      <w:r w:rsidR="0018259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บาท</w:t>
      </w:r>
      <w:r w:rsidR="00A520EF">
        <w:rPr>
          <w:rFonts w:ascii="Angsana New" w:hAnsi="Angsana New"/>
          <w:sz w:val="30"/>
          <w:szCs w:val="30"/>
        </w:rPr>
        <w:t xml:space="preserve"> </w:t>
      </w:r>
      <w:r w:rsidR="00A520EF" w:rsidRPr="00A520EF">
        <w:rPr>
          <w:rFonts w:ascii="Angsana New" w:hAnsi="Angsana New"/>
          <w:i/>
          <w:iCs/>
          <w:sz w:val="30"/>
          <w:szCs w:val="30"/>
        </w:rPr>
        <w:t>(2567:</w:t>
      </w:r>
      <w:r w:rsidR="00A520EF" w:rsidRPr="00A520E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520EF" w:rsidRPr="00A520EF">
        <w:rPr>
          <w:rFonts w:ascii="Angsana New" w:hAnsi="Angsana New"/>
          <w:i/>
          <w:iCs/>
          <w:sz w:val="30"/>
          <w:szCs w:val="30"/>
        </w:rPr>
        <w:t xml:space="preserve">457,026 </w:t>
      </w:r>
      <w:r w:rsidR="00A520EF" w:rsidRPr="00A520EF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ทั้งนี้เงินสด</w:t>
      </w:r>
      <w:r w:rsidR="00DA6FAD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>ที่ได้</w:t>
      </w:r>
      <w:r w:rsidR="004904A8">
        <w:rPr>
          <w:rFonts w:ascii="Angsana New" w:hAnsi="Angsana New" w:hint="cs"/>
          <w:sz w:val="30"/>
          <w:szCs w:val="30"/>
          <w:cs/>
        </w:rPr>
        <w:t>จ่าย</w:t>
      </w:r>
      <w:r w:rsidRPr="00B10056">
        <w:rPr>
          <w:rFonts w:ascii="Angsana New" w:hAnsi="Angsana New" w:hint="cs"/>
          <w:sz w:val="30"/>
          <w:szCs w:val="30"/>
          <w:cs/>
        </w:rPr>
        <w:t>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272827" w:rsidRPr="00B10056">
        <w:rPr>
          <w:rFonts w:ascii="Angsana New" w:hAnsi="Angsana New" w:hint="cs"/>
          <w:sz w:val="30"/>
          <w:szCs w:val="30"/>
          <w:cs/>
        </w:rPr>
        <w:t>โดย</w:t>
      </w:r>
      <w:r w:rsidRPr="00B10056">
        <w:rPr>
          <w:rFonts w:ascii="Angsana New" w:hAnsi="Angsana New" w:hint="cs"/>
          <w:sz w:val="30"/>
          <w:szCs w:val="30"/>
          <w:cs/>
        </w:rPr>
        <w:t>บริษัทเป็นผู้ให้การค้ำประกันสัญญาเช่าซื้อดังกล่าว</w:t>
      </w:r>
    </w:p>
    <w:p w14:paraId="78976A2C" w14:textId="77777777" w:rsidR="00F51D6D" w:rsidRPr="00B10056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579C7" w14:textId="7777777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0DB1B11D" w14:textId="77777777" w:rsidR="00B91459" w:rsidRPr="00B10056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AF5A9B" w14:textId="71B77E9F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285479" w14:textId="3B9B14F3" w:rsidR="00D4194D" w:rsidRPr="00B10056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477F729D" w14:textId="77777777" w:rsidR="00725E85" w:rsidRPr="00B10056" w:rsidRDefault="00725E85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BA9A65" w14:textId="3F533516" w:rsidR="00523E37" w:rsidRPr="00B10056" w:rsidRDefault="00523E37" w:rsidP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B10056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4812F6" w14:textId="5A89C0D4" w:rsidR="00D7136F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050731">
        <w:rPr>
          <w:rFonts w:ascii="Angsana New" w:hAnsi="Angsana New" w:hint="cs"/>
          <w:sz w:val="30"/>
          <w:szCs w:val="30"/>
          <w:cs/>
        </w:rPr>
        <w:t>สาม</w:t>
      </w:r>
      <w:r w:rsidRPr="00B10056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3204" w:rsidRPr="00B10056">
        <w:rPr>
          <w:rFonts w:ascii="Angsana New" w:hAnsi="Angsana New"/>
          <w:sz w:val="30"/>
          <w:szCs w:val="30"/>
        </w:rPr>
        <w:t>31</w:t>
      </w:r>
      <w:r w:rsidR="00503204" w:rsidRPr="00B1005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B10056">
        <w:rPr>
          <w:rFonts w:ascii="Angsana New" w:hAnsi="Angsana New"/>
          <w:sz w:val="30"/>
          <w:szCs w:val="30"/>
        </w:rPr>
        <w:t>256</w:t>
      </w:r>
      <w:r w:rsidR="00503204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คือ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1D0BF2">
        <w:rPr>
          <w:rFonts w:ascii="Angsana New" w:hAnsi="Angsana New"/>
          <w:sz w:val="30"/>
          <w:szCs w:val="30"/>
        </w:rPr>
        <w:t>511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="001D0BF2">
        <w:rPr>
          <w:rFonts w:ascii="Angsana New" w:hAnsi="Angsana New"/>
          <w:sz w:val="30"/>
          <w:szCs w:val="30"/>
        </w:rPr>
        <w:t xml:space="preserve"> </w:t>
      </w:r>
      <w:r w:rsidR="00050731">
        <w:rPr>
          <w:rFonts w:ascii="Angsana New" w:hAnsi="Angsana New"/>
          <w:sz w:val="30"/>
          <w:szCs w:val="30"/>
        </w:rPr>
        <w:t>50</w:t>
      </w:r>
      <w:r w:rsidR="001D0BF2">
        <w:rPr>
          <w:rFonts w:ascii="Angsana New" w:hAnsi="Angsana New"/>
          <w:sz w:val="30"/>
          <w:szCs w:val="30"/>
        </w:rPr>
        <w:t>8</w:t>
      </w:r>
      <w:r w:rsidR="00503204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03204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551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546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197011">
        <w:rPr>
          <w:rFonts w:ascii="Angsana New" w:hAnsi="Angsana New"/>
          <w:sz w:val="30"/>
          <w:szCs w:val="30"/>
        </w:rPr>
        <w:t>3</w:t>
      </w:r>
      <w:r w:rsidR="00503204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="00197011">
        <w:rPr>
          <w:rFonts w:ascii="Angsana New" w:hAnsi="Angsana New"/>
          <w:sz w:val="30"/>
          <w:szCs w:val="30"/>
        </w:rPr>
        <w:t xml:space="preserve"> 3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03204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3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3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CB9AA49" w14:textId="30EEF2F6" w:rsidR="00182596" w:rsidRPr="00437155" w:rsidRDefault="00182596" w:rsidP="00437155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4F8C759B" w14:textId="223D1EBE" w:rsidR="00DA6FAD" w:rsidRDefault="00DA6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EA5BEB" w14:textId="77777777" w:rsidR="00CD5AFA" w:rsidRPr="00B10056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63D51113" w14:textId="77777777" w:rsidR="00CD5AFA" w:rsidRPr="00B10056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FFCE369" w14:textId="77777777" w:rsidR="00CD5AFA" w:rsidRPr="00B10056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0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100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217EE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14:paraId="0A11E3ED" w14:textId="5E0DBE5A" w:rsidR="00C945F6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970795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96CB4D" w14:textId="77777777" w:rsidR="00156E08" w:rsidRPr="004904A8" w:rsidRDefault="00156E08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10056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10056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10056" w14:paraId="26A87B40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10056" w14:paraId="36461E68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B10056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10056" w14:paraId="59EC8352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10056" w14:paraId="1BC45D4B" w14:textId="77777777" w:rsidTr="005565AE">
        <w:trPr>
          <w:trHeight w:val="326"/>
        </w:trPr>
        <w:tc>
          <w:tcPr>
            <w:tcW w:w="2697" w:type="dxa"/>
            <w:shd w:val="clear" w:color="auto" w:fill="auto"/>
          </w:tcPr>
          <w:p w14:paraId="6176C903" w14:textId="4CA5EC0A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71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B56EB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B10056" w14:paraId="1FF96D01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0F2F99A8" w14:textId="08FE23B4" w:rsidR="00533683" w:rsidRPr="00B10056" w:rsidRDefault="004C1946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2D4D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02671C3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1946" w:rsidRPr="00B10056" w14:paraId="67B8603D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78273102" w14:textId="77777777" w:rsidR="004C1946" w:rsidRPr="004C1946" w:rsidRDefault="004C1946" w:rsidP="004C1946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C1946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4C194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C1946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</w:p>
          <w:p w14:paraId="1C87F006" w14:textId="129019EF" w:rsidR="004C1946" w:rsidRPr="00B10056" w:rsidRDefault="004C1946" w:rsidP="004C1946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C194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C1946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  <w:r w:rsidRPr="004C19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578DCE58" w:rsidR="004C1946" w:rsidRPr="00B10056" w:rsidRDefault="004C1946" w:rsidP="002903A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331B9D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2C1A2363" w:rsidR="004C1946" w:rsidRPr="00B10056" w:rsidRDefault="004C1946" w:rsidP="002903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6C54B932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46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5E9289F9" w:rsidR="004C1946" w:rsidRPr="00B10056" w:rsidRDefault="004C1946" w:rsidP="0035458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4C1946" w:rsidRPr="00B10056" w14:paraId="2BF7703D" w14:textId="77777777" w:rsidTr="00AD72EB">
        <w:trPr>
          <w:trHeight w:val="407"/>
        </w:trPr>
        <w:tc>
          <w:tcPr>
            <w:tcW w:w="2697" w:type="dxa"/>
            <w:shd w:val="clear" w:color="auto" w:fill="auto"/>
          </w:tcPr>
          <w:p w14:paraId="0069DFE5" w14:textId="7777777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78BF04F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32E817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A28FB7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14399C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2970800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BEC609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643393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115BFF82" w14:textId="77777777" w:rsidTr="00AD72EB">
        <w:trPr>
          <w:trHeight w:val="407"/>
        </w:trPr>
        <w:tc>
          <w:tcPr>
            <w:tcW w:w="2697" w:type="dxa"/>
            <w:shd w:val="clear" w:color="auto" w:fill="auto"/>
          </w:tcPr>
          <w:p w14:paraId="653DF471" w14:textId="0D72124D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ทางการเงิน</w:t>
            </w:r>
          </w:p>
        </w:tc>
        <w:tc>
          <w:tcPr>
            <w:tcW w:w="1620" w:type="dxa"/>
          </w:tcPr>
          <w:p w14:paraId="14D7908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2CD17AF1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6643D8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459C9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1294647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1DF9B8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A5F3408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690ED26A" w14:textId="77777777" w:rsidTr="00ED49C6">
        <w:trPr>
          <w:trHeight w:val="407"/>
        </w:trPr>
        <w:tc>
          <w:tcPr>
            <w:tcW w:w="2697" w:type="dxa"/>
            <w:shd w:val="clear" w:color="auto" w:fill="auto"/>
          </w:tcPr>
          <w:p w14:paraId="002F44CA" w14:textId="712B34E7" w:rsidR="004C1946" w:rsidRPr="00B10056" w:rsidRDefault="004C1946" w:rsidP="004C1946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06EBB8C" w14:textId="754BF3B2" w:rsidR="004C1946" w:rsidRPr="004C194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lang w:eastAsia="ja-JP"/>
              </w:rPr>
            </w:pPr>
            <w:r w:rsidRPr="004C1946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80" w:type="dxa"/>
          </w:tcPr>
          <w:p w14:paraId="231DAC4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5D291" w14:textId="69199FB6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  <w:t>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14BCAD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23B041A4" w14:textId="7AD71CDB" w:rsidR="004C1946" w:rsidRPr="00B10056" w:rsidRDefault="004C1946" w:rsidP="002903A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3BD2ED4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54EDA" w14:textId="655400E9" w:rsidR="004C1946" w:rsidRPr="00B10056" w:rsidRDefault="004C1946" w:rsidP="002903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C1946" w:rsidRPr="00B10056" w14:paraId="279E0BA6" w14:textId="77777777" w:rsidTr="004C1946">
        <w:trPr>
          <w:trHeight w:val="407"/>
        </w:trPr>
        <w:tc>
          <w:tcPr>
            <w:tcW w:w="2697" w:type="dxa"/>
            <w:shd w:val="clear" w:color="auto" w:fill="auto"/>
          </w:tcPr>
          <w:p w14:paraId="04D2A106" w14:textId="040D92D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F78153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682D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06F908" w14:textId="54D82ECF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0D8C69D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3B37BB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346791A8" w14:textId="77777777" w:rsidTr="00AD72EB">
        <w:trPr>
          <w:trHeight w:val="407"/>
        </w:trPr>
        <w:tc>
          <w:tcPr>
            <w:tcW w:w="2697" w:type="dxa"/>
            <w:shd w:val="clear" w:color="auto" w:fill="auto"/>
          </w:tcPr>
          <w:p w14:paraId="6208AF45" w14:textId="417C9BF5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238D76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9ABCB5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EA4319B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0FDADA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374BCB5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71C4A30B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FAFC00E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0E6006FA" w14:textId="77777777" w:rsidTr="000C6AB0">
        <w:trPr>
          <w:trHeight w:val="407"/>
        </w:trPr>
        <w:tc>
          <w:tcPr>
            <w:tcW w:w="2697" w:type="dxa"/>
            <w:shd w:val="clear" w:color="auto" w:fill="auto"/>
          </w:tcPr>
          <w:p w14:paraId="07453EEB" w14:textId="5051196F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D17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068B790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vAlign w:val="bottom"/>
          </w:tcPr>
          <w:p w14:paraId="2FAE586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E827256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691DF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vAlign w:val="bottom"/>
          </w:tcPr>
          <w:p w14:paraId="44AE721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5B46B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FB42E4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601D305D" w14:textId="77777777" w:rsidTr="000C6AB0">
        <w:trPr>
          <w:trHeight w:val="407"/>
        </w:trPr>
        <w:tc>
          <w:tcPr>
            <w:tcW w:w="2697" w:type="dxa"/>
            <w:shd w:val="clear" w:color="auto" w:fill="auto"/>
          </w:tcPr>
          <w:p w14:paraId="6BEE2FC3" w14:textId="524994D5" w:rsidR="004C1946" w:rsidRPr="001D0BF2" w:rsidRDefault="004C1946" w:rsidP="001D0BF2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1D0BF2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BAB2E39" w14:textId="6BDFA39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80" w:type="dxa"/>
            <w:vAlign w:val="bottom"/>
          </w:tcPr>
          <w:p w14:paraId="61190736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369FE6" w14:textId="7D93CD7D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A10902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76E34C05" w14:textId="2A3F3B82" w:rsidR="004C1946" w:rsidRPr="00B10056" w:rsidRDefault="004C1946" w:rsidP="002903A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E841CD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101C1" w14:textId="56DAB0E2" w:rsidR="004C1946" w:rsidRPr="00B10056" w:rsidRDefault="004C1946" w:rsidP="002903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C1946" w:rsidRPr="00B10056" w14:paraId="126FF269" w14:textId="77777777" w:rsidTr="000C6AB0">
        <w:trPr>
          <w:trHeight w:val="407"/>
        </w:trPr>
        <w:tc>
          <w:tcPr>
            <w:tcW w:w="2697" w:type="dxa"/>
            <w:shd w:val="clear" w:color="auto" w:fill="auto"/>
          </w:tcPr>
          <w:p w14:paraId="39987309" w14:textId="7777777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81E07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198DC21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5B224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93DD8CD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14B30B8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33CD6EAB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1B53E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071D8D80" w14:textId="77777777" w:rsidTr="00AD72EB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  <w:vAlign w:val="bottom"/>
          </w:tcPr>
          <w:p w14:paraId="3B109B2B" w14:textId="79FADE8F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C1946" w:rsidRPr="00B10056" w14:paraId="449DF253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4C1946" w:rsidRPr="00B10056" w:rsidRDefault="004C1946" w:rsidP="004C1946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785357E5" w:rsidR="004C1946" w:rsidRPr="00B10056" w:rsidRDefault="004C1946" w:rsidP="002903A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1D3CD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B13F94D" w:rsidR="004C1946" w:rsidRPr="00B10056" w:rsidRDefault="004C1946" w:rsidP="002903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5F83AADC" w:rsidR="004C1946" w:rsidRPr="00B10056" w:rsidRDefault="004C1946" w:rsidP="0035458F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52D6B911" w:rsidR="004C1946" w:rsidRPr="00B10056" w:rsidRDefault="004C1946" w:rsidP="0019721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</w:tr>
    </w:tbl>
    <w:p w14:paraId="644719BE" w14:textId="7F4EF149" w:rsidR="00A34A98" w:rsidRPr="00B10056" w:rsidRDefault="00A34A98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B10056">
        <w:rPr>
          <w:rFonts w:ascii="Angsana New" w:hAnsi="Angsana New"/>
          <w:b/>
          <w:sz w:val="32"/>
          <w:szCs w:val="32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904A8">
        <w:rPr>
          <w:rFonts w:ascii="Angsana New" w:hAnsi="Angsana New"/>
          <w:b/>
          <w:sz w:val="32"/>
          <w:szCs w:val="32"/>
          <w:cs/>
        </w:rPr>
        <w:br/>
      </w:r>
      <w:r w:rsidR="008604A7" w:rsidRPr="00B10056">
        <w:rPr>
          <w:rFonts w:ascii="Angsana New" w:hAnsi="Angsana New"/>
          <w:b/>
          <w:sz w:val="32"/>
          <w:szCs w:val="32"/>
          <w:cs/>
        </w:rPr>
        <w:t>ใน</w:t>
      </w:r>
      <w:r w:rsidR="00F95081" w:rsidRPr="00B10056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7705B1" w14:textId="77777777" w:rsidR="00050731" w:rsidRPr="00B10056" w:rsidRDefault="00050731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10056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10056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br w:type="page"/>
            </w:r>
            <w:r w:rsidR="00523E37"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10056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435FFA12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6FB9126" w14:textId="77777777" w:rsidR="00437155" w:rsidRPr="00437155" w:rsidRDefault="00437155" w:rsidP="00437155">
      <w:pPr>
        <w:rPr>
          <w:lang w:eastAsia="x-none"/>
        </w:rPr>
      </w:pPr>
    </w:p>
    <w:p w14:paraId="5F6C2D7E" w14:textId="2480655C" w:rsidR="006B56EB" w:rsidRPr="00B10056" w:rsidRDefault="006B56EB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EA0DFC0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10056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04B39F9D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371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10056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24F5" w:rsidRPr="00B10056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64C8D7C5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553FC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21DADFCF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4F5" w:rsidRPr="00B10056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7270466F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3" w:type="pct"/>
          </w:tcPr>
          <w:p w14:paraId="09932B2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766275FF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24F5" w:rsidRPr="00B10056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6434E32E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43" w:type="pct"/>
          </w:tcPr>
          <w:p w14:paraId="6DF97560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0E1F7869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24F5" w:rsidRPr="00B10056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424F5" w:rsidRPr="00B10056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51909C41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24F5" w:rsidRPr="00B10056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446807DD" w:rsidR="000424F5" w:rsidRPr="00B10056" w:rsidRDefault="0075523C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89,929</w:t>
            </w:r>
          </w:p>
        </w:tc>
        <w:tc>
          <w:tcPr>
            <w:tcW w:w="143" w:type="pct"/>
          </w:tcPr>
          <w:p w14:paraId="78284F4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0B6B8D20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76,849</w:t>
            </w:r>
          </w:p>
        </w:tc>
      </w:tr>
      <w:tr w:rsidR="000424F5" w:rsidRPr="00B10056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1C89CD25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4F5" w:rsidRPr="00B10056" w14:paraId="5E05DCDE" w14:textId="77777777" w:rsidTr="00DE2F3E">
        <w:trPr>
          <w:trHeight w:val="423"/>
        </w:trPr>
        <w:tc>
          <w:tcPr>
            <w:tcW w:w="2647" w:type="pct"/>
          </w:tcPr>
          <w:p w14:paraId="428339A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2C60FFC0" w:rsidR="000424F5" w:rsidRPr="00B10056" w:rsidRDefault="0075523C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3E6FD3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143" w:type="pct"/>
          </w:tcPr>
          <w:p w14:paraId="27BB0C23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0D52E52E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</w:tr>
      <w:tr w:rsidR="000424F5" w:rsidRPr="00B10056" w14:paraId="15A3DE47" w14:textId="77777777" w:rsidTr="00DE2F3E">
        <w:trPr>
          <w:trHeight w:val="467"/>
        </w:trPr>
        <w:tc>
          <w:tcPr>
            <w:tcW w:w="2647" w:type="pct"/>
          </w:tcPr>
          <w:p w14:paraId="3D818BE8" w14:textId="30E628A3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เลตเตอร์ออฟเครดิตและสินเชื่อเพื่อการนำเข้า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0880580F" w:rsidR="000424F5" w:rsidRPr="00B10056" w:rsidRDefault="0075523C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12,196</w:t>
            </w:r>
          </w:p>
        </w:tc>
        <w:tc>
          <w:tcPr>
            <w:tcW w:w="143" w:type="pct"/>
          </w:tcPr>
          <w:p w14:paraId="2DFF18C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12E3C616" w14:textId="77777777" w:rsidR="000424F5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15AC6D24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12,196</w:t>
            </w:r>
          </w:p>
        </w:tc>
      </w:tr>
      <w:tr w:rsidR="000424F5" w:rsidRPr="00B10056" w14:paraId="5369A73D" w14:textId="77777777" w:rsidTr="008E5027">
        <w:trPr>
          <w:trHeight w:val="467"/>
        </w:trPr>
        <w:tc>
          <w:tcPr>
            <w:tcW w:w="2647" w:type="pct"/>
          </w:tcPr>
          <w:p w14:paraId="5FE96292" w14:textId="78D41A26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17777699" w14:textId="55FA38E4" w:rsidR="000424F5" w:rsidRPr="00B10056" w:rsidRDefault="0075523C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20,184</w:t>
            </w:r>
          </w:p>
        </w:tc>
        <w:tc>
          <w:tcPr>
            <w:tcW w:w="143" w:type="pct"/>
          </w:tcPr>
          <w:p w14:paraId="5D0D9336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vAlign w:val="bottom"/>
          </w:tcPr>
          <w:p w14:paraId="6CD57154" w14:textId="17BACD55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20,184</w:t>
            </w:r>
          </w:p>
        </w:tc>
      </w:tr>
      <w:tr w:rsidR="000424F5" w:rsidRPr="00B10056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2123BFA2" w:rsidR="000424F5" w:rsidRPr="00B10056" w:rsidRDefault="0075523C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</w:t>
            </w:r>
            <w:r w:rsidR="003E6FD3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143" w:type="pct"/>
          </w:tcPr>
          <w:p w14:paraId="33C4FD30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526C0945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112,125</w:t>
            </w:r>
          </w:p>
        </w:tc>
      </w:tr>
    </w:tbl>
    <w:p w14:paraId="5B52FBB0" w14:textId="77777777" w:rsidR="00CD5AFA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2B581" w14:textId="77777777" w:rsidR="001D0BF2" w:rsidRPr="00732A9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00B9D2EF" w14:textId="77777777" w:rsidR="001D0BF2" w:rsidRPr="00732A9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D5BFEA" w14:textId="5FB36AE9" w:rsidR="001D0BF2" w:rsidRPr="001D0BF2" w:rsidRDefault="001D0BF2" w:rsidP="003D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 xml:space="preserve">บริษัทได้ทำสัญญารับบริการจัดหาสาธารณูปโภคและสิ่งอำนวยความสะดวกภายในอาคารกับบริษัทหลายแห่ง </w:t>
      </w:r>
      <w:r w:rsidR="003D6EAC">
        <w:rPr>
          <w:rFonts w:asciiTheme="majorBidi" w:hAnsiTheme="majorBidi"/>
          <w:sz w:val="30"/>
          <w:szCs w:val="30"/>
        </w:rPr>
        <w:br/>
      </w:r>
      <w:r w:rsidRPr="00732A99">
        <w:rPr>
          <w:rFonts w:asciiTheme="majorBidi" w:hAnsiTheme="majorBidi"/>
          <w:sz w:val="30"/>
          <w:szCs w:val="30"/>
          <w:cs/>
        </w:rPr>
        <w:t xml:space="preserve">โดยมีระยะเวลาสัญญา </w:t>
      </w:r>
      <w:r w:rsidRPr="00766BF6">
        <w:rPr>
          <w:rFonts w:asciiTheme="majorBidi" w:hAnsiTheme="majorBidi"/>
          <w:sz w:val="30"/>
          <w:szCs w:val="30"/>
        </w:rPr>
        <w:t>3</w:t>
      </w:r>
      <w:r w:rsidRPr="00732A99">
        <w:rPr>
          <w:rFonts w:asciiTheme="majorBidi" w:hAnsiTheme="majorBidi"/>
          <w:sz w:val="30"/>
          <w:szCs w:val="30"/>
          <w:cs/>
        </w:rPr>
        <w:t xml:space="preserve"> ปี ซึ่งมีค่าบริการเป็นรายเดือนตามที่ระบุไว้ในสัญญา</w:t>
      </w:r>
    </w:p>
    <w:p w14:paraId="178DF14D" w14:textId="77777777" w:rsidR="001D0BF2" w:rsidRPr="00B10056" w:rsidRDefault="001D0BF2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FC08755" w14:textId="0651880B" w:rsidR="0068783E" w:rsidRPr="00B10056" w:rsidRDefault="00FC687C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 xml:space="preserve">31 </w:t>
      </w:r>
      <w:r w:rsidR="00BF1F4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F1F42">
        <w:rPr>
          <w:rFonts w:ascii="Angsana New" w:hAnsi="Angsana New"/>
          <w:sz w:val="30"/>
          <w:szCs w:val="30"/>
        </w:rPr>
        <w:t>2568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กลุ่ม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แห่ง</w:t>
      </w:r>
      <w:r w:rsidR="001F2A00">
        <w:rPr>
          <w:rFonts w:ascii="Angsana New" w:hAnsi="Angsana New"/>
          <w:sz w:val="30"/>
          <w:szCs w:val="30"/>
        </w:rPr>
        <w:br/>
      </w:r>
      <w:r w:rsidR="00523E37" w:rsidRPr="001F2A00">
        <w:rPr>
          <w:rFonts w:ascii="Angsana New" w:hAnsi="Angsana New"/>
          <w:spacing w:val="-4"/>
          <w:sz w:val="30"/>
          <w:szCs w:val="30"/>
          <w:cs/>
        </w:rPr>
        <w:t>เพื่อการใช้ไฟฟ้าเป็นจำนวนเงิน</w:t>
      </w:r>
      <w:r w:rsidR="00A75352" w:rsidRPr="001F2A00">
        <w:rPr>
          <w:rFonts w:ascii="Angsana New" w:hAnsi="Angsana New"/>
          <w:spacing w:val="-4"/>
          <w:sz w:val="30"/>
          <w:szCs w:val="30"/>
        </w:rPr>
        <w:t xml:space="preserve"> </w:t>
      </w:r>
      <w:r w:rsidR="0002631F" w:rsidRPr="001F2A00">
        <w:rPr>
          <w:rFonts w:ascii="Angsana New" w:hAnsi="Angsana New"/>
          <w:spacing w:val="-4"/>
          <w:sz w:val="30"/>
          <w:szCs w:val="30"/>
        </w:rPr>
        <w:t>2.7</w:t>
      </w:r>
      <w:r w:rsidR="003D296E" w:rsidRPr="001F2A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23E37" w:rsidRPr="001F2A0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23E37" w:rsidRPr="001F2A00">
        <w:rPr>
          <w:rFonts w:ascii="Angsana New" w:hAnsi="Angsana New"/>
          <w:spacing w:val="-4"/>
          <w:sz w:val="30"/>
          <w:szCs w:val="30"/>
        </w:rPr>
        <w:t> 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523E37" w:rsidRPr="001F2A0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BF1F42" w:rsidRPr="001F2A00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34A98" w:rsidRPr="001F2A0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BF1F42" w:rsidRPr="001F2A00">
        <w:rPr>
          <w:rFonts w:ascii="Angsana New" w:hAnsi="Angsana New"/>
          <w:i/>
          <w:iCs/>
          <w:spacing w:val="-4"/>
          <w:sz w:val="30"/>
          <w:szCs w:val="30"/>
        </w:rPr>
        <w:t xml:space="preserve">2.7 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246306" w:rsidRPr="001F2A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6E08" w:rsidRPr="001F2A00">
        <w:rPr>
          <w:rFonts w:ascii="Angsana New" w:hAnsi="Angsana New" w:hint="cs"/>
          <w:spacing w:val="-4"/>
          <w:sz w:val="30"/>
          <w:szCs w:val="30"/>
          <w:cs/>
        </w:rPr>
        <w:t>เพื่อ</w:t>
      </w:r>
      <w:r w:rsidR="00523E37" w:rsidRPr="001F2A00">
        <w:rPr>
          <w:rFonts w:ascii="Angsana New" w:hAnsi="Angsana New" w:hint="cs"/>
          <w:spacing w:val="-4"/>
          <w:sz w:val="30"/>
          <w:szCs w:val="30"/>
          <w:cs/>
        </w:rPr>
        <w:t>ค้ำประกันผลงานเป็นจำนวนเงิน</w:t>
      </w:r>
      <w:bookmarkStart w:id="1" w:name="_Hlk15140898"/>
      <w:r w:rsidR="00A75352" w:rsidRPr="00B10056">
        <w:rPr>
          <w:rFonts w:ascii="Angsana New" w:hAnsi="Angsana New"/>
          <w:sz w:val="30"/>
          <w:szCs w:val="30"/>
        </w:rPr>
        <w:t xml:space="preserve"> </w:t>
      </w:r>
      <w:bookmarkEnd w:id="1"/>
      <w:r w:rsidR="0002631F">
        <w:rPr>
          <w:rFonts w:ascii="Angsana New" w:hAnsi="Angsana New"/>
          <w:sz w:val="30"/>
          <w:szCs w:val="30"/>
        </w:rPr>
        <w:t xml:space="preserve">77.4 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85.7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246306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246306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246306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246306">
        <w:rPr>
          <w:rFonts w:ascii="Angsana New" w:hAnsi="Angsana New"/>
          <w:sz w:val="30"/>
          <w:szCs w:val="30"/>
        </w:rPr>
        <w:t xml:space="preserve"> </w:t>
      </w:r>
      <w:r w:rsidR="0002631F">
        <w:rPr>
          <w:rFonts w:ascii="Angsana New" w:hAnsi="Angsana New"/>
          <w:sz w:val="30"/>
          <w:szCs w:val="30"/>
        </w:rPr>
        <w:t xml:space="preserve">9.9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>
        <w:rPr>
          <w:rFonts w:ascii="Angsana New" w:hAnsi="Angsana New"/>
          <w:sz w:val="30"/>
          <w:szCs w:val="30"/>
        </w:rPr>
        <w:br/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9.5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2B37CDCD" w14:textId="77777777" w:rsidR="00B53CB9" w:rsidRPr="00B10056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557AB9" w14:textId="38E05FF4" w:rsidR="00D44097" w:rsidRDefault="00FC687C" w:rsidP="00050731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 xml:space="preserve">31 </w:t>
      </w:r>
      <w:r w:rsidR="00BF1F4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F1F42">
        <w:rPr>
          <w:rFonts w:ascii="Angsana New" w:hAnsi="Angsana New"/>
          <w:sz w:val="30"/>
          <w:szCs w:val="30"/>
        </w:rPr>
        <w:t>2568</w:t>
      </w:r>
      <w:r w:rsidR="00BF1F42"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</w:t>
      </w:r>
      <w:r w:rsidR="00523E37" w:rsidRPr="00B10056">
        <w:rPr>
          <w:rFonts w:ascii="Angsana New" w:hAnsi="Angsana New" w:hint="cs"/>
          <w:sz w:val="30"/>
          <w:szCs w:val="30"/>
          <w:cs/>
        </w:rPr>
        <w:t>ห่</w:t>
      </w:r>
      <w:r w:rsidR="00523E37" w:rsidRPr="00B10056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="00523E37" w:rsidRPr="00B10056">
        <w:rPr>
          <w:rFonts w:ascii="Angsana New" w:hAnsi="Angsana New" w:hint="cs"/>
          <w:sz w:val="30"/>
          <w:szCs w:val="30"/>
          <w:cs/>
        </w:rPr>
        <w:t>เ</w:t>
      </w:r>
      <w:r w:rsidR="00523E37" w:rsidRPr="00B10056">
        <w:rPr>
          <w:rFonts w:ascii="Angsana New" w:hAnsi="Angsana New"/>
          <w:sz w:val="30"/>
          <w:szCs w:val="30"/>
          <w:cs/>
        </w:rPr>
        <w:t>ป็นจำนวนเงิน</w:t>
      </w:r>
      <w:bookmarkStart w:id="2" w:name="_Hlk15140909"/>
      <w:r w:rsidR="00982677" w:rsidRPr="00B10056">
        <w:rPr>
          <w:rFonts w:ascii="Angsana New" w:hAnsi="Angsana New"/>
          <w:sz w:val="30"/>
          <w:szCs w:val="30"/>
        </w:rPr>
        <w:t xml:space="preserve"> </w:t>
      </w:r>
      <w:bookmarkEnd w:id="2"/>
      <w:r w:rsidR="0002631F">
        <w:rPr>
          <w:rFonts w:ascii="Angsana New" w:hAnsi="Angsana New"/>
          <w:sz w:val="30"/>
          <w:szCs w:val="30"/>
        </w:rPr>
        <w:t>1.0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ล้านบาท</w:t>
      </w:r>
      <w:r w:rsidR="00523E37" w:rsidRPr="00B10056">
        <w:rPr>
          <w:rFonts w:ascii="Angsana New" w:hAnsi="Angsana New"/>
          <w:sz w:val="30"/>
          <w:szCs w:val="30"/>
        </w:rPr>
        <w:t> 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(31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D0BF2">
        <w:rPr>
          <w:rFonts w:ascii="Angsana New" w:hAnsi="Angsana New"/>
          <w:i/>
          <w:iCs/>
          <w:sz w:val="30"/>
          <w:szCs w:val="30"/>
        </w:rPr>
        <w:t>1.0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/>
          <w:sz w:val="30"/>
          <w:szCs w:val="30"/>
          <w:cs/>
        </w:rPr>
        <w:t xml:space="preserve"> </w:t>
      </w:r>
      <w:r w:rsidR="00156E08">
        <w:rPr>
          <w:rFonts w:ascii="Angsana New" w:hAnsi="Angsana New" w:hint="cs"/>
          <w:sz w:val="30"/>
          <w:szCs w:val="30"/>
          <w:cs/>
        </w:rPr>
        <w:t>เพื่อ</w:t>
      </w:r>
      <w:r w:rsidR="00156E08" w:rsidRPr="00B10056">
        <w:rPr>
          <w:rFonts w:ascii="Angsana New" w:hAnsi="Angsana New" w:hint="cs"/>
          <w:sz w:val="30"/>
          <w:szCs w:val="30"/>
          <w:cs/>
        </w:rPr>
        <w:t>ค้ำประกันผลงานเป็นจำนวนเงิน</w:t>
      </w:r>
      <w:r w:rsidR="0002631F">
        <w:rPr>
          <w:rFonts w:ascii="Angsana New" w:hAnsi="Angsana New"/>
          <w:sz w:val="30"/>
          <w:szCs w:val="30"/>
        </w:rPr>
        <w:t xml:space="preserve"> 71.5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10056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>
        <w:rPr>
          <w:rFonts w:ascii="Angsana New" w:hAnsi="Angsana New"/>
          <w:i/>
          <w:iCs/>
          <w:sz w:val="30"/>
          <w:szCs w:val="30"/>
        </w:rPr>
        <w:t>79.6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46306">
        <w:rPr>
          <w:rFonts w:ascii="Angsana New" w:hAnsi="Angsana New"/>
          <w:i/>
          <w:iCs/>
          <w:sz w:val="30"/>
          <w:szCs w:val="30"/>
        </w:rPr>
        <w:t xml:space="preserve"> </w:t>
      </w:r>
      <w:r w:rsidR="00156E08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156E08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3D6EAC">
        <w:rPr>
          <w:rFonts w:ascii="Angsana New" w:hAnsi="Angsana New" w:hint="cs"/>
          <w:sz w:val="30"/>
          <w:szCs w:val="30"/>
          <w:cs/>
        </w:rPr>
        <w:t>เ</w:t>
      </w:r>
      <w:r w:rsidR="00156E08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156E08">
        <w:rPr>
          <w:rFonts w:ascii="Angsana New" w:hAnsi="Angsana New"/>
          <w:sz w:val="30"/>
          <w:szCs w:val="30"/>
        </w:rPr>
        <w:t xml:space="preserve"> </w:t>
      </w:r>
      <w:r w:rsidR="0002631F">
        <w:rPr>
          <w:rFonts w:ascii="Angsana New" w:hAnsi="Angsana New"/>
          <w:sz w:val="30"/>
          <w:szCs w:val="30"/>
        </w:rPr>
        <w:t xml:space="preserve">4.3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>
        <w:rPr>
          <w:rFonts w:ascii="Angsana New" w:hAnsi="Angsana New"/>
          <w:sz w:val="30"/>
          <w:szCs w:val="30"/>
        </w:rPr>
        <w:br/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>
        <w:rPr>
          <w:rFonts w:ascii="Angsana New" w:hAnsi="Angsana New"/>
          <w:i/>
          <w:iCs/>
          <w:sz w:val="30"/>
          <w:szCs w:val="30"/>
        </w:rPr>
        <w:t>3.9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6A5E5DC3" w14:textId="77777777" w:rsidR="001D0BF2" w:rsidRPr="001D0BF2" w:rsidRDefault="001D0BF2" w:rsidP="00050731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40D338" w14:textId="74E6CECB" w:rsidR="00287AE4" w:rsidRDefault="00D44097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 xml:space="preserve">31 </w:t>
      </w:r>
      <w:r w:rsidR="00BF1F4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F1F42">
        <w:rPr>
          <w:rFonts w:ascii="Angsana New" w:hAnsi="Angsana New"/>
          <w:sz w:val="30"/>
          <w:szCs w:val="30"/>
        </w:rPr>
        <w:t>2568</w:t>
      </w:r>
      <w:r w:rsidR="00BF1F42"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="00F059AC">
        <w:rPr>
          <w:rFonts w:ascii="Angsana New" w:hAnsi="Angsana New"/>
          <w:sz w:val="30"/>
          <w:szCs w:val="30"/>
        </w:rPr>
        <w:t xml:space="preserve"> </w:t>
      </w:r>
      <w:r w:rsidR="0002631F">
        <w:rPr>
          <w:rFonts w:ascii="Angsana New" w:hAnsi="Angsana New"/>
          <w:sz w:val="30"/>
          <w:szCs w:val="30"/>
        </w:rPr>
        <w:t>2</w:t>
      </w:r>
      <w:r w:rsidR="005440BC">
        <w:rPr>
          <w:rFonts w:ascii="Angsana New" w:hAnsi="Angsana New"/>
          <w:sz w:val="30"/>
          <w:szCs w:val="30"/>
        </w:rPr>
        <w:t>35.5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10056">
        <w:rPr>
          <w:rFonts w:ascii="Angsana New" w:hAnsi="Angsana New"/>
          <w:i/>
          <w:iCs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31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239.0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C478464" w14:textId="77777777" w:rsidR="00FF5A08" w:rsidRDefault="00FF5A08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9C1A5C" w14:textId="1D065A0A" w:rsidR="00FF5A08" w:rsidRPr="00B10056" w:rsidRDefault="00FF5A08" w:rsidP="00FF5A08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6F90C290" w14:textId="77777777" w:rsidR="00FF5A08" w:rsidRDefault="00FF5A08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14827" w14:textId="6AEDD6BC" w:rsidR="00FE2AD8" w:rsidRPr="00FF5A08" w:rsidRDefault="00FF5A08" w:rsidP="00FF5A08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เมษายน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 w:rsidR="00281FEF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>เงินปันผลจากกำไร</w:t>
      </w:r>
      <w:r w:rsidR="005A3BF3">
        <w:rPr>
          <w:rFonts w:ascii="Angsana New" w:hAnsi="Angsana New" w:hint="cs"/>
          <w:sz w:val="30"/>
          <w:szCs w:val="30"/>
          <w:cs/>
        </w:rPr>
        <w:t>สุทธิ</w:t>
      </w:r>
      <w:r w:rsidRPr="00B10056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Pr="00B100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0.0</w:t>
      </w:r>
      <w:r>
        <w:rPr>
          <w:rFonts w:ascii="Angsana New" w:hAnsi="Angsana New"/>
          <w:sz w:val="30"/>
          <w:szCs w:val="30"/>
        </w:rPr>
        <w:t>5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24.60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เงินปันผลดังกล่าวจะจ่ายในเดือนพฤษภาคม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sectPr w:rsidR="00FE2AD8" w:rsidRPr="00FF5A08" w:rsidSect="00FD5A67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85AE" w14:textId="77777777" w:rsidR="00FB227B" w:rsidRDefault="00FB227B" w:rsidP="00FC04D5">
      <w:r>
        <w:separator/>
      </w:r>
    </w:p>
  </w:endnote>
  <w:endnote w:type="continuationSeparator" w:id="0">
    <w:p w14:paraId="4442E1BB" w14:textId="77777777" w:rsidR="00FB227B" w:rsidRDefault="00FB227B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49302" w14:textId="77777777" w:rsidR="00FB227B" w:rsidRDefault="00FB227B" w:rsidP="00FC04D5">
      <w:r>
        <w:separator/>
      </w:r>
    </w:p>
  </w:footnote>
  <w:footnote w:type="continuationSeparator" w:id="0">
    <w:p w14:paraId="2D6F2DE7" w14:textId="77777777" w:rsidR="00FB227B" w:rsidRDefault="00FB227B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7F4761" w14:textId="5791CA59" w:rsidR="004C086B" w:rsidRDefault="004C086B" w:rsidP="004C086B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="000C37C4">
      <w:rPr>
        <w:rFonts w:ascii="Angsana New" w:hAnsi="Angsana New"/>
        <w:b/>
        <w:bCs/>
        <w:sz w:val="32"/>
        <w:szCs w:val="32"/>
      </w:rPr>
      <w:t>31</w:t>
    </w:r>
    <w:r w:rsidR="000C37C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0C37C4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5F7F"/>
    <w:multiLevelType w:val="singleLevel"/>
    <w:tmpl w:val="89E0D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4"/>
  </w:num>
  <w:num w:numId="12" w16cid:durableId="1338076766">
    <w:abstractNumId w:val="12"/>
  </w:num>
  <w:num w:numId="13" w16cid:durableId="1755734970">
    <w:abstractNumId w:val="17"/>
  </w:num>
  <w:num w:numId="14" w16cid:durableId="960574881">
    <w:abstractNumId w:val="13"/>
  </w:num>
  <w:num w:numId="15" w16cid:durableId="141428454">
    <w:abstractNumId w:val="15"/>
  </w:num>
  <w:num w:numId="16" w16cid:durableId="1575166250">
    <w:abstractNumId w:val="18"/>
  </w:num>
  <w:num w:numId="17" w16cid:durableId="871654528">
    <w:abstractNumId w:val="11"/>
  </w:num>
  <w:num w:numId="18" w16cid:durableId="2069062661">
    <w:abstractNumId w:val="16"/>
  </w:num>
  <w:num w:numId="19" w16cid:durableId="312273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223876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1B5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08E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5F3D"/>
    <w:rsid w:val="0001625B"/>
    <w:rsid w:val="000163E8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1F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5A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4F5"/>
    <w:rsid w:val="000427C8"/>
    <w:rsid w:val="00042945"/>
    <w:rsid w:val="00042981"/>
    <w:rsid w:val="00043176"/>
    <w:rsid w:val="00043241"/>
    <w:rsid w:val="000447DF"/>
    <w:rsid w:val="000448BA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731"/>
    <w:rsid w:val="000509F3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A25"/>
    <w:rsid w:val="00070B78"/>
    <w:rsid w:val="00070CA6"/>
    <w:rsid w:val="000711A5"/>
    <w:rsid w:val="00071291"/>
    <w:rsid w:val="0007182F"/>
    <w:rsid w:val="00071CCC"/>
    <w:rsid w:val="00071E8B"/>
    <w:rsid w:val="0007238A"/>
    <w:rsid w:val="000723A8"/>
    <w:rsid w:val="0007288B"/>
    <w:rsid w:val="00072AAA"/>
    <w:rsid w:val="00072CD6"/>
    <w:rsid w:val="00072EA4"/>
    <w:rsid w:val="00072EF4"/>
    <w:rsid w:val="00072F33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43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74D"/>
    <w:rsid w:val="00090856"/>
    <w:rsid w:val="00090979"/>
    <w:rsid w:val="00090F16"/>
    <w:rsid w:val="00091A11"/>
    <w:rsid w:val="00091BEF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294"/>
    <w:rsid w:val="000979C5"/>
    <w:rsid w:val="00097A75"/>
    <w:rsid w:val="000A0193"/>
    <w:rsid w:val="000A02FD"/>
    <w:rsid w:val="000A0DA5"/>
    <w:rsid w:val="000A0F27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8C1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29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7C4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AB0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D7E37"/>
    <w:rsid w:val="000E0238"/>
    <w:rsid w:val="000E0E0E"/>
    <w:rsid w:val="000E0F49"/>
    <w:rsid w:val="000E0FDE"/>
    <w:rsid w:val="000E1158"/>
    <w:rsid w:val="000E16C6"/>
    <w:rsid w:val="000E18E1"/>
    <w:rsid w:val="000E1AA6"/>
    <w:rsid w:val="000E23A6"/>
    <w:rsid w:val="000E297D"/>
    <w:rsid w:val="000E37C0"/>
    <w:rsid w:val="000E3FA7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BCF"/>
    <w:rsid w:val="000F6C2D"/>
    <w:rsid w:val="000F7119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3ED"/>
    <w:rsid w:val="001166CA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2F0B"/>
    <w:rsid w:val="00123917"/>
    <w:rsid w:val="00123D2A"/>
    <w:rsid w:val="00124375"/>
    <w:rsid w:val="00124AB8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DF7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8DA"/>
    <w:rsid w:val="00137AC6"/>
    <w:rsid w:val="00137CA7"/>
    <w:rsid w:val="00137D86"/>
    <w:rsid w:val="00140B82"/>
    <w:rsid w:val="001426C4"/>
    <w:rsid w:val="00142901"/>
    <w:rsid w:val="00142A31"/>
    <w:rsid w:val="00142A5A"/>
    <w:rsid w:val="00142A69"/>
    <w:rsid w:val="00142B15"/>
    <w:rsid w:val="00143331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47C6C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6E08"/>
    <w:rsid w:val="001571A7"/>
    <w:rsid w:val="00157DFB"/>
    <w:rsid w:val="001604AD"/>
    <w:rsid w:val="001608A4"/>
    <w:rsid w:val="00160BA7"/>
    <w:rsid w:val="00161495"/>
    <w:rsid w:val="00161900"/>
    <w:rsid w:val="00161C8B"/>
    <w:rsid w:val="00161CBA"/>
    <w:rsid w:val="00162ED1"/>
    <w:rsid w:val="001633F6"/>
    <w:rsid w:val="001648CC"/>
    <w:rsid w:val="00164E6E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08C9"/>
    <w:rsid w:val="00171F22"/>
    <w:rsid w:val="001721D3"/>
    <w:rsid w:val="0017251D"/>
    <w:rsid w:val="00172729"/>
    <w:rsid w:val="001735F4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97A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2596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5389"/>
    <w:rsid w:val="0019623F"/>
    <w:rsid w:val="001965DB"/>
    <w:rsid w:val="0019660E"/>
    <w:rsid w:val="001966F9"/>
    <w:rsid w:val="0019673B"/>
    <w:rsid w:val="00196782"/>
    <w:rsid w:val="00197011"/>
    <w:rsid w:val="00197216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677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33A"/>
    <w:rsid w:val="001B446D"/>
    <w:rsid w:val="001B4936"/>
    <w:rsid w:val="001B4943"/>
    <w:rsid w:val="001B4D57"/>
    <w:rsid w:val="001B4F53"/>
    <w:rsid w:val="001B52C9"/>
    <w:rsid w:val="001B52E9"/>
    <w:rsid w:val="001B5FD9"/>
    <w:rsid w:val="001B62AE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559"/>
    <w:rsid w:val="001C1664"/>
    <w:rsid w:val="001C18C1"/>
    <w:rsid w:val="001C2688"/>
    <w:rsid w:val="001C2908"/>
    <w:rsid w:val="001C2E39"/>
    <w:rsid w:val="001C3739"/>
    <w:rsid w:val="001C39D0"/>
    <w:rsid w:val="001C3E44"/>
    <w:rsid w:val="001C40DD"/>
    <w:rsid w:val="001C4F8F"/>
    <w:rsid w:val="001C53A4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BF2"/>
    <w:rsid w:val="001D0F82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3784"/>
    <w:rsid w:val="001E3845"/>
    <w:rsid w:val="001E452C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CA9"/>
    <w:rsid w:val="001F1DBF"/>
    <w:rsid w:val="001F2A00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18"/>
    <w:rsid w:val="001F6EB9"/>
    <w:rsid w:val="001F7B41"/>
    <w:rsid w:val="001F7F83"/>
    <w:rsid w:val="00200218"/>
    <w:rsid w:val="002006C6"/>
    <w:rsid w:val="00200E07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EEC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704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306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8F7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09A8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6F7"/>
    <w:rsid w:val="00272809"/>
    <w:rsid w:val="00272827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012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1FEF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87B86"/>
    <w:rsid w:val="00290099"/>
    <w:rsid w:val="002903A2"/>
    <w:rsid w:val="00290824"/>
    <w:rsid w:val="00290EF1"/>
    <w:rsid w:val="002912DB"/>
    <w:rsid w:val="00291498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B6C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C9E"/>
    <w:rsid w:val="002A1E98"/>
    <w:rsid w:val="002A2760"/>
    <w:rsid w:val="002A30B7"/>
    <w:rsid w:val="002A3815"/>
    <w:rsid w:val="002A3AEF"/>
    <w:rsid w:val="002A3C40"/>
    <w:rsid w:val="002A3FA2"/>
    <w:rsid w:val="002A40F6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0C57"/>
    <w:rsid w:val="002B1319"/>
    <w:rsid w:val="002B13C1"/>
    <w:rsid w:val="002B1514"/>
    <w:rsid w:val="002B161A"/>
    <w:rsid w:val="002B1EA5"/>
    <w:rsid w:val="002B2A3A"/>
    <w:rsid w:val="002B2ECD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6149"/>
    <w:rsid w:val="002B645C"/>
    <w:rsid w:val="002B6AC4"/>
    <w:rsid w:val="002B6E11"/>
    <w:rsid w:val="002B783E"/>
    <w:rsid w:val="002B7B38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0F3"/>
    <w:rsid w:val="002C6580"/>
    <w:rsid w:val="002C670A"/>
    <w:rsid w:val="002C6AAD"/>
    <w:rsid w:val="002C6DDE"/>
    <w:rsid w:val="002C7101"/>
    <w:rsid w:val="002C71C3"/>
    <w:rsid w:val="002C725B"/>
    <w:rsid w:val="002C7D7C"/>
    <w:rsid w:val="002C7FED"/>
    <w:rsid w:val="002D00E4"/>
    <w:rsid w:val="002D1214"/>
    <w:rsid w:val="002D17FF"/>
    <w:rsid w:val="002D1CC9"/>
    <w:rsid w:val="002D2575"/>
    <w:rsid w:val="002D298A"/>
    <w:rsid w:val="002D3315"/>
    <w:rsid w:val="002D3F71"/>
    <w:rsid w:val="002D4C3C"/>
    <w:rsid w:val="002D4C94"/>
    <w:rsid w:val="002D4D24"/>
    <w:rsid w:val="002D4E40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0DA"/>
    <w:rsid w:val="002E4474"/>
    <w:rsid w:val="002E475B"/>
    <w:rsid w:val="002E4D76"/>
    <w:rsid w:val="002E561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06"/>
    <w:rsid w:val="002F54D1"/>
    <w:rsid w:val="002F559A"/>
    <w:rsid w:val="002F6057"/>
    <w:rsid w:val="002F687A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5A9"/>
    <w:rsid w:val="00307BDD"/>
    <w:rsid w:val="00307E98"/>
    <w:rsid w:val="00310194"/>
    <w:rsid w:val="0031019C"/>
    <w:rsid w:val="00310869"/>
    <w:rsid w:val="003108BE"/>
    <w:rsid w:val="00310A2A"/>
    <w:rsid w:val="00311002"/>
    <w:rsid w:val="0031108F"/>
    <w:rsid w:val="003110A0"/>
    <w:rsid w:val="003114DD"/>
    <w:rsid w:val="003117F7"/>
    <w:rsid w:val="00311C57"/>
    <w:rsid w:val="00311F4F"/>
    <w:rsid w:val="00312455"/>
    <w:rsid w:val="0031246D"/>
    <w:rsid w:val="003132C6"/>
    <w:rsid w:val="00313A16"/>
    <w:rsid w:val="00313A78"/>
    <w:rsid w:val="00313C55"/>
    <w:rsid w:val="00313FA1"/>
    <w:rsid w:val="00314246"/>
    <w:rsid w:val="003144CD"/>
    <w:rsid w:val="0031470A"/>
    <w:rsid w:val="00314B74"/>
    <w:rsid w:val="00315509"/>
    <w:rsid w:val="00315817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764D"/>
    <w:rsid w:val="003303F7"/>
    <w:rsid w:val="00330844"/>
    <w:rsid w:val="00330FD7"/>
    <w:rsid w:val="00331865"/>
    <w:rsid w:val="0033190B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0C5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3E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58F"/>
    <w:rsid w:val="00354A85"/>
    <w:rsid w:val="00354EE2"/>
    <w:rsid w:val="00355C43"/>
    <w:rsid w:val="00356E26"/>
    <w:rsid w:val="00357366"/>
    <w:rsid w:val="00357638"/>
    <w:rsid w:val="00357839"/>
    <w:rsid w:val="00360267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263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3C0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85A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989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1D"/>
    <w:rsid w:val="003B59F5"/>
    <w:rsid w:val="003B5C6F"/>
    <w:rsid w:val="003B5D1D"/>
    <w:rsid w:val="003B5EBA"/>
    <w:rsid w:val="003B6478"/>
    <w:rsid w:val="003B6AD2"/>
    <w:rsid w:val="003B6B6C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6EAC"/>
    <w:rsid w:val="003D7BCA"/>
    <w:rsid w:val="003D7E3B"/>
    <w:rsid w:val="003E05AE"/>
    <w:rsid w:val="003E06B0"/>
    <w:rsid w:val="003E0844"/>
    <w:rsid w:val="003E091C"/>
    <w:rsid w:val="003E0EE1"/>
    <w:rsid w:val="003E107D"/>
    <w:rsid w:val="003E195F"/>
    <w:rsid w:val="003E19FB"/>
    <w:rsid w:val="003E2309"/>
    <w:rsid w:val="003E2593"/>
    <w:rsid w:val="003E282E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6FD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2FB"/>
    <w:rsid w:val="004017C3"/>
    <w:rsid w:val="004018CE"/>
    <w:rsid w:val="0040205B"/>
    <w:rsid w:val="00402622"/>
    <w:rsid w:val="004026E6"/>
    <w:rsid w:val="004029DB"/>
    <w:rsid w:val="00402B9A"/>
    <w:rsid w:val="00402CEE"/>
    <w:rsid w:val="004033D0"/>
    <w:rsid w:val="00403AC5"/>
    <w:rsid w:val="004048E8"/>
    <w:rsid w:val="00405CD3"/>
    <w:rsid w:val="00405D8A"/>
    <w:rsid w:val="00405FB1"/>
    <w:rsid w:val="00406275"/>
    <w:rsid w:val="00406786"/>
    <w:rsid w:val="00406820"/>
    <w:rsid w:val="00407262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0F5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6A5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27921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155"/>
    <w:rsid w:val="0043736E"/>
    <w:rsid w:val="00437625"/>
    <w:rsid w:val="00437797"/>
    <w:rsid w:val="00437FE4"/>
    <w:rsid w:val="00440BF2"/>
    <w:rsid w:val="00440EE9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F6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87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0FDA"/>
    <w:rsid w:val="00471350"/>
    <w:rsid w:val="00471C06"/>
    <w:rsid w:val="00471C78"/>
    <w:rsid w:val="004724CF"/>
    <w:rsid w:val="004724FE"/>
    <w:rsid w:val="00472D52"/>
    <w:rsid w:val="00473281"/>
    <w:rsid w:val="004732AA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2869"/>
    <w:rsid w:val="00483133"/>
    <w:rsid w:val="00483538"/>
    <w:rsid w:val="00483BCB"/>
    <w:rsid w:val="004849DE"/>
    <w:rsid w:val="00484B90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751A"/>
    <w:rsid w:val="00487FDB"/>
    <w:rsid w:val="004901EF"/>
    <w:rsid w:val="0049034F"/>
    <w:rsid w:val="004904A8"/>
    <w:rsid w:val="00490BF7"/>
    <w:rsid w:val="00490D7A"/>
    <w:rsid w:val="00490FCE"/>
    <w:rsid w:val="004911CE"/>
    <w:rsid w:val="00491C53"/>
    <w:rsid w:val="00492B04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187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372"/>
    <w:rsid w:val="004B6D36"/>
    <w:rsid w:val="004B6E6B"/>
    <w:rsid w:val="004B71BE"/>
    <w:rsid w:val="004C03BE"/>
    <w:rsid w:val="004C03C2"/>
    <w:rsid w:val="004C086B"/>
    <w:rsid w:val="004C0A09"/>
    <w:rsid w:val="004C0A72"/>
    <w:rsid w:val="004C1062"/>
    <w:rsid w:val="004C1322"/>
    <w:rsid w:val="004C1946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57D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AF0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386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83C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66F"/>
    <w:rsid w:val="004E687A"/>
    <w:rsid w:val="004E6CE8"/>
    <w:rsid w:val="004E701E"/>
    <w:rsid w:val="004E7078"/>
    <w:rsid w:val="004E7D40"/>
    <w:rsid w:val="004F00DF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56A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204"/>
    <w:rsid w:val="0050335F"/>
    <w:rsid w:val="00503450"/>
    <w:rsid w:val="00503C30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C87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3136"/>
    <w:rsid w:val="00533245"/>
    <w:rsid w:val="00533683"/>
    <w:rsid w:val="0053403B"/>
    <w:rsid w:val="005347D9"/>
    <w:rsid w:val="00534BDA"/>
    <w:rsid w:val="00534F43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61F"/>
    <w:rsid w:val="00541D09"/>
    <w:rsid w:val="00541D24"/>
    <w:rsid w:val="005427F5"/>
    <w:rsid w:val="0054302C"/>
    <w:rsid w:val="0054323D"/>
    <w:rsid w:val="005434A2"/>
    <w:rsid w:val="0054369D"/>
    <w:rsid w:val="005440BC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0F5A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1EF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5AE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B1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41A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0C2"/>
    <w:rsid w:val="00580285"/>
    <w:rsid w:val="00580563"/>
    <w:rsid w:val="00580612"/>
    <w:rsid w:val="00580861"/>
    <w:rsid w:val="00580A46"/>
    <w:rsid w:val="00581285"/>
    <w:rsid w:val="00581333"/>
    <w:rsid w:val="005813D4"/>
    <w:rsid w:val="00581666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830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3BF3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24D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497A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209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395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B02"/>
    <w:rsid w:val="005E0C40"/>
    <w:rsid w:val="005E0F41"/>
    <w:rsid w:val="005E107B"/>
    <w:rsid w:val="005E11B5"/>
    <w:rsid w:val="005E15BA"/>
    <w:rsid w:val="005E1CFA"/>
    <w:rsid w:val="005E20C8"/>
    <w:rsid w:val="005E2115"/>
    <w:rsid w:val="005E22B3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D0E"/>
    <w:rsid w:val="005E7575"/>
    <w:rsid w:val="005E7A7E"/>
    <w:rsid w:val="005F01AB"/>
    <w:rsid w:val="005F0582"/>
    <w:rsid w:val="005F06AA"/>
    <w:rsid w:val="005F0792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0D13"/>
    <w:rsid w:val="006010DE"/>
    <w:rsid w:val="0060186E"/>
    <w:rsid w:val="00601885"/>
    <w:rsid w:val="00601A22"/>
    <w:rsid w:val="00601E9F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0E1"/>
    <w:rsid w:val="00615A35"/>
    <w:rsid w:val="00615B95"/>
    <w:rsid w:val="006161B0"/>
    <w:rsid w:val="006161CA"/>
    <w:rsid w:val="006164EA"/>
    <w:rsid w:val="00617029"/>
    <w:rsid w:val="00617056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2448"/>
    <w:rsid w:val="006229CE"/>
    <w:rsid w:val="00622C88"/>
    <w:rsid w:val="00624B17"/>
    <w:rsid w:val="00624B27"/>
    <w:rsid w:val="00624BFF"/>
    <w:rsid w:val="00624CC6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2CDE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00EE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7CC"/>
    <w:rsid w:val="00652864"/>
    <w:rsid w:val="00652D5D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584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3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639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CFB"/>
    <w:rsid w:val="006A0E83"/>
    <w:rsid w:val="006A0F87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156"/>
    <w:rsid w:val="006B5545"/>
    <w:rsid w:val="006B56EB"/>
    <w:rsid w:val="006B615E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6CFB"/>
    <w:rsid w:val="006E707E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C3B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7371"/>
    <w:rsid w:val="00707FF3"/>
    <w:rsid w:val="007100B5"/>
    <w:rsid w:val="007101B5"/>
    <w:rsid w:val="007101FA"/>
    <w:rsid w:val="007103E1"/>
    <w:rsid w:val="007106F3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4A5"/>
    <w:rsid w:val="00733CE6"/>
    <w:rsid w:val="00733D46"/>
    <w:rsid w:val="0073419C"/>
    <w:rsid w:val="007341E1"/>
    <w:rsid w:val="007343F6"/>
    <w:rsid w:val="00734A26"/>
    <w:rsid w:val="00734DAE"/>
    <w:rsid w:val="00735652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B03"/>
    <w:rsid w:val="00754D21"/>
    <w:rsid w:val="00754E8D"/>
    <w:rsid w:val="0075523C"/>
    <w:rsid w:val="0075528B"/>
    <w:rsid w:val="007553BB"/>
    <w:rsid w:val="007556A8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7C"/>
    <w:rsid w:val="00766C92"/>
    <w:rsid w:val="00766D1C"/>
    <w:rsid w:val="00767059"/>
    <w:rsid w:val="0076707C"/>
    <w:rsid w:val="00767B3D"/>
    <w:rsid w:val="00770312"/>
    <w:rsid w:val="00770AD6"/>
    <w:rsid w:val="00770EF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B3B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065"/>
    <w:rsid w:val="007911C4"/>
    <w:rsid w:val="00791245"/>
    <w:rsid w:val="00791628"/>
    <w:rsid w:val="007916BC"/>
    <w:rsid w:val="00791778"/>
    <w:rsid w:val="00791D8D"/>
    <w:rsid w:val="00792016"/>
    <w:rsid w:val="007920C7"/>
    <w:rsid w:val="00792168"/>
    <w:rsid w:val="007924A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6FCD"/>
    <w:rsid w:val="007974CC"/>
    <w:rsid w:val="007978BB"/>
    <w:rsid w:val="007A006C"/>
    <w:rsid w:val="007A0A1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248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7C"/>
    <w:rsid w:val="007D079B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07F"/>
    <w:rsid w:val="007D522F"/>
    <w:rsid w:val="007D5500"/>
    <w:rsid w:val="007D57F8"/>
    <w:rsid w:val="007D585D"/>
    <w:rsid w:val="007D5A16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9BC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E59"/>
    <w:rsid w:val="007F0F1C"/>
    <w:rsid w:val="007F1217"/>
    <w:rsid w:val="007F135D"/>
    <w:rsid w:val="007F157E"/>
    <w:rsid w:val="007F1B15"/>
    <w:rsid w:val="007F1CBE"/>
    <w:rsid w:val="007F22ED"/>
    <w:rsid w:val="007F2486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A43"/>
    <w:rsid w:val="00800E27"/>
    <w:rsid w:val="00800E35"/>
    <w:rsid w:val="00800FC8"/>
    <w:rsid w:val="00801020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2D34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C38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E4D"/>
    <w:rsid w:val="00834FA8"/>
    <w:rsid w:val="008352DF"/>
    <w:rsid w:val="008355D6"/>
    <w:rsid w:val="008357DA"/>
    <w:rsid w:val="00835F20"/>
    <w:rsid w:val="0083610C"/>
    <w:rsid w:val="00836BAB"/>
    <w:rsid w:val="00837290"/>
    <w:rsid w:val="008378D5"/>
    <w:rsid w:val="0084067F"/>
    <w:rsid w:val="00840898"/>
    <w:rsid w:val="008409EC"/>
    <w:rsid w:val="00840B6D"/>
    <w:rsid w:val="00841187"/>
    <w:rsid w:val="0084137B"/>
    <w:rsid w:val="008417F9"/>
    <w:rsid w:val="00841B20"/>
    <w:rsid w:val="00841D67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EBF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A80"/>
    <w:rsid w:val="00857E73"/>
    <w:rsid w:val="00857EC0"/>
    <w:rsid w:val="008603AE"/>
    <w:rsid w:val="008604A7"/>
    <w:rsid w:val="00860842"/>
    <w:rsid w:val="008608A1"/>
    <w:rsid w:val="008608E7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78E"/>
    <w:rsid w:val="00865CEC"/>
    <w:rsid w:val="00865F35"/>
    <w:rsid w:val="0086600A"/>
    <w:rsid w:val="00866194"/>
    <w:rsid w:val="00866476"/>
    <w:rsid w:val="00866535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677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09CD"/>
    <w:rsid w:val="00881098"/>
    <w:rsid w:val="0088122B"/>
    <w:rsid w:val="00881844"/>
    <w:rsid w:val="008819B8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061"/>
    <w:rsid w:val="008C1479"/>
    <w:rsid w:val="008C1E46"/>
    <w:rsid w:val="008C20FC"/>
    <w:rsid w:val="008C212B"/>
    <w:rsid w:val="008C2226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29C"/>
    <w:rsid w:val="008C68BB"/>
    <w:rsid w:val="008C6CBA"/>
    <w:rsid w:val="008C6E6C"/>
    <w:rsid w:val="008C70B7"/>
    <w:rsid w:val="008C72ED"/>
    <w:rsid w:val="008C738A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344A"/>
    <w:rsid w:val="008F42A2"/>
    <w:rsid w:val="008F4471"/>
    <w:rsid w:val="008F44AF"/>
    <w:rsid w:val="008F4DBD"/>
    <w:rsid w:val="008F4F0B"/>
    <w:rsid w:val="008F53C1"/>
    <w:rsid w:val="008F5B29"/>
    <w:rsid w:val="008F5E03"/>
    <w:rsid w:val="008F62DA"/>
    <w:rsid w:val="008F7200"/>
    <w:rsid w:val="008F736D"/>
    <w:rsid w:val="008F73BF"/>
    <w:rsid w:val="008F768E"/>
    <w:rsid w:val="008F7C75"/>
    <w:rsid w:val="008F7CA8"/>
    <w:rsid w:val="008F7E29"/>
    <w:rsid w:val="008F7EFD"/>
    <w:rsid w:val="00900235"/>
    <w:rsid w:val="00900250"/>
    <w:rsid w:val="009002BD"/>
    <w:rsid w:val="009003A5"/>
    <w:rsid w:val="0090064C"/>
    <w:rsid w:val="00900CD6"/>
    <w:rsid w:val="00900E90"/>
    <w:rsid w:val="00900F56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7347"/>
    <w:rsid w:val="0091776A"/>
    <w:rsid w:val="00917FF0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662B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61B3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8B6"/>
    <w:rsid w:val="00955F58"/>
    <w:rsid w:val="009566D7"/>
    <w:rsid w:val="00956E1A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2FD"/>
    <w:rsid w:val="00966B4B"/>
    <w:rsid w:val="00966B66"/>
    <w:rsid w:val="00966C9A"/>
    <w:rsid w:val="0096746A"/>
    <w:rsid w:val="009677CE"/>
    <w:rsid w:val="009678C3"/>
    <w:rsid w:val="00967E3E"/>
    <w:rsid w:val="0097032D"/>
    <w:rsid w:val="00970795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4BDC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4FF8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87E1B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466"/>
    <w:rsid w:val="009A393C"/>
    <w:rsid w:val="009A3F57"/>
    <w:rsid w:val="009A4488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035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4292"/>
    <w:rsid w:val="009E42FA"/>
    <w:rsid w:val="009E442B"/>
    <w:rsid w:val="009E5AA4"/>
    <w:rsid w:val="009E5BEE"/>
    <w:rsid w:val="009E5C1A"/>
    <w:rsid w:val="009E5CCC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9F7A08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71F"/>
    <w:rsid w:val="00A07A4A"/>
    <w:rsid w:val="00A07F52"/>
    <w:rsid w:val="00A105DA"/>
    <w:rsid w:val="00A1114E"/>
    <w:rsid w:val="00A111F8"/>
    <w:rsid w:val="00A111FE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376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4C55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320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0EF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6E2"/>
    <w:rsid w:val="00A569CB"/>
    <w:rsid w:val="00A56D60"/>
    <w:rsid w:val="00A56E03"/>
    <w:rsid w:val="00A56E2D"/>
    <w:rsid w:val="00A571A8"/>
    <w:rsid w:val="00A57237"/>
    <w:rsid w:val="00A57478"/>
    <w:rsid w:val="00A57849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2AE5"/>
    <w:rsid w:val="00A73049"/>
    <w:rsid w:val="00A7314D"/>
    <w:rsid w:val="00A7338C"/>
    <w:rsid w:val="00A7356E"/>
    <w:rsid w:val="00A7375D"/>
    <w:rsid w:val="00A73B7A"/>
    <w:rsid w:val="00A73EDF"/>
    <w:rsid w:val="00A74299"/>
    <w:rsid w:val="00A7492D"/>
    <w:rsid w:val="00A752C2"/>
    <w:rsid w:val="00A75352"/>
    <w:rsid w:val="00A7564A"/>
    <w:rsid w:val="00A75F1A"/>
    <w:rsid w:val="00A76253"/>
    <w:rsid w:val="00A7632D"/>
    <w:rsid w:val="00A766D0"/>
    <w:rsid w:val="00A76DF6"/>
    <w:rsid w:val="00A7702B"/>
    <w:rsid w:val="00A77176"/>
    <w:rsid w:val="00A771F1"/>
    <w:rsid w:val="00A7725A"/>
    <w:rsid w:val="00A77C13"/>
    <w:rsid w:val="00A803C3"/>
    <w:rsid w:val="00A8056B"/>
    <w:rsid w:val="00A8086F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68E"/>
    <w:rsid w:val="00A917CB"/>
    <w:rsid w:val="00A91CD3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324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0C8"/>
    <w:rsid w:val="00AB31AD"/>
    <w:rsid w:val="00AB32D5"/>
    <w:rsid w:val="00AB3A24"/>
    <w:rsid w:val="00AB3AF9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E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5F2D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55E"/>
    <w:rsid w:val="00B11728"/>
    <w:rsid w:val="00B129C3"/>
    <w:rsid w:val="00B130EA"/>
    <w:rsid w:val="00B132DB"/>
    <w:rsid w:val="00B138E5"/>
    <w:rsid w:val="00B13B08"/>
    <w:rsid w:val="00B14191"/>
    <w:rsid w:val="00B143C3"/>
    <w:rsid w:val="00B148B9"/>
    <w:rsid w:val="00B14B2F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141"/>
    <w:rsid w:val="00B345CD"/>
    <w:rsid w:val="00B34C3A"/>
    <w:rsid w:val="00B34CCC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29"/>
    <w:rsid w:val="00B46BEB"/>
    <w:rsid w:val="00B46FBC"/>
    <w:rsid w:val="00B474AF"/>
    <w:rsid w:val="00B47BFE"/>
    <w:rsid w:val="00B5082C"/>
    <w:rsid w:val="00B50ED3"/>
    <w:rsid w:val="00B50F35"/>
    <w:rsid w:val="00B51089"/>
    <w:rsid w:val="00B51372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433"/>
    <w:rsid w:val="00B7145C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3F79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4E"/>
    <w:rsid w:val="00BB4ABD"/>
    <w:rsid w:val="00BB4E83"/>
    <w:rsid w:val="00BB5181"/>
    <w:rsid w:val="00BB52E2"/>
    <w:rsid w:val="00BB58F7"/>
    <w:rsid w:val="00BB5BC1"/>
    <w:rsid w:val="00BB6E4B"/>
    <w:rsid w:val="00BB73D6"/>
    <w:rsid w:val="00BB7412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48B4"/>
    <w:rsid w:val="00BC5047"/>
    <w:rsid w:val="00BC51EF"/>
    <w:rsid w:val="00BC5C4B"/>
    <w:rsid w:val="00BC6796"/>
    <w:rsid w:val="00BC6FD5"/>
    <w:rsid w:val="00BC72A3"/>
    <w:rsid w:val="00BC72D4"/>
    <w:rsid w:val="00BC7FA5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0C7"/>
    <w:rsid w:val="00BD7985"/>
    <w:rsid w:val="00BD7A4E"/>
    <w:rsid w:val="00BD7CC6"/>
    <w:rsid w:val="00BD7F62"/>
    <w:rsid w:val="00BE0035"/>
    <w:rsid w:val="00BE06B4"/>
    <w:rsid w:val="00BE1050"/>
    <w:rsid w:val="00BE1140"/>
    <w:rsid w:val="00BE1C8F"/>
    <w:rsid w:val="00BE28F2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20A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42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E59"/>
    <w:rsid w:val="00BF7FF7"/>
    <w:rsid w:val="00C000EC"/>
    <w:rsid w:val="00C0014C"/>
    <w:rsid w:val="00C00435"/>
    <w:rsid w:val="00C00A87"/>
    <w:rsid w:val="00C00AAD"/>
    <w:rsid w:val="00C00CD7"/>
    <w:rsid w:val="00C00EF4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5E3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DA7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38E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1"/>
    <w:rsid w:val="00C455A8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461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36F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1F78"/>
    <w:rsid w:val="00C72607"/>
    <w:rsid w:val="00C7285A"/>
    <w:rsid w:val="00C72C5A"/>
    <w:rsid w:val="00C72E08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3E3"/>
    <w:rsid w:val="00C8057A"/>
    <w:rsid w:val="00C80679"/>
    <w:rsid w:val="00C80751"/>
    <w:rsid w:val="00C809CA"/>
    <w:rsid w:val="00C80D36"/>
    <w:rsid w:val="00C810AE"/>
    <w:rsid w:val="00C81768"/>
    <w:rsid w:val="00C83C17"/>
    <w:rsid w:val="00C83C68"/>
    <w:rsid w:val="00C83D70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C2F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2CE"/>
    <w:rsid w:val="00C934A7"/>
    <w:rsid w:val="00C93F6B"/>
    <w:rsid w:val="00C9407C"/>
    <w:rsid w:val="00C941CE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6BD"/>
    <w:rsid w:val="00CA67BA"/>
    <w:rsid w:val="00CA6913"/>
    <w:rsid w:val="00CA70F7"/>
    <w:rsid w:val="00CA7128"/>
    <w:rsid w:val="00CA7309"/>
    <w:rsid w:val="00CA76FF"/>
    <w:rsid w:val="00CA77B5"/>
    <w:rsid w:val="00CA7938"/>
    <w:rsid w:val="00CA79E6"/>
    <w:rsid w:val="00CA7AC3"/>
    <w:rsid w:val="00CA7F37"/>
    <w:rsid w:val="00CB01BE"/>
    <w:rsid w:val="00CB05E0"/>
    <w:rsid w:val="00CB0738"/>
    <w:rsid w:val="00CB08B8"/>
    <w:rsid w:val="00CB0F1B"/>
    <w:rsid w:val="00CB104D"/>
    <w:rsid w:val="00CB19EE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4EA4"/>
    <w:rsid w:val="00CB5373"/>
    <w:rsid w:val="00CB5439"/>
    <w:rsid w:val="00CB5ADC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4F0A"/>
    <w:rsid w:val="00CC5507"/>
    <w:rsid w:val="00CC578C"/>
    <w:rsid w:val="00CC5E83"/>
    <w:rsid w:val="00CC6107"/>
    <w:rsid w:val="00CC6ACA"/>
    <w:rsid w:val="00CC6C67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4E4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0C8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0764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8A7"/>
    <w:rsid w:val="00D00C73"/>
    <w:rsid w:val="00D010CD"/>
    <w:rsid w:val="00D01146"/>
    <w:rsid w:val="00D0119F"/>
    <w:rsid w:val="00D017A9"/>
    <w:rsid w:val="00D019FD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6BF0"/>
    <w:rsid w:val="00D07310"/>
    <w:rsid w:val="00D074DC"/>
    <w:rsid w:val="00D07833"/>
    <w:rsid w:val="00D078A4"/>
    <w:rsid w:val="00D07964"/>
    <w:rsid w:val="00D104FF"/>
    <w:rsid w:val="00D1067A"/>
    <w:rsid w:val="00D117A2"/>
    <w:rsid w:val="00D122D7"/>
    <w:rsid w:val="00D1238B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666C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597"/>
    <w:rsid w:val="00D2180E"/>
    <w:rsid w:val="00D21AF2"/>
    <w:rsid w:val="00D21B0B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161A"/>
    <w:rsid w:val="00D4177E"/>
    <w:rsid w:val="00D4191D"/>
    <w:rsid w:val="00D4194D"/>
    <w:rsid w:val="00D41F3A"/>
    <w:rsid w:val="00D42A56"/>
    <w:rsid w:val="00D42EFE"/>
    <w:rsid w:val="00D431A1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0E9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6C65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0612"/>
    <w:rsid w:val="00D7136F"/>
    <w:rsid w:val="00D7192A"/>
    <w:rsid w:val="00D71C4E"/>
    <w:rsid w:val="00D7268C"/>
    <w:rsid w:val="00D72BF8"/>
    <w:rsid w:val="00D7385F"/>
    <w:rsid w:val="00D74303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786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D7A"/>
    <w:rsid w:val="00D84F66"/>
    <w:rsid w:val="00D85323"/>
    <w:rsid w:val="00D85AC9"/>
    <w:rsid w:val="00D85E27"/>
    <w:rsid w:val="00D86293"/>
    <w:rsid w:val="00D8682C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82A"/>
    <w:rsid w:val="00D91957"/>
    <w:rsid w:val="00D91AF2"/>
    <w:rsid w:val="00D920C3"/>
    <w:rsid w:val="00D922D9"/>
    <w:rsid w:val="00D928CB"/>
    <w:rsid w:val="00D938D0"/>
    <w:rsid w:val="00D939CF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6FAD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976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2F3E"/>
    <w:rsid w:val="00DE359D"/>
    <w:rsid w:val="00DE3F0E"/>
    <w:rsid w:val="00DE4740"/>
    <w:rsid w:val="00DE602C"/>
    <w:rsid w:val="00DE622D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1F4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689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440"/>
    <w:rsid w:val="00E30934"/>
    <w:rsid w:val="00E30BF2"/>
    <w:rsid w:val="00E30E08"/>
    <w:rsid w:val="00E311A5"/>
    <w:rsid w:val="00E31343"/>
    <w:rsid w:val="00E32087"/>
    <w:rsid w:val="00E327EE"/>
    <w:rsid w:val="00E329C8"/>
    <w:rsid w:val="00E32A07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23E8"/>
    <w:rsid w:val="00E52624"/>
    <w:rsid w:val="00E54815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53E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289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4A4"/>
    <w:rsid w:val="00E835C8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A1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74F"/>
    <w:rsid w:val="00E94A6E"/>
    <w:rsid w:val="00E957D1"/>
    <w:rsid w:val="00E95E06"/>
    <w:rsid w:val="00E963D4"/>
    <w:rsid w:val="00E964F8"/>
    <w:rsid w:val="00E96A25"/>
    <w:rsid w:val="00E96A94"/>
    <w:rsid w:val="00E972F4"/>
    <w:rsid w:val="00E977C3"/>
    <w:rsid w:val="00E97A9D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C09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471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C74B3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3CE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006"/>
    <w:rsid w:val="00EF02C8"/>
    <w:rsid w:val="00EF04F2"/>
    <w:rsid w:val="00EF051E"/>
    <w:rsid w:val="00EF0E25"/>
    <w:rsid w:val="00EF1389"/>
    <w:rsid w:val="00EF1ED0"/>
    <w:rsid w:val="00EF2036"/>
    <w:rsid w:val="00EF2570"/>
    <w:rsid w:val="00EF267C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7B7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9AC"/>
    <w:rsid w:val="00F05CD6"/>
    <w:rsid w:val="00F064B4"/>
    <w:rsid w:val="00F067E8"/>
    <w:rsid w:val="00F0686E"/>
    <w:rsid w:val="00F06F4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C4"/>
    <w:rsid w:val="00F21BE3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2"/>
    <w:rsid w:val="00F30FC6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7DD"/>
    <w:rsid w:val="00F37928"/>
    <w:rsid w:val="00F37A78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479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766"/>
    <w:rsid w:val="00F51877"/>
    <w:rsid w:val="00F5198A"/>
    <w:rsid w:val="00F51AFE"/>
    <w:rsid w:val="00F51B5A"/>
    <w:rsid w:val="00F51C5C"/>
    <w:rsid w:val="00F51D6D"/>
    <w:rsid w:val="00F51DEB"/>
    <w:rsid w:val="00F51FE8"/>
    <w:rsid w:val="00F527D9"/>
    <w:rsid w:val="00F52A8E"/>
    <w:rsid w:val="00F52D92"/>
    <w:rsid w:val="00F52E0C"/>
    <w:rsid w:val="00F52F09"/>
    <w:rsid w:val="00F531AB"/>
    <w:rsid w:val="00F53902"/>
    <w:rsid w:val="00F539B7"/>
    <w:rsid w:val="00F53D67"/>
    <w:rsid w:val="00F53E64"/>
    <w:rsid w:val="00F54201"/>
    <w:rsid w:val="00F5473B"/>
    <w:rsid w:val="00F54EA0"/>
    <w:rsid w:val="00F54F34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1BE0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5F2B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064"/>
    <w:rsid w:val="00F9421E"/>
    <w:rsid w:val="00F944CC"/>
    <w:rsid w:val="00F94884"/>
    <w:rsid w:val="00F94969"/>
    <w:rsid w:val="00F94D79"/>
    <w:rsid w:val="00F94FC4"/>
    <w:rsid w:val="00F94FEB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588"/>
    <w:rsid w:val="00FA3704"/>
    <w:rsid w:val="00FA3B56"/>
    <w:rsid w:val="00FA3DF1"/>
    <w:rsid w:val="00FA3E76"/>
    <w:rsid w:val="00FA3F2A"/>
    <w:rsid w:val="00FA41AD"/>
    <w:rsid w:val="00FA4943"/>
    <w:rsid w:val="00FA502D"/>
    <w:rsid w:val="00FA5274"/>
    <w:rsid w:val="00FA5634"/>
    <w:rsid w:val="00FA5893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27B"/>
    <w:rsid w:val="00FB2401"/>
    <w:rsid w:val="00FB2470"/>
    <w:rsid w:val="00FB2550"/>
    <w:rsid w:val="00FB2BDF"/>
    <w:rsid w:val="00FB2C86"/>
    <w:rsid w:val="00FB2F49"/>
    <w:rsid w:val="00FB3094"/>
    <w:rsid w:val="00FB31AD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0D9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640A"/>
    <w:rsid w:val="00FC687C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A67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08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8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A8FE7-4600-4929-BC18-245411D80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13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Chanisda, Luangna</cp:lastModifiedBy>
  <cp:revision>2</cp:revision>
  <cp:lastPrinted>2025-05-02T10:04:00Z</cp:lastPrinted>
  <dcterms:created xsi:type="dcterms:W3CDTF">2025-05-04T12:39:00Z</dcterms:created>
  <dcterms:modified xsi:type="dcterms:W3CDTF">2025-05-04T12:39:00Z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