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61316A" w14:textId="601FF608" w:rsidR="00644987" w:rsidRPr="007916BC" w:rsidRDefault="00E835C8" w:rsidP="0034231D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</w:pPr>
      <w:r w:rsidRPr="007916BC">
        <w:rPr>
          <w:rFonts w:ascii="Angsana New" w:hAnsi="Angsana New" w:cs="Angsana New" w:hint="cs"/>
          <w:b w:val="0"/>
          <w:bCs/>
          <w:sz w:val="30"/>
          <w:szCs w:val="30"/>
          <w:cs/>
          <w:lang w:bidi="th-TH"/>
        </w:rPr>
        <w:t>ภ</w:t>
      </w:r>
      <w:r w:rsidR="00644987" w:rsidRPr="007916BC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หมายเหตุ</w:t>
      </w:r>
      <w:r w:rsidR="00644987" w:rsidRPr="007916BC">
        <w:rPr>
          <w:rFonts w:ascii="Angsana New" w:hAnsi="Angsana New" w:cs="Angsana New"/>
          <w:b w:val="0"/>
          <w:bCs/>
          <w:sz w:val="30"/>
          <w:szCs w:val="30"/>
        </w:rPr>
        <w:tab/>
      </w:r>
      <w:r w:rsidR="00644987" w:rsidRPr="007916BC">
        <w:rPr>
          <w:rFonts w:ascii="Angsana New" w:hAnsi="Angsana New" w:cs="Angsana New"/>
          <w:b w:val="0"/>
          <w:bCs/>
          <w:sz w:val="30"/>
          <w:szCs w:val="30"/>
          <w:cs/>
          <w:lang w:bidi="th-TH"/>
        </w:rPr>
        <w:t>สารบัญ</w:t>
      </w:r>
    </w:p>
    <w:p w14:paraId="13B1762B" w14:textId="77777777" w:rsidR="00644987" w:rsidRPr="007916BC" w:rsidRDefault="00644987" w:rsidP="0034231D">
      <w:pPr>
        <w:pStyle w:val="IndexHeading1"/>
        <w:spacing w:after="0" w:line="240" w:lineRule="auto"/>
        <w:ind w:left="1278" w:hanging="1278"/>
        <w:outlineLvl w:val="0"/>
        <w:rPr>
          <w:rFonts w:ascii="Angsana New" w:hAnsi="Angsana New" w:cs="Angsana New"/>
          <w:b w:val="0"/>
          <w:bCs/>
          <w:sz w:val="30"/>
          <w:szCs w:val="30"/>
          <w:lang w:bidi="th-TH"/>
        </w:rPr>
      </w:pPr>
    </w:p>
    <w:p w14:paraId="416F12ED" w14:textId="77777777" w:rsidR="00511D34" w:rsidRPr="007916BC" w:rsidRDefault="00511D34" w:rsidP="008C222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</w:rPr>
      </w:pPr>
      <w:r w:rsidRPr="007916BC">
        <w:rPr>
          <w:rFonts w:asciiTheme="majorBidi" w:hAnsiTheme="majorBidi" w:cstheme="majorBidi" w:hint="cs"/>
          <w:sz w:val="30"/>
          <w:szCs w:val="30"/>
          <w:cs/>
        </w:rPr>
        <w:t>เกณฑ์การจัดทำงบการเงินระหว่างกาล</w:t>
      </w:r>
    </w:p>
    <w:p w14:paraId="06D0906E" w14:textId="1F66F1BC" w:rsidR="00644987" w:rsidRPr="007916BC" w:rsidRDefault="00511D34" w:rsidP="008C222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7916BC"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</w:t>
      </w:r>
      <w:r w:rsidR="00644987" w:rsidRPr="007916BC">
        <w:rPr>
          <w:rFonts w:ascii="Angsana New" w:hAnsi="Angsana New"/>
          <w:sz w:val="30"/>
          <w:szCs w:val="30"/>
          <w:cs/>
        </w:rPr>
        <w:tab/>
      </w:r>
    </w:p>
    <w:p w14:paraId="5F9A382E" w14:textId="3451A621" w:rsidR="00511D34" w:rsidRPr="007916BC" w:rsidRDefault="00511D34" w:rsidP="008C222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</w:rPr>
      </w:pPr>
      <w:r w:rsidRPr="007916BC">
        <w:rPr>
          <w:rFonts w:asciiTheme="majorBidi" w:hAnsiTheme="majorBidi" w:cstheme="majorBidi" w:hint="cs"/>
          <w:sz w:val="30"/>
          <w:szCs w:val="30"/>
          <w:cs/>
        </w:rPr>
        <w:t>ลูกหนี้การค้า</w:t>
      </w:r>
    </w:p>
    <w:p w14:paraId="0A417A45" w14:textId="7A13AB29" w:rsidR="007D1CDE" w:rsidRPr="007916BC" w:rsidRDefault="007D1CDE" w:rsidP="008C222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</w:rPr>
      </w:pPr>
      <w:r w:rsidRPr="007916BC">
        <w:rPr>
          <w:rFonts w:ascii="Angsana New" w:hAnsi="Angsana New"/>
          <w:sz w:val="30"/>
          <w:szCs w:val="30"/>
          <w:cs/>
        </w:rPr>
        <w:t>ที่ดิน อาคารและอุปกรณ์</w:t>
      </w:r>
      <w:r w:rsidR="00340105" w:rsidRPr="007916BC">
        <w:rPr>
          <w:rFonts w:ascii="Angsana New" w:hAnsi="Angsana New" w:hint="cs"/>
          <w:sz w:val="30"/>
          <w:szCs w:val="30"/>
          <w:cs/>
        </w:rPr>
        <w:t xml:space="preserve"> </w:t>
      </w:r>
      <w:r w:rsidR="00340105" w:rsidRPr="007916BC">
        <w:rPr>
          <w:rFonts w:ascii="Angsana New" w:hAnsi="Angsana New"/>
          <w:sz w:val="30"/>
          <w:szCs w:val="30"/>
        </w:rPr>
        <w:t xml:space="preserve">/ </w:t>
      </w:r>
      <w:r w:rsidR="00340105" w:rsidRPr="007916BC">
        <w:rPr>
          <w:rFonts w:ascii="Angsana New" w:hAnsi="Angsana New" w:hint="cs"/>
          <w:sz w:val="30"/>
          <w:szCs w:val="30"/>
          <w:cs/>
          <w:lang w:eastAsia="ja-JP"/>
        </w:rPr>
        <w:t>สินทรัพย์สิทธิการใช้</w:t>
      </w:r>
    </w:p>
    <w:p w14:paraId="0CFC6649" w14:textId="77777777" w:rsidR="007F4F4E" w:rsidRPr="007916BC" w:rsidRDefault="007F4F4E" w:rsidP="008C222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</w:rPr>
      </w:pPr>
      <w:r w:rsidRPr="007916BC">
        <w:rPr>
          <w:rFonts w:ascii="Angsana New" w:hAnsi="Angsana New"/>
          <w:sz w:val="30"/>
          <w:szCs w:val="30"/>
          <w:cs/>
        </w:rPr>
        <w:t>หนี้สินที่มีภาระดอกเบี้ย</w:t>
      </w:r>
    </w:p>
    <w:p w14:paraId="239DAE2A" w14:textId="3F77FFC7" w:rsidR="007C0B34" w:rsidRPr="007916BC" w:rsidRDefault="00315926" w:rsidP="008C222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</w:rPr>
      </w:pPr>
      <w:r w:rsidRPr="007916BC">
        <w:rPr>
          <w:rFonts w:ascii="Angsana New" w:hAnsi="Angsana New"/>
          <w:sz w:val="30"/>
          <w:szCs w:val="30"/>
          <w:cs/>
        </w:rPr>
        <w:t>ส่วนงานดำเนินงานและการจำแนกรายได้</w:t>
      </w:r>
    </w:p>
    <w:p w14:paraId="799C56EC" w14:textId="0F586CCA" w:rsidR="005A2338" w:rsidRPr="007916BC" w:rsidRDefault="005A2338" w:rsidP="008C222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</w:rPr>
      </w:pPr>
      <w:r w:rsidRPr="007916BC">
        <w:rPr>
          <w:rFonts w:ascii="Angsana New" w:hAnsi="Angsana New" w:hint="cs"/>
          <w:sz w:val="30"/>
          <w:szCs w:val="30"/>
          <w:cs/>
        </w:rPr>
        <w:t>เงินปันผล</w:t>
      </w:r>
    </w:p>
    <w:p w14:paraId="1772E3EF" w14:textId="77777777" w:rsidR="0036488F" w:rsidRPr="007916BC" w:rsidRDefault="003A4FEE" w:rsidP="008C222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</w:rPr>
      </w:pPr>
      <w:r w:rsidRPr="007916BC">
        <w:rPr>
          <w:rFonts w:ascii="Angsana New" w:hAnsi="Angsana New" w:hint="cs"/>
          <w:sz w:val="30"/>
          <w:szCs w:val="30"/>
          <w:cs/>
        </w:rPr>
        <w:t>ภาษีเงินได้</w:t>
      </w:r>
    </w:p>
    <w:p w14:paraId="6DBB0065" w14:textId="77777777" w:rsidR="003A4FEE" w:rsidRPr="007916BC" w:rsidRDefault="003A4FEE" w:rsidP="008C222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</w:rPr>
      </w:pPr>
      <w:r w:rsidRPr="007916BC">
        <w:rPr>
          <w:rFonts w:ascii="Angsana New" w:hAnsi="Angsana New"/>
          <w:sz w:val="30"/>
          <w:szCs w:val="30"/>
          <w:cs/>
        </w:rPr>
        <w:t>เครื่องมือทางการเงิน</w:t>
      </w:r>
    </w:p>
    <w:p w14:paraId="2333E38C" w14:textId="6DFF599D" w:rsidR="003A4FEE" w:rsidRPr="007916BC" w:rsidRDefault="003A4FEE" w:rsidP="008C2226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rPr>
          <w:rFonts w:ascii="Angsana New" w:hAnsi="Angsana New"/>
          <w:sz w:val="30"/>
          <w:szCs w:val="30"/>
        </w:rPr>
      </w:pPr>
      <w:r w:rsidRPr="007916BC">
        <w:rPr>
          <w:rFonts w:ascii="Angsana New" w:hAnsi="Angsana New"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7C163A32" w14:textId="77777777" w:rsidR="00FE2AD8" w:rsidRPr="007916BC" w:rsidRDefault="00FE2AD8" w:rsidP="00FE2AD8">
      <w:pPr>
        <w:numPr>
          <w:ilvl w:val="0"/>
          <w:numId w:val="16"/>
        </w:numPr>
        <w:tabs>
          <w:tab w:val="clear" w:pos="227"/>
          <w:tab w:val="clear" w:pos="454"/>
          <w:tab w:val="clear" w:pos="680"/>
          <w:tab w:val="clear" w:pos="907"/>
          <w:tab w:val="left" w:pos="1260"/>
        </w:tabs>
        <w:spacing w:line="240" w:lineRule="auto"/>
        <w:rPr>
          <w:rFonts w:ascii="Angsana New" w:hAnsi="Angsana New"/>
          <w:sz w:val="30"/>
          <w:szCs w:val="30"/>
        </w:rPr>
      </w:pPr>
      <w:r w:rsidRPr="007916BC">
        <w:rPr>
          <w:rFonts w:ascii="Angsana New" w:hAnsi="Angsana New" w:hint="cs"/>
          <w:sz w:val="30"/>
          <w:szCs w:val="30"/>
          <w:cs/>
        </w:rPr>
        <w:t>เหตุการณ์ภายหลังรอบระยะเวลารายงาน</w:t>
      </w:r>
    </w:p>
    <w:p w14:paraId="781DD27E" w14:textId="77777777" w:rsidR="00FE2AD8" w:rsidRPr="007916BC" w:rsidRDefault="00FE2AD8" w:rsidP="00FE2A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</w:p>
    <w:p w14:paraId="04CF5584" w14:textId="77777777" w:rsidR="00AA43CA" w:rsidRPr="007916BC" w:rsidRDefault="00AA43CA" w:rsidP="00AA4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</w:p>
    <w:p w14:paraId="7F80668F" w14:textId="77777777" w:rsidR="00EF3C33" w:rsidRPr="007916BC" w:rsidRDefault="00EF3C33" w:rsidP="00EF3C3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</w:p>
    <w:p w14:paraId="7BEB684B" w14:textId="77777777" w:rsidR="00B157B3" w:rsidRPr="007916BC" w:rsidRDefault="00B157B3" w:rsidP="00B157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spacing w:line="240" w:lineRule="auto"/>
        <w:ind w:left="1260"/>
        <w:rPr>
          <w:rFonts w:ascii="Angsana New" w:hAnsi="Angsana New"/>
          <w:sz w:val="30"/>
          <w:szCs w:val="30"/>
        </w:rPr>
      </w:pPr>
    </w:p>
    <w:p w14:paraId="753754AE" w14:textId="77777777" w:rsidR="00523E37" w:rsidRPr="007916BC" w:rsidRDefault="0064498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sz w:val="30"/>
          <w:szCs w:val="30"/>
        </w:rPr>
      </w:pPr>
      <w:r w:rsidRPr="007916BC">
        <w:rPr>
          <w:rFonts w:ascii="Angsana New" w:hAnsi="Angsana New"/>
          <w:sz w:val="30"/>
          <w:szCs w:val="30"/>
          <w:cs/>
        </w:rPr>
        <w:br w:type="page"/>
      </w:r>
      <w:r w:rsidR="00523E37" w:rsidRPr="007916BC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523E37" w:rsidRPr="007916BC">
        <w:rPr>
          <w:rFonts w:ascii="Angsana New" w:hAnsi="Angsana New" w:hint="cs"/>
          <w:sz w:val="30"/>
          <w:szCs w:val="30"/>
          <w:cs/>
        </w:rPr>
        <w:t>ระหว่างกาล</w:t>
      </w:r>
      <w:r w:rsidR="00523E37" w:rsidRPr="007916BC">
        <w:rPr>
          <w:rFonts w:ascii="Angsana New" w:hAnsi="Angsana New"/>
          <w:sz w:val="30"/>
          <w:szCs w:val="30"/>
          <w:cs/>
        </w:rPr>
        <w:t>นี้</w:t>
      </w:r>
    </w:p>
    <w:p w14:paraId="66B89636" w14:textId="77777777" w:rsidR="00523E37" w:rsidRPr="007916BC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2679153" w14:textId="52381794" w:rsidR="00523E37" w:rsidRPr="007916BC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916BC">
        <w:rPr>
          <w:rFonts w:ascii="Angsana New" w:hAnsi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252F7F" w:rsidRPr="007916BC">
        <w:rPr>
          <w:rFonts w:ascii="Angsana New" w:hAnsi="Angsana New"/>
          <w:sz w:val="30"/>
          <w:szCs w:val="30"/>
        </w:rPr>
        <w:t xml:space="preserve"> </w:t>
      </w:r>
      <w:r w:rsidR="004724FE" w:rsidRPr="007916BC">
        <w:rPr>
          <w:rFonts w:ascii="Angsana New" w:hAnsi="Angsana New"/>
          <w:sz w:val="30"/>
          <w:szCs w:val="30"/>
          <w:lang w:eastAsia="ja-JP"/>
        </w:rPr>
        <w:t xml:space="preserve">7 </w:t>
      </w:r>
      <w:r w:rsidR="00DC0976" w:rsidRPr="007916BC">
        <w:rPr>
          <w:rFonts w:ascii="Angsana New" w:hAnsi="Angsana New" w:hint="cs"/>
          <w:sz w:val="30"/>
          <w:szCs w:val="30"/>
          <w:cs/>
          <w:lang w:eastAsia="ja-JP"/>
        </w:rPr>
        <w:t>พฤศจิกายน</w:t>
      </w:r>
      <w:r w:rsidR="00CD0A6C" w:rsidRPr="007916BC">
        <w:rPr>
          <w:rFonts w:ascii="Angsana New" w:hAnsi="Angsana New" w:hint="cs"/>
          <w:sz w:val="30"/>
          <w:szCs w:val="30"/>
          <w:cs/>
          <w:lang w:eastAsia="ja-JP"/>
        </w:rPr>
        <w:t xml:space="preserve"> </w:t>
      </w:r>
      <w:r w:rsidRPr="007916BC">
        <w:rPr>
          <w:rFonts w:ascii="Angsana New" w:hAnsi="Angsana New"/>
          <w:sz w:val="30"/>
          <w:szCs w:val="30"/>
          <w:lang w:eastAsia="ja-JP"/>
        </w:rPr>
        <w:t>25</w:t>
      </w:r>
      <w:r w:rsidRPr="007916BC">
        <w:rPr>
          <w:rFonts w:ascii="Angsana New" w:hAnsi="Angsana New" w:hint="cs"/>
          <w:sz w:val="30"/>
          <w:szCs w:val="30"/>
          <w:cs/>
          <w:lang w:eastAsia="ja-JP"/>
        </w:rPr>
        <w:t>6</w:t>
      </w:r>
      <w:r w:rsidR="001841E3" w:rsidRPr="007916BC">
        <w:rPr>
          <w:rFonts w:ascii="Angsana New" w:hAnsi="Angsana New"/>
          <w:sz w:val="30"/>
          <w:szCs w:val="30"/>
          <w:lang w:eastAsia="ja-JP"/>
        </w:rPr>
        <w:t>6</w:t>
      </w:r>
      <w:r w:rsidRPr="007916BC">
        <w:rPr>
          <w:rFonts w:ascii="Angsana New" w:hAnsi="Angsana New"/>
          <w:sz w:val="30"/>
          <w:szCs w:val="30"/>
        </w:rPr>
        <w:t xml:space="preserve"> </w:t>
      </w:r>
    </w:p>
    <w:p w14:paraId="680C321B" w14:textId="77777777" w:rsidR="00523E37" w:rsidRPr="007916BC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36EB205C" w14:textId="77777777" w:rsidR="00523E37" w:rsidRPr="007916BC" w:rsidRDefault="00523E37" w:rsidP="008C2226">
      <w:pPr>
        <w:pStyle w:val="Heading5"/>
        <w:numPr>
          <w:ilvl w:val="0"/>
          <w:numId w:val="17"/>
        </w:numPr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7916BC">
        <w:rPr>
          <w:rFonts w:ascii="Angsana New" w:hAnsi="Angsana New"/>
          <w:sz w:val="30"/>
          <w:szCs w:val="30"/>
          <w:cs/>
        </w:rPr>
        <w:t xml:space="preserve">เกณฑ์การจัดทำงบการเงินระหว่างกาล </w:t>
      </w:r>
    </w:p>
    <w:p w14:paraId="75452822" w14:textId="77777777" w:rsidR="00523E37" w:rsidRPr="007916BC" w:rsidRDefault="00523E37" w:rsidP="001227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sz w:val="30"/>
          <w:szCs w:val="30"/>
        </w:rPr>
      </w:pPr>
    </w:p>
    <w:p w14:paraId="00E91672" w14:textId="6AB1DAC4" w:rsidR="001227FF" w:rsidRPr="007916BC" w:rsidRDefault="001227FF" w:rsidP="00834B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7916BC">
        <w:rPr>
          <w:rFonts w:asciiTheme="majorBidi" w:hAnsiTheme="majorBidi" w:cstheme="majorBidi"/>
          <w:sz w:val="30"/>
          <w:szCs w:val="30"/>
          <w:cs/>
        </w:rPr>
        <w:t>งบการเงินระหว่างกาลแบบย่อนี้นำเสนอรายการในงบการเงินในรูปแบบเดียวกับงบการเงินประจำปีและจัดทำ</w:t>
      </w:r>
      <w:r w:rsidRPr="007916BC">
        <w:rPr>
          <w:rFonts w:asciiTheme="majorBidi" w:hAnsiTheme="majorBidi" w:cstheme="majorBidi"/>
          <w:sz w:val="30"/>
          <w:szCs w:val="30"/>
        </w:rPr>
        <w:br/>
      </w:r>
      <w:r w:rsidRPr="007916BC">
        <w:rPr>
          <w:rFonts w:asciiTheme="majorBidi" w:hAnsiTheme="majorBidi" w:cstheme="majorBidi"/>
          <w:sz w:val="30"/>
          <w:szCs w:val="30"/>
          <w:cs/>
        </w:rPr>
        <w:t xml:space="preserve">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Pr="007916BC">
        <w:rPr>
          <w:rFonts w:asciiTheme="majorBidi" w:hAnsiTheme="majorBidi" w:cstheme="majorBidi"/>
          <w:sz w:val="30"/>
          <w:szCs w:val="30"/>
        </w:rPr>
        <w:br/>
      </w:r>
      <w:r w:rsidRPr="007916BC">
        <w:rPr>
          <w:rFonts w:asciiTheme="majorBidi" w:hAnsiTheme="majorBidi" w:cstheme="majorBidi"/>
          <w:sz w:val="30"/>
          <w:szCs w:val="30"/>
          <w:cs/>
        </w:rPr>
        <w:t xml:space="preserve">ฉบับที่ </w:t>
      </w:r>
      <w:r w:rsidRPr="007916BC">
        <w:rPr>
          <w:rFonts w:asciiTheme="majorBidi" w:hAnsiTheme="majorBidi" w:cstheme="majorBidi"/>
          <w:sz w:val="30"/>
          <w:szCs w:val="30"/>
        </w:rPr>
        <w:t xml:space="preserve">34 </w:t>
      </w:r>
      <w:r w:rsidRPr="007916BC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7916BC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7916BC">
        <w:rPr>
          <w:rFonts w:asciiTheme="majorBidi" w:hAnsiTheme="majorBidi" w:cstheme="majorBidi"/>
          <w:sz w:val="30"/>
          <w:szCs w:val="30"/>
        </w:rPr>
        <w:t xml:space="preserve"> </w:t>
      </w:r>
      <w:r w:rsidRPr="007916BC">
        <w:rPr>
          <w:rFonts w:asciiTheme="majorBidi" w:hAnsiTheme="majorBidi" w:cstheme="majorBidi"/>
          <w:sz w:val="30"/>
          <w:szCs w:val="30"/>
          <w:cs/>
        </w:rPr>
        <w:t>รวมถึงแนวปฏิบัติทางการบัญชีที่ประกาศใช้โดยสภาวิชาชีพ</w:t>
      </w:r>
      <w:r w:rsidR="00834B8F" w:rsidRPr="007916BC">
        <w:rPr>
          <w:rFonts w:asciiTheme="majorBidi" w:hAnsiTheme="majorBidi" w:cstheme="majorBidi"/>
          <w:sz w:val="30"/>
          <w:szCs w:val="30"/>
          <w:cs/>
        </w:rPr>
        <w:br/>
      </w:r>
      <w:r w:rsidRPr="007916BC">
        <w:rPr>
          <w:rFonts w:asciiTheme="majorBidi" w:hAnsiTheme="majorBidi" w:cstheme="majorBidi"/>
          <w:sz w:val="30"/>
          <w:szCs w:val="30"/>
          <w:cs/>
        </w:rPr>
        <w:t>บัญช</w:t>
      </w:r>
      <w:r w:rsidR="00834B8F" w:rsidRPr="007916BC">
        <w:rPr>
          <w:rFonts w:asciiTheme="majorBidi" w:hAnsiTheme="majorBidi" w:cstheme="majorBidi" w:hint="cs"/>
          <w:sz w:val="30"/>
          <w:szCs w:val="30"/>
          <w:cs/>
        </w:rPr>
        <w:t>ี</w:t>
      </w:r>
      <w:r w:rsidRPr="007916BC">
        <w:rPr>
          <w:rFonts w:asciiTheme="majorBidi" w:hAnsiTheme="majorBidi" w:cstheme="majorBidi"/>
          <w:sz w:val="30"/>
          <w:szCs w:val="30"/>
          <w:cs/>
        </w:rPr>
        <w:t>ฯ</w:t>
      </w:r>
      <w:r w:rsidRPr="007916BC">
        <w:rPr>
          <w:rFonts w:asciiTheme="majorBidi" w:hAnsiTheme="majorBidi" w:cstheme="majorBidi"/>
          <w:color w:val="FF0000"/>
          <w:sz w:val="30"/>
          <w:szCs w:val="30"/>
          <w:cs/>
        </w:rPr>
        <w:t xml:space="preserve"> </w:t>
      </w:r>
      <w:r w:rsidRPr="007916BC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7916BC">
        <w:rPr>
          <w:rFonts w:asciiTheme="majorBidi" w:hAnsiTheme="majorBidi" w:cstheme="majorBidi"/>
          <w:sz w:val="30"/>
          <w:szCs w:val="30"/>
        </w:rPr>
        <w:t xml:space="preserve"> </w:t>
      </w:r>
      <w:r w:rsidRPr="007916BC">
        <w:rPr>
          <w:rFonts w:asciiTheme="majorBidi" w:eastAsia="Times New Roman" w:hAnsiTheme="majorBidi" w:cstheme="majorBidi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</w:t>
      </w:r>
      <w:r w:rsidRPr="007916BC">
        <w:rPr>
          <w:rFonts w:asciiTheme="majorBidi" w:eastAsia="Times New Roman" w:hAnsiTheme="majorBidi" w:cstheme="majorBidi"/>
          <w:sz w:val="30"/>
          <w:szCs w:val="30"/>
        </w:rPr>
        <w:br/>
      </w:r>
      <w:r w:rsidRPr="007916BC">
        <w:rPr>
          <w:rFonts w:asciiTheme="majorBidi" w:eastAsia="Times New Roman" w:hAnsiTheme="majorBidi" w:cstheme="majorBidi"/>
          <w:sz w:val="30"/>
          <w:szCs w:val="30"/>
          <w:cs/>
        </w:rPr>
        <w:t>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7916BC">
        <w:rPr>
          <w:rFonts w:asciiTheme="majorBidi" w:eastAsia="Times New Roman" w:hAnsiTheme="majorBidi" w:cstheme="majorBidi"/>
          <w:sz w:val="30"/>
          <w:szCs w:val="30"/>
        </w:rPr>
        <w:t xml:space="preserve"> 31 </w:t>
      </w:r>
      <w:r w:rsidRPr="007916BC">
        <w:rPr>
          <w:rFonts w:asciiTheme="majorBidi" w:eastAsia="Times New Roman" w:hAnsiTheme="majorBidi" w:cstheme="majorBidi"/>
          <w:sz w:val="30"/>
          <w:szCs w:val="30"/>
          <w:cs/>
        </w:rPr>
        <w:t>ธันวาคม</w:t>
      </w:r>
      <w:r w:rsidRPr="007916BC">
        <w:rPr>
          <w:rFonts w:asciiTheme="majorBidi" w:eastAsia="Times New Roman" w:hAnsiTheme="majorBidi" w:cstheme="majorBidi"/>
          <w:sz w:val="30"/>
          <w:szCs w:val="30"/>
        </w:rPr>
        <w:t xml:space="preserve"> 256</w:t>
      </w:r>
      <w:r w:rsidR="001841E3" w:rsidRPr="007916BC">
        <w:rPr>
          <w:rFonts w:asciiTheme="majorBidi" w:eastAsia="Times New Roman" w:hAnsiTheme="majorBidi" w:cstheme="majorBidi"/>
          <w:sz w:val="30"/>
          <w:szCs w:val="30"/>
        </w:rPr>
        <w:t>5</w:t>
      </w:r>
    </w:p>
    <w:p w14:paraId="090EBAAE" w14:textId="70B6A57C" w:rsidR="001227FF" w:rsidRPr="007916BC" w:rsidRDefault="001227FF" w:rsidP="001227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151C5F96" w14:textId="78688B8B" w:rsidR="001227FF" w:rsidRPr="007916BC" w:rsidRDefault="001227FF" w:rsidP="001227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7916BC">
        <w:rPr>
          <w:rFonts w:asciiTheme="majorBidi" w:hAnsiTheme="majorBidi" w:cstheme="majorBidi"/>
          <w:sz w:val="30"/>
          <w:szCs w:val="30"/>
          <w:cs/>
        </w:rPr>
        <w:t xml:space="preserve"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 </w:t>
      </w:r>
      <w:r w:rsidRPr="007916BC">
        <w:rPr>
          <w:rFonts w:asciiTheme="majorBidi" w:hAnsiTheme="majorBidi" w:cstheme="majorBidi"/>
          <w:sz w:val="30"/>
          <w:szCs w:val="30"/>
        </w:rPr>
        <w:t xml:space="preserve">31 </w:t>
      </w:r>
      <w:r w:rsidRPr="007916BC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7916BC">
        <w:rPr>
          <w:rFonts w:asciiTheme="majorBidi" w:hAnsiTheme="majorBidi" w:cstheme="majorBidi"/>
          <w:sz w:val="30"/>
          <w:szCs w:val="30"/>
        </w:rPr>
        <w:t>256</w:t>
      </w:r>
      <w:r w:rsidR="001841E3" w:rsidRPr="007916BC">
        <w:rPr>
          <w:rFonts w:asciiTheme="majorBidi" w:hAnsiTheme="majorBidi" w:cstheme="majorBidi"/>
          <w:sz w:val="30"/>
          <w:szCs w:val="30"/>
        </w:rPr>
        <w:t>5</w:t>
      </w:r>
    </w:p>
    <w:p w14:paraId="3202E5F0" w14:textId="77777777" w:rsidR="00523E37" w:rsidRPr="007916BC" w:rsidRDefault="00523E37" w:rsidP="00523E37">
      <w:pPr>
        <w:rPr>
          <w:rFonts w:ascii="Angsana New" w:hAnsi="Angsana New"/>
          <w:sz w:val="24"/>
          <w:szCs w:val="24"/>
          <w:lang w:eastAsia="x-none"/>
        </w:rPr>
      </w:pPr>
    </w:p>
    <w:p w14:paraId="343BF54A" w14:textId="77777777" w:rsidR="00523E37" w:rsidRPr="007916BC" w:rsidRDefault="00523E37" w:rsidP="008C2226">
      <w:pPr>
        <w:pStyle w:val="Heading5"/>
        <w:numPr>
          <w:ilvl w:val="0"/>
          <w:numId w:val="17"/>
        </w:numPr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</w:rPr>
      </w:pPr>
      <w:r w:rsidRPr="007916BC">
        <w:rPr>
          <w:rFonts w:ascii="Angsana New" w:hAnsi="Angsana New"/>
          <w:sz w:val="30"/>
          <w:szCs w:val="30"/>
          <w:cs/>
        </w:rPr>
        <w:t xml:space="preserve">บุคคลหรือกิจการที่เกี่ยวข้องกัน </w:t>
      </w:r>
    </w:p>
    <w:p w14:paraId="7B3DEE32" w14:textId="77777777" w:rsidR="00523E37" w:rsidRPr="007916BC" w:rsidRDefault="00523E37" w:rsidP="00523E37">
      <w:pPr>
        <w:rPr>
          <w:sz w:val="24"/>
          <w:szCs w:val="24"/>
          <w:cs/>
          <w:lang w:val="x-none" w:eastAsia="x-none"/>
        </w:rPr>
      </w:pPr>
    </w:p>
    <w:p w14:paraId="4FF311D3" w14:textId="42DBCAB2" w:rsidR="00D02EA0" w:rsidRPr="007916BC" w:rsidRDefault="002809DB" w:rsidP="00D02EA0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916BC">
        <w:rPr>
          <w:rFonts w:ascii="Angsana New" w:hAnsi="Angsana New" w:hint="cs"/>
          <w:sz w:val="30"/>
          <w:szCs w:val="30"/>
          <w:cs/>
        </w:rPr>
        <w:t>ความสัมพันธ์กับผู้บริหารสำคัญและบุคคลหรือกิจการที่เกี่ยวข้องกันอื่น</w:t>
      </w:r>
      <w:r w:rsidR="00D02EA0" w:rsidRPr="007916BC">
        <w:rPr>
          <w:rFonts w:ascii="Angsana New" w:hAnsi="Angsana New" w:hint="cs"/>
          <w:sz w:val="30"/>
          <w:szCs w:val="30"/>
          <w:cs/>
        </w:rPr>
        <w:t>ไม่</w:t>
      </w:r>
      <w:r w:rsidRPr="007916BC">
        <w:rPr>
          <w:rFonts w:ascii="Angsana New" w:hAnsi="Angsana New" w:hint="cs"/>
          <w:sz w:val="30"/>
          <w:szCs w:val="30"/>
          <w:cs/>
        </w:rPr>
        <w:t>มีการเปลี่ยนแปลงอย่างมีสาระสำคัญ</w:t>
      </w:r>
      <w:r w:rsidR="00C72E08" w:rsidRPr="007916BC">
        <w:rPr>
          <w:rFonts w:ascii="Angsana New" w:hAnsi="Angsana New" w:hint="cs"/>
          <w:sz w:val="30"/>
          <w:szCs w:val="30"/>
          <w:cs/>
        </w:rPr>
        <w:t xml:space="preserve"> </w:t>
      </w:r>
      <w:r w:rsidRPr="007916BC">
        <w:rPr>
          <w:rFonts w:ascii="Angsana New" w:hAnsi="Angsana New" w:hint="cs"/>
          <w:sz w:val="30"/>
          <w:szCs w:val="30"/>
          <w:cs/>
        </w:rPr>
        <w:t xml:space="preserve">จากงบการเงินสำหรับปีสิ้นสุดวันที่ </w:t>
      </w:r>
      <w:r w:rsidRPr="007916BC">
        <w:rPr>
          <w:rFonts w:ascii="Angsana New" w:hAnsi="Angsana New"/>
          <w:sz w:val="30"/>
          <w:szCs w:val="30"/>
        </w:rPr>
        <w:t xml:space="preserve">31 </w:t>
      </w:r>
      <w:r w:rsidRPr="007916BC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7916BC">
        <w:rPr>
          <w:rFonts w:ascii="Angsana New" w:hAnsi="Angsana New"/>
          <w:sz w:val="30"/>
          <w:szCs w:val="30"/>
        </w:rPr>
        <w:t>256</w:t>
      </w:r>
      <w:r w:rsidR="001841E3" w:rsidRPr="007916BC">
        <w:rPr>
          <w:rFonts w:ascii="Angsana New" w:hAnsi="Angsana New"/>
          <w:sz w:val="30"/>
          <w:szCs w:val="30"/>
        </w:rPr>
        <w:t>5</w:t>
      </w:r>
      <w:r w:rsidR="00CA7F37" w:rsidRPr="007916BC">
        <w:rPr>
          <w:rFonts w:ascii="Angsana New" w:hAnsi="Angsana New"/>
          <w:sz w:val="30"/>
          <w:szCs w:val="30"/>
        </w:rPr>
        <w:t xml:space="preserve"> </w:t>
      </w:r>
      <w:r w:rsidR="00C72E08" w:rsidRPr="007916BC">
        <w:rPr>
          <w:rFonts w:ascii="Angsana New" w:hAnsi="Angsana New" w:hint="cs"/>
          <w:sz w:val="30"/>
          <w:szCs w:val="30"/>
          <w:cs/>
        </w:rPr>
        <w:t>อย่างไรก็ตามความสัมพันธ์ที่มีกับบริษัทย่อยมีการเปลี่ยนแปลงอย่างมีสาระสำคัญดังนี้</w:t>
      </w:r>
    </w:p>
    <w:p w14:paraId="127DA60C" w14:textId="77777777" w:rsidR="005A7499" w:rsidRPr="007916BC" w:rsidRDefault="005A7499" w:rsidP="002809DB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3AB33D85" w14:textId="7957D9BF" w:rsidR="00D02EA0" w:rsidRPr="007916BC" w:rsidRDefault="00D02EA0" w:rsidP="002809DB">
      <w:pPr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916BC">
        <w:rPr>
          <w:rFonts w:ascii="Angsana New" w:hAnsi="Angsana New" w:hint="cs"/>
          <w:i/>
          <w:iCs/>
          <w:sz w:val="30"/>
          <w:szCs w:val="30"/>
          <w:cs/>
        </w:rPr>
        <w:t>การเพิ่มขึ้นของบริษัทย่อยทางอ้อม</w:t>
      </w:r>
    </w:p>
    <w:p w14:paraId="1D0953F7" w14:textId="09E6F1EA" w:rsidR="00CA7F37" w:rsidRPr="007916BC" w:rsidRDefault="00CA7F37" w:rsidP="002809DB">
      <w:pPr>
        <w:ind w:left="540"/>
        <w:jc w:val="thaiDistribute"/>
        <w:rPr>
          <w:rFonts w:ascii="Angsana New" w:hAnsi="Angsana New"/>
          <w:sz w:val="24"/>
          <w:szCs w:val="24"/>
        </w:rPr>
      </w:pPr>
    </w:p>
    <w:p w14:paraId="741EFF34" w14:textId="1CD2F61B" w:rsidR="00CA7F37" w:rsidRPr="007916BC" w:rsidRDefault="00CA7F37" w:rsidP="00124AB8">
      <w:pPr>
        <w:tabs>
          <w:tab w:val="clear" w:pos="680"/>
          <w:tab w:val="left" w:pos="540"/>
        </w:tabs>
        <w:ind w:left="540"/>
        <w:jc w:val="both"/>
        <w:rPr>
          <w:rFonts w:ascii="Angsana New" w:hAnsi="Angsana New"/>
          <w:sz w:val="30"/>
          <w:szCs w:val="30"/>
        </w:rPr>
      </w:pPr>
      <w:r w:rsidRPr="007916BC">
        <w:rPr>
          <w:rFonts w:ascii="Angsana New" w:hAnsi="Angsana New" w:hint="cs"/>
          <w:sz w:val="30"/>
          <w:szCs w:val="30"/>
          <w:cs/>
        </w:rPr>
        <w:t>ในการประชุมคณะกรรมการของบริษัทเมื่อวันที่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="006A7F6A" w:rsidRPr="007916BC">
        <w:rPr>
          <w:rFonts w:ascii="Angsana New" w:hAnsi="Angsana New"/>
          <w:sz w:val="30"/>
          <w:szCs w:val="30"/>
        </w:rPr>
        <w:t>8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Pr="007916BC">
        <w:rPr>
          <w:rFonts w:ascii="Angsana New" w:hAnsi="Angsana New" w:hint="cs"/>
          <w:sz w:val="30"/>
          <w:szCs w:val="30"/>
          <w:cs/>
        </w:rPr>
        <w:t>สิงหาคม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="006A7F6A" w:rsidRPr="007916BC">
        <w:rPr>
          <w:rFonts w:ascii="Angsana New" w:hAnsi="Angsana New"/>
          <w:sz w:val="30"/>
          <w:szCs w:val="30"/>
        </w:rPr>
        <w:t>2566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Pr="007916BC">
        <w:rPr>
          <w:rFonts w:ascii="Angsana New" w:hAnsi="Angsana New" w:hint="cs"/>
          <w:sz w:val="30"/>
          <w:szCs w:val="30"/>
          <w:cs/>
        </w:rPr>
        <w:t>คณะกรรมการมีมติอนุมัติจัดตั้งบริษัท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Pr="007916BC">
        <w:rPr>
          <w:rFonts w:ascii="Angsana New" w:hAnsi="Angsana New" w:hint="cs"/>
          <w:sz w:val="30"/>
          <w:szCs w:val="30"/>
          <w:cs/>
        </w:rPr>
        <w:t>แอลอีเอส</w:t>
      </w:r>
      <w:r w:rsidR="00124AB8" w:rsidRPr="007916BC">
        <w:rPr>
          <w:rFonts w:ascii="Angsana New" w:hAnsi="Angsana New" w:hint="cs"/>
          <w:sz w:val="30"/>
          <w:szCs w:val="30"/>
          <w:cs/>
        </w:rPr>
        <w:t xml:space="preserve"> </w:t>
      </w:r>
      <w:r w:rsidRPr="007916BC">
        <w:rPr>
          <w:rFonts w:ascii="Angsana New" w:hAnsi="Angsana New" w:hint="cs"/>
          <w:sz w:val="30"/>
          <w:szCs w:val="30"/>
          <w:cs/>
        </w:rPr>
        <w:t>พลัส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Pr="007916BC">
        <w:rPr>
          <w:rFonts w:ascii="Angsana New" w:hAnsi="Angsana New" w:hint="cs"/>
          <w:sz w:val="30"/>
          <w:szCs w:val="30"/>
          <w:cs/>
        </w:rPr>
        <w:t>จำกัด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Pr="007916BC">
        <w:rPr>
          <w:rFonts w:ascii="Angsana New" w:hAnsi="Angsana New" w:hint="cs"/>
          <w:sz w:val="30"/>
          <w:szCs w:val="30"/>
          <w:cs/>
        </w:rPr>
        <w:t>ภายใต้การดำเนินงานของบริษัท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Pr="007916BC">
        <w:rPr>
          <w:rFonts w:ascii="Angsana New" w:hAnsi="Angsana New" w:hint="cs"/>
          <w:sz w:val="30"/>
          <w:szCs w:val="30"/>
          <w:cs/>
        </w:rPr>
        <w:t>แอล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Pr="007916BC">
        <w:rPr>
          <w:rFonts w:ascii="Angsana New" w:hAnsi="Angsana New" w:hint="cs"/>
          <w:sz w:val="30"/>
          <w:szCs w:val="30"/>
          <w:cs/>
        </w:rPr>
        <w:t>แอนด์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Pr="007916BC">
        <w:rPr>
          <w:rFonts w:ascii="Angsana New" w:hAnsi="Angsana New" w:hint="cs"/>
          <w:sz w:val="30"/>
          <w:szCs w:val="30"/>
          <w:cs/>
        </w:rPr>
        <w:t>อี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Pr="007916BC">
        <w:rPr>
          <w:rFonts w:ascii="Angsana New" w:hAnsi="Angsana New" w:hint="cs"/>
          <w:sz w:val="30"/>
          <w:szCs w:val="30"/>
          <w:cs/>
        </w:rPr>
        <w:t>โซลิดสเตท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Pr="007916BC">
        <w:rPr>
          <w:rFonts w:ascii="Angsana New" w:hAnsi="Angsana New" w:hint="cs"/>
          <w:sz w:val="30"/>
          <w:szCs w:val="30"/>
          <w:cs/>
        </w:rPr>
        <w:t>จำกัด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Pr="007916BC">
        <w:rPr>
          <w:rFonts w:ascii="Angsana New" w:hAnsi="Angsana New" w:hint="cs"/>
          <w:sz w:val="30"/>
          <w:szCs w:val="30"/>
          <w:cs/>
        </w:rPr>
        <w:t>ซึ่งเป็นบริษัทย่อยทางตรงของบริษั</w:t>
      </w:r>
      <w:r w:rsidR="00124AB8" w:rsidRPr="007916BC">
        <w:rPr>
          <w:rFonts w:ascii="Angsana New" w:hAnsi="Angsana New" w:hint="cs"/>
          <w:sz w:val="30"/>
          <w:szCs w:val="30"/>
          <w:cs/>
        </w:rPr>
        <w:t>ท</w:t>
      </w:r>
      <w:r w:rsidRPr="007916BC">
        <w:rPr>
          <w:rFonts w:ascii="Angsana New" w:hAnsi="Angsana New" w:hint="cs"/>
          <w:sz w:val="30"/>
          <w:szCs w:val="30"/>
          <w:cs/>
        </w:rPr>
        <w:t>โดยมีทุนจดทะเบียนเป็นจำนวนเงิน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="006A7F6A" w:rsidRPr="007916BC">
        <w:rPr>
          <w:rFonts w:ascii="Angsana New" w:hAnsi="Angsana New"/>
          <w:sz w:val="30"/>
          <w:szCs w:val="30"/>
        </w:rPr>
        <w:t xml:space="preserve">5,000,000 </w:t>
      </w:r>
      <w:r w:rsidRPr="007916BC">
        <w:rPr>
          <w:rFonts w:ascii="Angsana New" w:hAnsi="Angsana New" w:hint="cs"/>
          <w:sz w:val="30"/>
          <w:szCs w:val="30"/>
          <w:cs/>
        </w:rPr>
        <w:t>บาท</w:t>
      </w:r>
    </w:p>
    <w:p w14:paraId="5708BE1D" w14:textId="77777777" w:rsidR="004E5E5C" w:rsidRPr="007916BC" w:rsidRDefault="004E5E5C" w:rsidP="00CA7F37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09AD2F44" w14:textId="77777777" w:rsidR="004E5E5C" w:rsidRPr="007916BC" w:rsidRDefault="004E5E5C" w:rsidP="00CA7F3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5F50C137" w14:textId="77777777" w:rsidR="004E5E5C" w:rsidRPr="007916BC" w:rsidRDefault="004E5E5C" w:rsidP="00CA7F37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17A0514C" w14:textId="4E61F4D5" w:rsidR="005A7499" w:rsidRPr="007916BC" w:rsidRDefault="008E6C25" w:rsidP="00CA7F37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7916BC">
        <w:rPr>
          <w:rFonts w:ascii="Angsana New" w:hAnsi="Angsana New" w:hint="cs"/>
          <w:sz w:val="30"/>
          <w:szCs w:val="30"/>
          <w:cs/>
        </w:rPr>
        <w:lastRenderedPageBreak/>
        <w:t>ต่อมาเมื่อวันที่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="00E835C8" w:rsidRPr="007916BC">
        <w:rPr>
          <w:rFonts w:ascii="Angsana New" w:hAnsi="Angsana New"/>
          <w:sz w:val="30"/>
          <w:szCs w:val="30"/>
        </w:rPr>
        <w:t>23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Pr="007916BC">
        <w:rPr>
          <w:rFonts w:ascii="Angsana New" w:hAnsi="Angsana New" w:hint="cs"/>
          <w:sz w:val="30"/>
          <w:szCs w:val="30"/>
          <w:cs/>
        </w:rPr>
        <w:t>สิงหาคม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="00E835C8" w:rsidRPr="007916BC">
        <w:rPr>
          <w:rFonts w:ascii="Angsana New" w:hAnsi="Angsana New"/>
          <w:sz w:val="30"/>
          <w:szCs w:val="30"/>
        </w:rPr>
        <w:t>2566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Pr="007916BC">
        <w:rPr>
          <w:rFonts w:ascii="Angsana New" w:hAnsi="Angsana New" w:hint="cs"/>
          <w:sz w:val="30"/>
          <w:szCs w:val="30"/>
          <w:cs/>
        </w:rPr>
        <w:t>บริษัท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Pr="007916BC">
        <w:rPr>
          <w:rFonts w:ascii="Angsana New" w:hAnsi="Angsana New" w:hint="cs"/>
          <w:sz w:val="30"/>
          <w:szCs w:val="30"/>
          <w:cs/>
        </w:rPr>
        <w:t>แอลอีเอส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Pr="007916BC">
        <w:rPr>
          <w:rFonts w:ascii="Angsana New" w:hAnsi="Angsana New" w:hint="cs"/>
          <w:sz w:val="30"/>
          <w:szCs w:val="30"/>
          <w:cs/>
        </w:rPr>
        <w:t>พลัส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Pr="007916BC">
        <w:rPr>
          <w:rFonts w:ascii="Angsana New" w:hAnsi="Angsana New" w:hint="cs"/>
          <w:sz w:val="30"/>
          <w:szCs w:val="30"/>
          <w:cs/>
        </w:rPr>
        <w:t>จำกัด</w:t>
      </w:r>
      <w:r w:rsidR="004F00DF" w:rsidRPr="007916BC">
        <w:rPr>
          <w:rFonts w:ascii="Angsana New" w:hAnsi="Angsana New" w:hint="cs"/>
          <w:sz w:val="30"/>
          <w:szCs w:val="30"/>
          <w:cs/>
        </w:rPr>
        <w:t>ซึ่งประกอบกิจการค้าผลิตภัณฑ์โคมไฟฟ้า</w:t>
      </w:r>
      <w:r w:rsidR="004F00DF" w:rsidRPr="007916BC">
        <w:rPr>
          <w:rFonts w:ascii="Angsana New" w:hAnsi="Angsana New"/>
          <w:sz w:val="30"/>
          <w:szCs w:val="30"/>
          <w:cs/>
        </w:rPr>
        <w:t xml:space="preserve"> </w:t>
      </w:r>
      <w:r w:rsidR="004F00DF" w:rsidRPr="007916BC">
        <w:rPr>
          <w:rFonts w:ascii="Angsana New" w:hAnsi="Angsana New" w:hint="cs"/>
          <w:sz w:val="30"/>
          <w:szCs w:val="30"/>
          <w:cs/>
        </w:rPr>
        <w:t>หลอดไฟฟ้า</w:t>
      </w:r>
      <w:r w:rsidR="004F00DF" w:rsidRPr="007916BC">
        <w:rPr>
          <w:rFonts w:ascii="Angsana New" w:hAnsi="Angsana New"/>
          <w:sz w:val="30"/>
          <w:szCs w:val="30"/>
          <w:cs/>
        </w:rPr>
        <w:t xml:space="preserve"> </w:t>
      </w:r>
      <w:r w:rsidR="004F00DF" w:rsidRPr="007916BC">
        <w:rPr>
          <w:rFonts w:ascii="Angsana New" w:hAnsi="Angsana New" w:hint="cs"/>
          <w:sz w:val="30"/>
          <w:szCs w:val="30"/>
          <w:cs/>
        </w:rPr>
        <w:t>อุปกรณ์แสงสว่างที่ใช้ผลิตภัณฑ์</w:t>
      </w:r>
      <w:r w:rsidR="004F00DF" w:rsidRPr="007916BC">
        <w:rPr>
          <w:rFonts w:ascii="Angsana New" w:hAnsi="Angsana New"/>
          <w:sz w:val="30"/>
          <w:szCs w:val="30"/>
          <w:cs/>
        </w:rPr>
        <w:t xml:space="preserve"> </w:t>
      </w:r>
      <w:r w:rsidR="004F00DF" w:rsidRPr="007916BC">
        <w:rPr>
          <w:rFonts w:ascii="Angsana New" w:hAnsi="Angsana New"/>
          <w:sz w:val="30"/>
          <w:szCs w:val="30"/>
        </w:rPr>
        <w:t>LED</w:t>
      </w:r>
      <w:r w:rsidR="004F00DF" w:rsidRPr="007916BC">
        <w:rPr>
          <w:rFonts w:ascii="Angsana New" w:hAnsi="Angsana New" w:hint="cs"/>
          <w:sz w:val="30"/>
          <w:szCs w:val="30"/>
          <w:cs/>
        </w:rPr>
        <w:t xml:space="preserve"> </w:t>
      </w:r>
      <w:r w:rsidRPr="007916BC">
        <w:rPr>
          <w:rFonts w:ascii="Angsana New" w:hAnsi="Angsana New" w:hint="cs"/>
          <w:sz w:val="30"/>
          <w:szCs w:val="30"/>
          <w:cs/>
        </w:rPr>
        <w:t>ได้จดทะเบียนเป็นนิติบุคคลกับ</w:t>
      </w:r>
      <w:r w:rsidR="004F00DF" w:rsidRPr="007916BC">
        <w:rPr>
          <w:rFonts w:ascii="Angsana New" w:hAnsi="Angsana New" w:hint="cs"/>
          <w:sz w:val="30"/>
          <w:szCs w:val="30"/>
          <w:cs/>
        </w:rPr>
        <w:t>กระทรวงพาณิชย์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Pr="007916BC">
        <w:rPr>
          <w:rFonts w:ascii="Angsana New" w:hAnsi="Angsana New" w:hint="cs"/>
          <w:sz w:val="30"/>
          <w:szCs w:val="30"/>
          <w:cs/>
        </w:rPr>
        <w:t>และในวันเดียวกันบริษัท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Pr="007916BC">
        <w:rPr>
          <w:rFonts w:ascii="Angsana New" w:hAnsi="Angsana New" w:hint="cs"/>
          <w:sz w:val="30"/>
          <w:szCs w:val="30"/>
          <w:cs/>
        </w:rPr>
        <w:t>แอล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Pr="007916BC">
        <w:rPr>
          <w:rFonts w:ascii="Angsana New" w:hAnsi="Angsana New" w:hint="cs"/>
          <w:sz w:val="30"/>
          <w:szCs w:val="30"/>
          <w:cs/>
        </w:rPr>
        <w:t>แอนด์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Pr="007916BC">
        <w:rPr>
          <w:rFonts w:ascii="Angsana New" w:hAnsi="Angsana New" w:hint="cs"/>
          <w:sz w:val="30"/>
          <w:szCs w:val="30"/>
          <w:cs/>
        </w:rPr>
        <w:t>อี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Pr="007916BC">
        <w:rPr>
          <w:rFonts w:ascii="Angsana New" w:hAnsi="Angsana New" w:hint="cs"/>
          <w:sz w:val="30"/>
          <w:szCs w:val="30"/>
          <w:cs/>
        </w:rPr>
        <w:t>โซลิดสเตท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Pr="007916BC">
        <w:rPr>
          <w:rFonts w:ascii="Angsana New" w:hAnsi="Angsana New" w:hint="cs"/>
          <w:sz w:val="30"/>
          <w:szCs w:val="30"/>
          <w:cs/>
        </w:rPr>
        <w:t>จำกัดได้ลงทุนในบริษัท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Pr="007916BC">
        <w:rPr>
          <w:rFonts w:ascii="Angsana New" w:hAnsi="Angsana New" w:hint="cs"/>
          <w:sz w:val="30"/>
          <w:szCs w:val="30"/>
          <w:cs/>
        </w:rPr>
        <w:t>แอลอีเอส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Pr="007916BC">
        <w:rPr>
          <w:rFonts w:ascii="Angsana New" w:hAnsi="Angsana New" w:hint="cs"/>
          <w:sz w:val="30"/>
          <w:szCs w:val="30"/>
          <w:cs/>
        </w:rPr>
        <w:t>พลัส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Pr="007916BC">
        <w:rPr>
          <w:rFonts w:ascii="Angsana New" w:hAnsi="Angsana New" w:hint="cs"/>
          <w:sz w:val="30"/>
          <w:szCs w:val="30"/>
          <w:cs/>
        </w:rPr>
        <w:t>จำกัด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Pr="007916BC">
        <w:rPr>
          <w:rFonts w:ascii="Angsana New" w:hAnsi="Angsana New" w:hint="cs"/>
          <w:sz w:val="30"/>
          <w:szCs w:val="30"/>
          <w:cs/>
        </w:rPr>
        <w:t>ในสัดส่วนการถือหุ้นร้อยละ</w:t>
      </w:r>
      <w:r w:rsidR="00E835C8" w:rsidRPr="007916BC">
        <w:rPr>
          <w:rFonts w:ascii="Angsana New" w:hAnsi="Angsana New"/>
          <w:sz w:val="30"/>
          <w:szCs w:val="30"/>
        </w:rPr>
        <w:t xml:space="preserve"> 99.99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Pr="007916BC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="00E835C8" w:rsidRPr="007916BC">
        <w:rPr>
          <w:rFonts w:ascii="Angsana New" w:hAnsi="Angsana New"/>
          <w:sz w:val="30"/>
          <w:szCs w:val="30"/>
        </w:rPr>
        <w:t>4,</w:t>
      </w:r>
      <w:r w:rsidRPr="007916BC">
        <w:rPr>
          <w:rFonts w:ascii="Angsana New" w:hAnsi="Angsana New"/>
          <w:sz w:val="30"/>
          <w:szCs w:val="30"/>
          <w:cs/>
        </w:rPr>
        <w:t>999</w:t>
      </w:r>
      <w:r w:rsidR="00E835C8" w:rsidRPr="007916BC">
        <w:rPr>
          <w:rFonts w:ascii="Angsana New" w:hAnsi="Angsana New"/>
          <w:sz w:val="30"/>
          <w:szCs w:val="30"/>
        </w:rPr>
        <w:t>,940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Pr="007916BC">
        <w:rPr>
          <w:rFonts w:ascii="Angsana New" w:hAnsi="Angsana New" w:hint="cs"/>
          <w:sz w:val="30"/>
          <w:szCs w:val="30"/>
          <w:cs/>
        </w:rPr>
        <w:t>บาท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Pr="007916BC">
        <w:rPr>
          <w:rFonts w:ascii="Angsana New" w:hAnsi="Angsana New" w:hint="cs"/>
          <w:sz w:val="30"/>
          <w:szCs w:val="30"/>
          <w:cs/>
        </w:rPr>
        <w:t>บริษัท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Pr="007916BC">
        <w:rPr>
          <w:rFonts w:ascii="Angsana New" w:hAnsi="Angsana New" w:hint="cs"/>
          <w:sz w:val="30"/>
          <w:szCs w:val="30"/>
          <w:cs/>
        </w:rPr>
        <w:t>แอลอีเอส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Pr="007916BC">
        <w:rPr>
          <w:rFonts w:ascii="Angsana New" w:hAnsi="Angsana New" w:hint="cs"/>
          <w:sz w:val="30"/>
          <w:szCs w:val="30"/>
          <w:cs/>
        </w:rPr>
        <w:t>พลัส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Pr="007916BC">
        <w:rPr>
          <w:rFonts w:ascii="Angsana New" w:hAnsi="Angsana New" w:hint="cs"/>
          <w:sz w:val="30"/>
          <w:szCs w:val="30"/>
          <w:cs/>
        </w:rPr>
        <w:t>จำกัด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Pr="007916BC">
        <w:rPr>
          <w:rFonts w:ascii="Angsana New" w:hAnsi="Angsana New" w:hint="cs"/>
          <w:sz w:val="30"/>
          <w:szCs w:val="30"/>
          <w:cs/>
        </w:rPr>
        <w:t>จึงเป็นบริษัทย่อยทางอ้อมของบริษัท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Pr="007916BC">
        <w:rPr>
          <w:rFonts w:ascii="Angsana New" w:hAnsi="Angsana New" w:hint="cs"/>
          <w:sz w:val="30"/>
          <w:szCs w:val="30"/>
          <w:cs/>
        </w:rPr>
        <w:t>โดยบริษัทย่อยได้ชำระค่าหุ้นในบริษัท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Pr="007916BC">
        <w:rPr>
          <w:rFonts w:ascii="Angsana New" w:hAnsi="Angsana New" w:hint="cs"/>
          <w:sz w:val="30"/>
          <w:szCs w:val="30"/>
          <w:cs/>
        </w:rPr>
        <w:t>แอลอีเอส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Pr="007916BC">
        <w:rPr>
          <w:rFonts w:ascii="Angsana New" w:hAnsi="Angsana New" w:hint="cs"/>
          <w:sz w:val="30"/>
          <w:szCs w:val="30"/>
          <w:cs/>
        </w:rPr>
        <w:t>พลัส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Pr="007916BC">
        <w:rPr>
          <w:rFonts w:ascii="Angsana New" w:hAnsi="Angsana New" w:hint="cs"/>
          <w:sz w:val="30"/>
          <w:szCs w:val="30"/>
          <w:cs/>
        </w:rPr>
        <w:t>จำกัด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Pr="007916BC">
        <w:rPr>
          <w:rFonts w:ascii="Angsana New" w:hAnsi="Angsana New" w:hint="cs"/>
          <w:sz w:val="30"/>
          <w:szCs w:val="30"/>
          <w:cs/>
        </w:rPr>
        <w:t>แล้วเป็นสัดส่วนร้อยละ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="00E835C8" w:rsidRPr="007916BC">
        <w:rPr>
          <w:rFonts w:ascii="Angsana New" w:hAnsi="Angsana New"/>
          <w:sz w:val="30"/>
          <w:szCs w:val="30"/>
        </w:rPr>
        <w:t>60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Pr="007916BC">
        <w:rPr>
          <w:rFonts w:ascii="Angsana New" w:hAnsi="Angsana New" w:hint="cs"/>
          <w:sz w:val="30"/>
          <w:szCs w:val="30"/>
          <w:cs/>
        </w:rPr>
        <w:t>ของทุนจดทะเบียน</w:t>
      </w:r>
    </w:p>
    <w:p w14:paraId="039B3519" w14:textId="02FC21B1" w:rsidR="008E6C25" w:rsidRPr="007916BC" w:rsidRDefault="008E6C25" w:rsidP="00CA7F37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tbl>
      <w:tblPr>
        <w:tblW w:w="931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3"/>
        <w:gridCol w:w="1106"/>
        <w:gridCol w:w="264"/>
        <w:gridCol w:w="1105"/>
        <w:gridCol w:w="265"/>
        <w:gridCol w:w="1079"/>
        <w:gridCol w:w="261"/>
        <w:gridCol w:w="1101"/>
      </w:tblGrid>
      <w:tr w:rsidR="00523E37" w:rsidRPr="007916BC" w14:paraId="3DEF0DE7" w14:textId="77777777" w:rsidTr="00B100E2">
        <w:trPr>
          <w:tblHeader/>
        </w:trPr>
        <w:tc>
          <w:tcPr>
            <w:tcW w:w="2219" w:type="pct"/>
          </w:tcPr>
          <w:p w14:paraId="707CA0F2" w14:textId="77777777" w:rsidR="00523E37" w:rsidRPr="007916BC" w:rsidRDefault="00523E37" w:rsidP="006C085B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4"/>
              <w:jc w:val="thaiDistribute"/>
              <w:outlineLvl w:val="1"/>
              <w:rPr>
                <w:rFonts w:ascii="Angsana New" w:hAnsi="Angsana New"/>
                <w:bCs/>
                <w:i/>
                <w:iCs/>
                <w:sz w:val="30"/>
                <w:szCs w:val="30"/>
              </w:rPr>
            </w:pPr>
            <w:r w:rsidRPr="007916B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1329" w:type="pct"/>
            <w:gridSpan w:val="3"/>
          </w:tcPr>
          <w:p w14:paraId="7837634A" w14:textId="77777777" w:rsidR="00523E37" w:rsidRPr="007916B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7916BC">
              <w:rPr>
                <w:rFonts w:ascii="Angsana New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2" w:type="pct"/>
          </w:tcPr>
          <w:p w14:paraId="7FE905FD" w14:textId="77777777" w:rsidR="00523E37" w:rsidRPr="007916B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pct"/>
            <w:gridSpan w:val="3"/>
          </w:tcPr>
          <w:p w14:paraId="2997C1B5" w14:textId="77777777" w:rsidR="00523E37" w:rsidRPr="007916B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100E2" w:rsidRPr="007916BC" w14:paraId="527C5FA3" w14:textId="77777777" w:rsidTr="00B100E2">
        <w:trPr>
          <w:tblHeader/>
        </w:trPr>
        <w:tc>
          <w:tcPr>
            <w:tcW w:w="2219" w:type="pct"/>
          </w:tcPr>
          <w:p w14:paraId="16F525E5" w14:textId="2F54F05B" w:rsidR="00B100E2" w:rsidRPr="007916B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916B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200E07" w:rsidRPr="007916B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งวด</w:t>
            </w:r>
            <w:r w:rsidR="005F194C" w:rsidRPr="007916B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7916B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="008C7DE6" w:rsidRPr="007916B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DC0976" w:rsidRPr="007916B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94" w:type="pct"/>
            <w:shd w:val="clear" w:color="auto" w:fill="auto"/>
          </w:tcPr>
          <w:p w14:paraId="55BB86E6" w14:textId="5FFB9269" w:rsidR="00B100E2" w:rsidRPr="007916B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25</w:t>
            </w:r>
            <w:r w:rsidRPr="007916B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1841E3" w:rsidRPr="007916B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2" w:type="pct"/>
            <w:shd w:val="clear" w:color="auto" w:fill="auto"/>
          </w:tcPr>
          <w:p w14:paraId="1633150D" w14:textId="77777777" w:rsidR="00B100E2" w:rsidRPr="007916B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40BB51FD" w14:textId="390ACC52" w:rsidR="00B100E2" w:rsidRPr="007916B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256</w:t>
            </w:r>
            <w:r w:rsidR="001841E3" w:rsidRPr="007916B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2" w:type="pct"/>
            <w:shd w:val="clear" w:color="auto" w:fill="auto"/>
          </w:tcPr>
          <w:p w14:paraId="6D452E93" w14:textId="77777777" w:rsidR="00B100E2" w:rsidRPr="007916B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shd w:val="clear" w:color="auto" w:fill="auto"/>
          </w:tcPr>
          <w:p w14:paraId="1218AB2D" w14:textId="252A0E2E" w:rsidR="00B100E2" w:rsidRPr="007916B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25</w:t>
            </w:r>
            <w:r w:rsidRPr="007916B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1841E3" w:rsidRPr="007916B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0" w:type="pct"/>
            <w:shd w:val="clear" w:color="auto" w:fill="auto"/>
          </w:tcPr>
          <w:p w14:paraId="576B94DE" w14:textId="77777777" w:rsidR="00B100E2" w:rsidRPr="007916B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553AF957" w14:textId="07312CB3" w:rsidR="00B100E2" w:rsidRPr="007916B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256</w:t>
            </w:r>
            <w:r w:rsidR="001841E3" w:rsidRPr="007916BC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B100E2" w:rsidRPr="007916BC" w14:paraId="1248194C" w14:textId="77777777" w:rsidTr="006C085B">
        <w:trPr>
          <w:tblHeader/>
        </w:trPr>
        <w:tc>
          <w:tcPr>
            <w:tcW w:w="2219" w:type="pct"/>
          </w:tcPr>
          <w:p w14:paraId="086DD2AD" w14:textId="77777777" w:rsidR="00B100E2" w:rsidRPr="007916B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81" w:type="pct"/>
            <w:gridSpan w:val="7"/>
          </w:tcPr>
          <w:p w14:paraId="7837DDE2" w14:textId="77777777" w:rsidR="00B100E2" w:rsidRPr="007916B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100E2" w:rsidRPr="007916BC" w14:paraId="4024F952" w14:textId="77777777" w:rsidTr="00B100E2">
        <w:trPr>
          <w:trHeight w:val="87"/>
        </w:trPr>
        <w:tc>
          <w:tcPr>
            <w:tcW w:w="2219" w:type="pct"/>
          </w:tcPr>
          <w:p w14:paraId="72FF2530" w14:textId="77777777" w:rsidR="00B100E2" w:rsidRPr="007916B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16B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4" w:type="pct"/>
          </w:tcPr>
          <w:p w14:paraId="4142A590" w14:textId="77777777" w:rsidR="00B100E2" w:rsidRPr="007916B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34D65A5B" w14:textId="6E2BF528" w:rsidR="00B100E2" w:rsidRPr="007916B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E55351E" w14:textId="16C4F4E6" w:rsidR="00B100E2" w:rsidRPr="007916B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45E3947E" w14:textId="77777777" w:rsidR="00B100E2" w:rsidRPr="007916B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6C48262" w14:textId="77777777" w:rsidR="00B100E2" w:rsidRPr="007916B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7BCAD6EB" w14:textId="77777777" w:rsidR="00B100E2" w:rsidRPr="007916B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2FA3F619" w14:textId="77777777" w:rsidR="00B100E2" w:rsidRPr="007916BC" w:rsidRDefault="00B100E2" w:rsidP="00B100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40472" w:rsidRPr="007916BC" w14:paraId="4E056C7E" w14:textId="77777777" w:rsidTr="00B100E2">
        <w:tc>
          <w:tcPr>
            <w:tcW w:w="2219" w:type="pct"/>
          </w:tcPr>
          <w:p w14:paraId="657D8944" w14:textId="77777777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94" w:type="pct"/>
          </w:tcPr>
          <w:p w14:paraId="1C07E4AD" w14:textId="120D1AE3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75DC74B2" w14:textId="77777777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2575C52E" w14:textId="3DFA4AB8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321A3A92" w14:textId="2768E835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3345CA1B" w14:textId="28461CA7" w:rsidR="00B40472" w:rsidRPr="007916BC" w:rsidRDefault="00C941CE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4</w:t>
            </w:r>
            <w:r w:rsidR="00B40472" w:rsidRPr="007916BC">
              <w:rPr>
                <w:rFonts w:ascii="Angsana New" w:hAnsi="Angsana New"/>
                <w:sz w:val="30"/>
                <w:szCs w:val="30"/>
              </w:rPr>
              <w:t>,</w:t>
            </w:r>
            <w:r w:rsidRPr="007916BC">
              <w:rPr>
                <w:rFonts w:ascii="Angsana New" w:hAnsi="Angsana New"/>
                <w:sz w:val="30"/>
                <w:szCs w:val="30"/>
              </w:rPr>
              <w:t>154</w:t>
            </w:r>
          </w:p>
        </w:tc>
        <w:tc>
          <w:tcPr>
            <w:tcW w:w="140" w:type="pct"/>
          </w:tcPr>
          <w:p w14:paraId="17674A33" w14:textId="7EA109A6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70963894" w14:textId="44497948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 w:hint="cs"/>
                <w:sz w:val="30"/>
                <w:szCs w:val="30"/>
              </w:rPr>
              <w:t>4,284</w:t>
            </w:r>
          </w:p>
        </w:tc>
      </w:tr>
      <w:tr w:rsidR="00B40472" w:rsidRPr="007916BC" w14:paraId="6D579935" w14:textId="77777777" w:rsidTr="00B100E2">
        <w:tc>
          <w:tcPr>
            <w:tcW w:w="2219" w:type="pct"/>
          </w:tcPr>
          <w:p w14:paraId="411FF8D0" w14:textId="77777777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16BC">
              <w:rPr>
                <w:rFonts w:ascii="Angsana New" w:hAnsi="Angsana New"/>
                <w:sz w:val="30"/>
                <w:szCs w:val="30"/>
                <w:cs/>
              </w:rPr>
              <w:t>ซื้อสินค้า</w:t>
            </w:r>
          </w:p>
        </w:tc>
        <w:tc>
          <w:tcPr>
            <w:tcW w:w="594" w:type="pct"/>
          </w:tcPr>
          <w:p w14:paraId="029911A4" w14:textId="1BCD3EA0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45467E65" w14:textId="77777777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3C6BBCEA" w14:textId="461141A5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C3B2DC9" w14:textId="77777777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55582427" w14:textId="066E4526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64</w:t>
            </w:r>
            <w:r w:rsidR="00C941CE" w:rsidRPr="007916BC">
              <w:rPr>
                <w:rFonts w:ascii="Angsana New" w:hAnsi="Angsana New"/>
                <w:sz w:val="30"/>
                <w:szCs w:val="30"/>
              </w:rPr>
              <w:t>6</w:t>
            </w:r>
            <w:r w:rsidRPr="007916BC">
              <w:rPr>
                <w:rFonts w:ascii="Angsana New" w:hAnsi="Angsana New"/>
                <w:sz w:val="30"/>
                <w:szCs w:val="30"/>
              </w:rPr>
              <w:t>,</w:t>
            </w:r>
            <w:r w:rsidR="00C941CE" w:rsidRPr="007916BC">
              <w:rPr>
                <w:rFonts w:ascii="Angsana New" w:hAnsi="Angsana New"/>
                <w:sz w:val="30"/>
                <w:szCs w:val="30"/>
              </w:rPr>
              <w:t>563</w:t>
            </w:r>
          </w:p>
        </w:tc>
        <w:tc>
          <w:tcPr>
            <w:tcW w:w="140" w:type="pct"/>
          </w:tcPr>
          <w:p w14:paraId="316FC57C" w14:textId="77777777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27F7ED4E" w14:textId="663847BD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 w:hint="cs"/>
                <w:sz w:val="30"/>
                <w:szCs w:val="30"/>
              </w:rPr>
              <w:t>687,178</w:t>
            </w:r>
          </w:p>
        </w:tc>
      </w:tr>
      <w:tr w:rsidR="00B40472" w:rsidRPr="007916BC" w14:paraId="2E592B6B" w14:textId="77777777" w:rsidTr="00B100E2">
        <w:tc>
          <w:tcPr>
            <w:tcW w:w="2219" w:type="pct"/>
          </w:tcPr>
          <w:p w14:paraId="549D7838" w14:textId="77777777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16BC">
              <w:rPr>
                <w:rFonts w:ascii="Angsana New" w:hAnsi="Angsana New" w:hint="cs"/>
                <w:sz w:val="30"/>
                <w:szCs w:val="30"/>
                <w:cs/>
              </w:rPr>
              <w:t>ค่านายหน้า</w:t>
            </w:r>
          </w:p>
        </w:tc>
        <w:tc>
          <w:tcPr>
            <w:tcW w:w="594" w:type="pct"/>
          </w:tcPr>
          <w:p w14:paraId="3819E0D3" w14:textId="2BE83088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3D2C862" w14:textId="77777777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585E2740" w14:textId="1F1037C0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2F149F50" w14:textId="77777777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5308A77" w14:textId="46B0AFD8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1,</w:t>
            </w:r>
            <w:r w:rsidR="00C97E7B" w:rsidRPr="007916BC">
              <w:rPr>
                <w:rFonts w:ascii="Angsana New" w:hAnsi="Angsana New"/>
                <w:sz w:val="30"/>
                <w:szCs w:val="30"/>
              </w:rPr>
              <w:t>645</w:t>
            </w:r>
          </w:p>
        </w:tc>
        <w:tc>
          <w:tcPr>
            <w:tcW w:w="140" w:type="pct"/>
          </w:tcPr>
          <w:p w14:paraId="723CDF3A" w14:textId="77777777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244CB8C5" w14:textId="619E8879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 w:hint="cs"/>
                <w:sz w:val="30"/>
                <w:szCs w:val="30"/>
              </w:rPr>
              <w:t>999</w:t>
            </w:r>
          </w:p>
        </w:tc>
      </w:tr>
      <w:tr w:rsidR="00B40472" w:rsidRPr="007916BC" w14:paraId="7D500DA1" w14:textId="77777777" w:rsidTr="00B100E2">
        <w:tc>
          <w:tcPr>
            <w:tcW w:w="2219" w:type="pct"/>
          </w:tcPr>
          <w:p w14:paraId="2DE37726" w14:textId="47508289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16BC">
              <w:rPr>
                <w:rFonts w:ascii="Angsana New" w:hAnsi="Angsana New" w:hint="cs"/>
                <w:sz w:val="30"/>
                <w:szCs w:val="30"/>
                <w:cs/>
              </w:rPr>
              <w:t>รายได้ค่าเช่าและบริการ</w:t>
            </w:r>
          </w:p>
        </w:tc>
        <w:tc>
          <w:tcPr>
            <w:tcW w:w="594" w:type="pct"/>
          </w:tcPr>
          <w:p w14:paraId="0A5EA707" w14:textId="059A91EC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C3A7030" w14:textId="77777777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18EEC791" w14:textId="4C378E4D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1B6ACF55" w14:textId="77777777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6BA0B88F" w14:textId="188C1568" w:rsidR="00B40472" w:rsidRPr="007916BC" w:rsidRDefault="00DC49FE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12,506</w:t>
            </w:r>
          </w:p>
        </w:tc>
        <w:tc>
          <w:tcPr>
            <w:tcW w:w="140" w:type="pct"/>
          </w:tcPr>
          <w:p w14:paraId="0FD52722" w14:textId="77777777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7F4B0D74" w14:textId="3B9CE096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 w:hint="cs"/>
                <w:sz w:val="30"/>
                <w:szCs w:val="30"/>
              </w:rPr>
              <w:t>16,585</w:t>
            </w:r>
          </w:p>
        </w:tc>
      </w:tr>
      <w:tr w:rsidR="00B40472" w:rsidRPr="007916BC" w14:paraId="30D2ACD9" w14:textId="77777777" w:rsidTr="00B100E2">
        <w:tc>
          <w:tcPr>
            <w:tcW w:w="2219" w:type="pct"/>
          </w:tcPr>
          <w:p w14:paraId="0327C850" w14:textId="1E57AC2D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16BC">
              <w:rPr>
                <w:rFonts w:ascii="Angsana New" w:hAnsi="Angsana New" w:hint="cs"/>
                <w:sz w:val="30"/>
                <w:szCs w:val="30"/>
                <w:cs/>
              </w:rPr>
              <w:t>รายได้ค่าธรรมเนียมการจัดการ</w:t>
            </w:r>
          </w:p>
        </w:tc>
        <w:tc>
          <w:tcPr>
            <w:tcW w:w="594" w:type="pct"/>
          </w:tcPr>
          <w:p w14:paraId="283C4B0E" w14:textId="53EFCDFC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2C180F16" w14:textId="77777777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320795E9" w14:textId="5FDDB65E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680EDA18" w14:textId="77777777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79" w:type="pct"/>
          </w:tcPr>
          <w:p w14:paraId="1CD1AB61" w14:textId="3A83BB2F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1,305</w:t>
            </w:r>
          </w:p>
        </w:tc>
        <w:tc>
          <w:tcPr>
            <w:tcW w:w="140" w:type="pct"/>
          </w:tcPr>
          <w:p w14:paraId="32A867DB" w14:textId="77777777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01A4F835" w14:textId="3C0A0A7F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1,260</w:t>
            </w:r>
          </w:p>
        </w:tc>
      </w:tr>
      <w:tr w:rsidR="00B40472" w:rsidRPr="007916BC" w14:paraId="5C0A3D70" w14:textId="77777777" w:rsidTr="00B100E2">
        <w:tc>
          <w:tcPr>
            <w:tcW w:w="2219" w:type="pct"/>
          </w:tcPr>
          <w:p w14:paraId="1D3DBF07" w14:textId="77777777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16BC">
              <w:rPr>
                <w:rFonts w:ascii="Angsana New" w:hAnsi="Angsana New" w:hint="cs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594" w:type="pct"/>
          </w:tcPr>
          <w:p w14:paraId="64D62561" w14:textId="31BE22E6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0664D46B" w14:textId="77777777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6535C451" w14:textId="31F5D3F0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 w:hint="cs"/>
                <w:sz w:val="30"/>
                <w:szCs w:val="30"/>
              </w:rPr>
              <w:t>-</w:t>
            </w:r>
          </w:p>
        </w:tc>
        <w:tc>
          <w:tcPr>
            <w:tcW w:w="142" w:type="pct"/>
          </w:tcPr>
          <w:p w14:paraId="5AB94126" w14:textId="77777777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100533F6" w14:textId="1EE4D64B" w:rsidR="00B40472" w:rsidRPr="007916BC" w:rsidRDefault="00101A53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6,634</w:t>
            </w:r>
          </w:p>
        </w:tc>
        <w:tc>
          <w:tcPr>
            <w:tcW w:w="140" w:type="pct"/>
          </w:tcPr>
          <w:p w14:paraId="32A72016" w14:textId="77777777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5086BCEA" w14:textId="38D32068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6,404</w:t>
            </w:r>
          </w:p>
        </w:tc>
      </w:tr>
      <w:tr w:rsidR="004724FE" w:rsidRPr="007916BC" w14:paraId="524D3E78" w14:textId="77777777" w:rsidTr="00B100E2">
        <w:tc>
          <w:tcPr>
            <w:tcW w:w="2219" w:type="pct"/>
          </w:tcPr>
          <w:p w14:paraId="0FE3E920" w14:textId="77777777" w:rsidR="004724FE" w:rsidRPr="007916BC" w:rsidRDefault="004724FE" w:rsidP="00472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357338A2" w14:textId="77777777" w:rsidR="004724FE" w:rsidRPr="007916BC" w:rsidRDefault="004724FE" w:rsidP="00472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205067AF" w14:textId="77777777" w:rsidR="004724FE" w:rsidRPr="007916BC" w:rsidRDefault="004724FE" w:rsidP="00472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47A66D54" w14:textId="77777777" w:rsidR="004724FE" w:rsidRPr="007916BC" w:rsidRDefault="004724FE" w:rsidP="00472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56BD17AA" w14:textId="77777777" w:rsidR="004724FE" w:rsidRPr="007916BC" w:rsidRDefault="004724FE" w:rsidP="00472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F41C108" w14:textId="77777777" w:rsidR="004724FE" w:rsidRPr="007916BC" w:rsidRDefault="004724FE" w:rsidP="00472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08971572" w14:textId="77777777" w:rsidR="004724FE" w:rsidRPr="007916BC" w:rsidRDefault="004724FE" w:rsidP="00472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271E591C" w14:textId="77777777" w:rsidR="004724FE" w:rsidRPr="007916BC" w:rsidRDefault="004724FE" w:rsidP="00472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24FE" w:rsidRPr="007916BC" w14:paraId="2411274A" w14:textId="77777777" w:rsidTr="00B100E2">
        <w:tc>
          <w:tcPr>
            <w:tcW w:w="2219" w:type="pct"/>
          </w:tcPr>
          <w:p w14:paraId="78625D61" w14:textId="77777777" w:rsidR="004724FE" w:rsidRPr="007916BC" w:rsidRDefault="004724FE" w:rsidP="00472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16B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594" w:type="pct"/>
          </w:tcPr>
          <w:p w14:paraId="70A53FA2" w14:textId="77777777" w:rsidR="004724FE" w:rsidRPr="007916BC" w:rsidRDefault="004724FE" w:rsidP="00472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0E870B30" w14:textId="77777777" w:rsidR="004724FE" w:rsidRPr="007916BC" w:rsidRDefault="004724FE" w:rsidP="00472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6DC4E21D" w14:textId="77777777" w:rsidR="004724FE" w:rsidRPr="007916BC" w:rsidRDefault="004724FE" w:rsidP="00472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35235CC9" w14:textId="77777777" w:rsidR="004724FE" w:rsidRPr="007916BC" w:rsidRDefault="004724FE" w:rsidP="00472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8AB5460" w14:textId="77777777" w:rsidR="004724FE" w:rsidRPr="007916BC" w:rsidRDefault="004724FE" w:rsidP="00472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4FD0BA0B" w14:textId="77777777" w:rsidR="004724FE" w:rsidRPr="007916BC" w:rsidRDefault="004724FE" w:rsidP="00472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57E29AA" w14:textId="77777777" w:rsidR="004724FE" w:rsidRPr="007916BC" w:rsidRDefault="004724FE" w:rsidP="00472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24FE" w:rsidRPr="007916BC" w14:paraId="1B222D70" w14:textId="77777777" w:rsidTr="00B100E2">
        <w:tc>
          <w:tcPr>
            <w:tcW w:w="2219" w:type="pct"/>
          </w:tcPr>
          <w:p w14:paraId="411D1521" w14:textId="77777777" w:rsidR="004724FE" w:rsidRPr="007916BC" w:rsidRDefault="004724FE" w:rsidP="00472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16BC">
              <w:rPr>
                <w:rFonts w:ascii="Angsana New" w:hAnsi="Angsana New" w:hint="cs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4" w:type="pct"/>
          </w:tcPr>
          <w:p w14:paraId="13C06543" w14:textId="77777777" w:rsidR="004724FE" w:rsidRPr="007916BC" w:rsidRDefault="004724FE" w:rsidP="00472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56F97FC0" w14:textId="77777777" w:rsidR="004724FE" w:rsidRPr="007916BC" w:rsidRDefault="004724FE" w:rsidP="00472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3CA6BC5F" w14:textId="77777777" w:rsidR="004724FE" w:rsidRPr="007916BC" w:rsidRDefault="004724FE" w:rsidP="00472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2" w:type="pct"/>
          </w:tcPr>
          <w:p w14:paraId="63955742" w14:textId="77777777" w:rsidR="004724FE" w:rsidRPr="007916BC" w:rsidRDefault="004724FE" w:rsidP="00472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73417B81" w14:textId="77777777" w:rsidR="004724FE" w:rsidRPr="007916BC" w:rsidRDefault="004724FE" w:rsidP="00472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0" w:type="pct"/>
          </w:tcPr>
          <w:p w14:paraId="322BFFB9" w14:textId="77777777" w:rsidR="004724FE" w:rsidRPr="007916BC" w:rsidRDefault="004724FE" w:rsidP="00472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5CFE196C" w14:textId="77777777" w:rsidR="004724FE" w:rsidRPr="007916BC" w:rsidRDefault="004724FE" w:rsidP="00472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724FE" w:rsidRPr="007916BC" w14:paraId="431C4C52" w14:textId="77777777" w:rsidTr="00B100E2">
        <w:tc>
          <w:tcPr>
            <w:tcW w:w="2219" w:type="pct"/>
          </w:tcPr>
          <w:p w14:paraId="0935D611" w14:textId="77777777" w:rsidR="004724FE" w:rsidRPr="007916BC" w:rsidRDefault="004724FE" w:rsidP="00472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16BC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7916BC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94" w:type="pct"/>
          </w:tcPr>
          <w:p w14:paraId="7161FC60" w14:textId="11DB1C82" w:rsidR="004724FE" w:rsidRPr="007916BC" w:rsidRDefault="00C97E7B" w:rsidP="00472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33,603</w:t>
            </w:r>
          </w:p>
        </w:tc>
        <w:tc>
          <w:tcPr>
            <w:tcW w:w="142" w:type="pct"/>
          </w:tcPr>
          <w:p w14:paraId="571BE38A" w14:textId="77777777" w:rsidR="004724FE" w:rsidRPr="007916BC" w:rsidRDefault="004724FE" w:rsidP="00472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63F4F7ED" w14:textId="5B71BA8E" w:rsidR="004724FE" w:rsidRPr="007916BC" w:rsidRDefault="004724FE" w:rsidP="00472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 w:hint="cs"/>
                <w:sz w:val="30"/>
                <w:szCs w:val="30"/>
              </w:rPr>
              <w:t>29,989</w:t>
            </w:r>
          </w:p>
        </w:tc>
        <w:tc>
          <w:tcPr>
            <w:tcW w:w="142" w:type="pct"/>
          </w:tcPr>
          <w:p w14:paraId="47D83449" w14:textId="77777777" w:rsidR="004724FE" w:rsidRPr="007916BC" w:rsidRDefault="004724FE" w:rsidP="00472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4C5AB1A8" w14:textId="3E74DAAF" w:rsidR="004724FE" w:rsidRPr="007916BC" w:rsidRDefault="00ED391A" w:rsidP="00472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23,885</w:t>
            </w:r>
          </w:p>
        </w:tc>
        <w:tc>
          <w:tcPr>
            <w:tcW w:w="140" w:type="pct"/>
          </w:tcPr>
          <w:p w14:paraId="4E5E4B67" w14:textId="77777777" w:rsidR="004724FE" w:rsidRPr="007916BC" w:rsidRDefault="004724FE" w:rsidP="00472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127F924D" w14:textId="7687EE10" w:rsidR="004724FE" w:rsidRPr="007916BC" w:rsidRDefault="004724FE" w:rsidP="00472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23,227</w:t>
            </w:r>
          </w:p>
        </w:tc>
      </w:tr>
      <w:tr w:rsidR="004724FE" w:rsidRPr="007916BC" w14:paraId="63BFADA2" w14:textId="77777777" w:rsidTr="005F59C5">
        <w:trPr>
          <w:trHeight w:val="254"/>
        </w:trPr>
        <w:tc>
          <w:tcPr>
            <w:tcW w:w="2219" w:type="pct"/>
          </w:tcPr>
          <w:p w14:paraId="2FA8B00B" w14:textId="77777777" w:rsidR="004724FE" w:rsidRPr="007916BC" w:rsidRDefault="004724FE" w:rsidP="004724F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7916BC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94" w:type="pct"/>
          </w:tcPr>
          <w:p w14:paraId="7576700F" w14:textId="27E0F4A9" w:rsidR="004724FE" w:rsidRPr="007916BC" w:rsidRDefault="00C97E7B" w:rsidP="00472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1,097</w:t>
            </w:r>
          </w:p>
        </w:tc>
        <w:tc>
          <w:tcPr>
            <w:tcW w:w="142" w:type="pct"/>
          </w:tcPr>
          <w:p w14:paraId="5BB5D606" w14:textId="77777777" w:rsidR="004724FE" w:rsidRPr="007916BC" w:rsidRDefault="004724FE" w:rsidP="00472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</w:tcPr>
          <w:p w14:paraId="69E097A4" w14:textId="110602C3" w:rsidR="004724FE" w:rsidRPr="007916BC" w:rsidRDefault="004724FE" w:rsidP="00472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 w:hint="cs"/>
                <w:sz w:val="30"/>
                <w:szCs w:val="30"/>
              </w:rPr>
              <w:t>960</w:t>
            </w:r>
          </w:p>
        </w:tc>
        <w:tc>
          <w:tcPr>
            <w:tcW w:w="142" w:type="pct"/>
          </w:tcPr>
          <w:p w14:paraId="68266B42" w14:textId="77777777" w:rsidR="004724FE" w:rsidRPr="007916BC" w:rsidRDefault="004724FE" w:rsidP="00472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</w:tcPr>
          <w:p w14:paraId="24EDA669" w14:textId="39F0C004" w:rsidR="004724FE" w:rsidRPr="007916BC" w:rsidRDefault="00ED391A" w:rsidP="00472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819</w:t>
            </w:r>
          </w:p>
        </w:tc>
        <w:tc>
          <w:tcPr>
            <w:tcW w:w="140" w:type="pct"/>
          </w:tcPr>
          <w:p w14:paraId="4C15BF0B" w14:textId="77777777" w:rsidR="004724FE" w:rsidRPr="007916BC" w:rsidRDefault="004724FE" w:rsidP="00472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794EEBF9" w14:textId="320EE71B" w:rsidR="004724FE" w:rsidRPr="007916BC" w:rsidRDefault="004724FE" w:rsidP="00472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715</w:t>
            </w:r>
          </w:p>
        </w:tc>
      </w:tr>
      <w:tr w:rsidR="004724FE" w:rsidRPr="007916BC" w14:paraId="56D7E15C" w14:textId="77777777" w:rsidTr="00B100E2">
        <w:tc>
          <w:tcPr>
            <w:tcW w:w="2219" w:type="pct"/>
          </w:tcPr>
          <w:p w14:paraId="4B751B8F" w14:textId="77777777" w:rsidR="004724FE" w:rsidRPr="007916BC" w:rsidRDefault="004724FE" w:rsidP="004724F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  <w:r w:rsidRPr="007916B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66AF1284" w14:textId="151CC3F2" w:rsidR="004724FE" w:rsidRPr="007916BC" w:rsidRDefault="00C97E7B" w:rsidP="00472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16BC">
              <w:rPr>
                <w:rFonts w:ascii="Angsana New" w:hAnsi="Angsana New"/>
                <w:b/>
                <w:bCs/>
                <w:sz w:val="30"/>
                <w:szCs w:val="30"/>
              </w:rPr>
              <w:t>34,700</w:t>
            </w:r>
          </w:p>
        </w:tc>
        <w:tc>
          <w:tcPr>
            <w:tcW w:w="142" w:type="pct"/>
          </w:tcPr>
          <w:p w14:paraId="65663C6D" w14:textId="77777777" w:rsidR="004724FE" w:rsidRPr="007916BC" w:rsidRDefault="004724FE" w:rsidP="00472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1E28FFB6" w14:textId="0002C6C8" w:rsidR="004724FE" w:rsidRPr="007916BC" w:rsidRDefault="004724FE" w:rsidP="00472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16BC">
              <w:rPr>
                <w:rFonts w:ascii="Angsana New" w:hAnsi="Angsana New" w:hint="cs"/>
                <w:b/>
                <w:bCs/>
                <w:sz w:val="30"/>
                <w:szCs w:val="30"/>
              </w:rPr>
              <w:t>30,949</w:t>
            </w:r>
          </w:p>
        </w:tc>
        <w:tc>
          <w:tcPr>
            <w:tcW w:w="142" w:type="pct"/>
          </w:tcPr>
          <w:p w14:paraId="25E6A1FD" w14:textId="77777777" w:rsidR="004724FE" w:rsidRPr="007916BC" w:rsidRDefault="004724FE" w:rsidP="00472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</w:tcPr>
          <w:p w14:paraId="1BE13B95" w14:textId="57909110" w:rsidR="004724FE" w:rsidRPr="007916BC" w:rsidRDefault="00ED391A" w:rsidP="00472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16BC">
              <w:rPr>
                <w:rFonts w:ascii="Angsana New" w:hAnsi="Angsana New"/>
                <w:b/>
                <w:bCs/>
                <w:sz w:val="30"/>
                <w:szCs w:val="30"/>
              </w:rPr>
              <w:t>24,704</w:t>
            </w:r>
          </w:p>
        </w:tc>
        <w:tc>
          <w:tcPr>
            <w:tcW w:w="140" w:type="pct"/>
          </w:tcPr>
          <w:p w14:paraId="2AB78059" w14:textId="77777777" w:rsidR="004724FE" w:rsidRPr="007916BC" w:rsidRDefault="004724FE" w:rsidP="00472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5CC3992B" w14:textId="189C6C74" w:rsidR="004724FE" w:rsidRPr="007916BC" w:rsidRDefault="004724FE" w:rsidP="004724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5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16BC">
              <w:rPr>
                <w:rFonts w:ascii="Angsana New" w:hAnsi="Angsana New"/>
                <w:b/>
                <w:bCs/>
                <w:sz w:val="30"/>
                <w:szCs w:val="30"/>
              </w:rPr>
              <w:t>23,942</w:t>
            </w:r>
          </w:p>
        </w:tc>
      </w:tr>
    </w:tbl>
    <w:p w14:paraId="76E482F0" w14:textId="77777777" w:rsidR="000A6024" w:rsidRPr="007916BC" w:rsidRDefault="000A6024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</w:p>
    <w:p w14:paraId="5BB8225D" w14:textId="77777777" w:rsidR="005A7499" w:rsidRPr="007916BC" w:rsidRDefault="005A7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 w:rsidRPr="007916BC">
        <w:rPr>
          <w:rFonts w:ascii="Angsana New" w:hAnsi="Angsana New"/>
          <w:sz w:val="30"/>
          <w:szCs w:val="30"/>
          <w:cs/>
        </w:rPr>
        <w:br w:type="page"/>
      </w:r>
    </w:p>
    <w:p w14:paraId="0B2C2177" w14:textId="70F0AA0A" w:rsidR="00523E37" w:rsidRPr="007916BC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30"/>
          <w:szCs w:val="30"/>
        </w:rPr>
      </w:pPr>
      <w:r w:rsidRPr="007916BC">
        <w:rPr>
          <w:rFonts w:ascii="Angsana New" w:hAnsi="Angsana New"/>
          <w:sz w:val="30"/>
          <w:szCs w:val="30"/>
          <w:cs/>
        </w:rPr>
        <w:lastRenderedPageBreak/>
        <w:t>ยอดคงเหลือกับ</w:t>
      </w:r>
      <w:r w:rsidRPr="007916BC">
        <w:rPr>
          <w:rFonts w:ascii="Angsana New" w:hAnsi="Angsana New" w:hint="cs"/>
          <w:sz w:val="30"/>
          <w:szCs w:val="30"/>
          <w:cs/>
        </w:rPr>
        <w:t>บุคคลหรือกิจการที่เกี่ยวข้องกัน</w:t>
      </w:r>
      <w:r w:rsidRPr="007916BC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AB1102" w:rsidRPr="007916BC">
        <w:rPr>
          <w:rFonts w:ascii="Angsana New" w:hAnsi="Angsana New"/>
          <w:sz w:val="30"/>
          <w:szCs w:val="30"/>
        </w:rPr>
        <w:t xml:space="preserve">30 </w:t>
      </w:r>
      <w:r w:rsidR="006A074E" w:rsidRPr="007916BC">
        <w:rPr>
          <w:rFonts w:ascii="Angsana New" w:hAnsi="Angsana New" w:hint="cs"/>
          <w:sz w:val="30"/>
          <w:szCs w:val="30"/>
          <w:cs/>
        </w:rPr>
        <w:t>กันยายน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Pr="007916BC">
        <w:rPr>
          <w:rFonts w:ascii="Angsana New" w:hAnsi="Angsana New"/>
          <w:sz w:val="30"/>
          <w:szCs w:val="30"/>
        </w:rPr>
        <w:t>25</w:t>
      </w:r>
      <w:r w:rsidRPr="007916BC">
        <w:rPr>
          <w:rFonts w:ascii="Angsana New" w:hAnsi="Angsana New" w:hint="cs"/>
          <w:sz w:val="30"/>
          <w:szCs w:val="30"/>
          <w:cs/>
        </w:rPr>
        <w:t>6</w:t>
      </w:r>
      <w:r w:rsidR="001841E3" w:rsidRPr="007916BC">
        <w:rPr>
          <w:rFonts w:ascii="Angsana New" w:hAnsi="Angsana New"/>
          <w:sz w:val="30"/>
          <w:szCs w:val="30"/>
        </w:rPr>
        <w:t>6</w:t>
      </w:r>
      <w:r w:rsidRPr="007916BC">
        <w:rPr>
          <w:rFonts w:ascii="Angsana New" w:hAnsi="Angsana New" w:hint="cs"/>
          <w:sz w:val="30"/>
          <w:szCs w:val="30"/>
          <w:cs/>
        </w:rPr>
        <w:t xml:space="preserve"> </w:t>
      </w:r>
      <w:r w:rsidRPr="007916BC">
        <w:rPr>
          <w:rFonts w:ascii="Angsana New" w:hAnsi="Angsana New"/>
          <w:sz w:val="30"/>
          <w:szCs w:val="30"/>
          <w:cs/>
        </w:rPr>
        <w:t xml:space="preserve">และ </w:t>
      </w:r>
      <w:r w:rsidRPr="007916BC">
        <w:rPr>
          <w:rFonts w:ascii="Angsana New" w:hAnsi="Angsana New"/>
          <w:sz w:val="30"/>
          <w:szCs w:val="30"/>
        </w:rPr>
        <w:t xml:space="preserve">31 </w:t>
      </w:r>
      <w:r w:rsidRPr="007916BC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7916BC">
        <w:rPr>
          <w:rFonts w:ascii="Angsana New" w:hAnsi="Angsana New"/>
          <w:sz w:val="30"/>
          <w:szCs w:val="30"/>
        </w:rPr>
        <w:t>25</w:t>
      </w:r>
      <w:r w:rsidRPr="007916BC">
        <w:rPr>
          <w:rFonts w:ascii="Angsana New" w:hAnsi="Angsana New" w:hint="cs"/>
          <w:sz w:val="30"/>
          <w:szCs w:val="30"/>
          <w:cs/>
        </w:rPr>
        <w:t>6</w:t>
      </w:r>
      <w:r w:rsidR="001841E3" w:rsidRPr="007916BC">
        <w:rPr>
          <w:rFonts w:ascii="Angsana New" w:hAnsi="Angsana New"/>
          <w:sz w:val="30"/>
          <w:szCs w:val="30"/>
        </w:rPr>
        <w:t>5</w:t>
      </w:r>
      <w:r w:rsidRPr="007916BC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370C8D20" w14:textId="55EDCC4F" w:rsidR="00523E37" w:rsidRPr="007916BC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8"/>
          <w:szCs w:val="28"/>
        </w:rPr>
      </w:pPr>
    </w:p>
    <w:tbl>
      <w:tblPr>
        <w:tblW w:w="91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7"/>
        <w:gridCol w:w="1080"/>
        <w:gridCol w:w="238"/>
        <w:gridCol w:w="1161"/>
        <w:gridCol w:w="44"/>
        <w:gridCol w:w="193"/>
        <w:gridCol w:w="44"/>
        <w:gridCol w:w="1039"/>
        <w:gridCol w:w="44"/>
        <w:gridCol w:w="230"/>
        <w:gridCol w:w="44"/>
        <w:gridCol w:w="1037"/>
      </w:tblGrid>
      <w:tr w:rsidR="00523E37" w:rsidRPr="007916BC" w14:paraId="5BB6894F" w14:textId="77777777" w:rsidTr="00D7136F">
        <w:trPr>
          <w:tblHeader/>
        </w:trPr>
        <w:tc>
          <w:tcPr>
            <w:tcW w:w="2172" w:type="pct"/>
          </w:tcPr>
          <w:p w14:paraId="778ED59F" w14:textId="77777777" w:rsidR="00523E37" w:rsidRPr="007916BC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5" w:type="pct"/>
            <w:gridSpan w:val="4"/>
          </w:tcPr>
          <w:p w14:paraId="3DA61C2A" w14:textId="77777777" w:rsidR="00523E37" w:rsidRPr="007916BC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7916BC">
              <w:rPr>
                <w:rFonts w:ascii="Angsana New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" w:type="pct"/>
            <w:gridSpan w:val="2"/>
          </w:tcPr>
          <w:p w14:paraId="28934436" w14:textId="77777777" w:rsidR="00523E37" w:rsidRPr="007916BC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4" w:type="pct"/>
            <w:gridSpan w:val="5"/>
          </w:tcPr>
          <w:p w14:paraId="34AC9400" w14:textId="77777777" w:rsidR="00523E37" w:rsidRPr="007916BC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300B4C" w:rsidRPr="007916BC" w14:paraId="11DE0BC4" w14:textId="77777777" w:rsidTr="000A6A24">
        <w:trPr>
          <w:tblHeader/>
        </w:trPr>
        <w:tc>
          <w:tcPr>
            <w:tcW w:w="2172" w:type="pct"/>
          </w:tcPr>
          <w:p w14:paraId="04BE7637" w14:textId="77777777" w:rsidR="00300B4C" w:rsidRPr="007916BC" w:rsidRDefault="00300B4C" w:rsidP="0030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19C9DFA5" w14:textId="3DF5921E" w:rsidR="00300B4C" w:rsidRPr="007916BC" w:rsidRDefault="00AB1102" w:rsidP="0030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6A074E" w:rsidRPr="007916B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1" w:type="pct"/>
            <w:shd w:val="clear" w:color="auto" w:fill="auto"/>
          </w:tcPr>
          <w:p w14:paraId="7095713D" w14:textId="77777777" w:rsidR="00300B4C" w:rsidRPr="007916BC" w:rsidRDefault="00300B4C" w:rsidP="0030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gridSpan w:val="2"/>
            <w:shd w:val="clear" w:color="auto" w:fill="auto"/>
          </w:tcPr>
          <w:p w14:paraId="3026291F" w14:textId="77777777" w:rsidR="00300B4C" w:rsidRPr="007916BC" w:rsidRDefault="00300B4C" w:rsidP="0030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31</w:t>
            </w:r>
            <w:r w:rsidRPr="007916BC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43045CC2" w14:textId="77777777" w:rsidR="00300B4C" w:rsidRPr="007916BC" w:rsidRDefault="00300B4C" w:rsidP="0030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196757CB" w14:textId="777DBA7D" w:rsidR="00300B4C" w:rsidRPr="007916BC" w:rsidRDefault="006A074E" w:rsidP="0030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7916B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2C9FCE01" w14:textId="77777777" w:rsidR="00300B4C" w:rsidRPr="007916BC" w:rsidRDefault="00300B4C" w:rsidP="0030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09AECC3E" w14:textId="77777777" w:rsidR="00300B4C" w:rsidRPr="007916BC" w:rsidRDefault="00300B4C" w:rsidP="00300B4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31</w:t>
            </w:r>
            <w:r w:rsidRPr="007916BC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558E3" w:rsidRPr="007916BC" w14:paraId="3625AE3D" w14:textId="77777777" w:rsidTr="000A6A24">
        <w:trPr>
          <w:tblHeader/>
        </w:trPr>
        <w:tc>
          <w:tcPr>
            <w:tcW w:w="2172" w:type="pct"/>
          </w:tcPr>
          <w:p w14:paraId="0E761C3F" w14:textId="2B56295A" w:rsidR="00D558E3" w:rsidRPr="007916BC" w:rsidRDefault="00D558E3" w:rsidP="00D55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shd w:val="clear" w:color="auto" w:fill="auto"/>
          </w:tcPr>
          <w:p w14:paraId="64265FA5" w14:textId="1790BDD9" w:rsidR="00D558E3" w:rsidRPr="007916BC" w:rsidRDefault="00D558E3" w:rsidP="00D55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256</w:t>
            </w:r>
            <w:r w:rsidR="001841E3" w:rsidRPr="007916B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31" w:type="pct"/>
            <w:shd w:val="clear" w:color="auto" w:fill="auto"/>
          </w:tcPr>
          <w:p w14:paraId="2F303713" w14:textId="77777777" w:rsidR="00D558E3" w:rsidRPr="007916BC" w:rsidRDefault="00D558E3" w:rsidP="00D55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1" w:type="pct"/>
            <w:gridSpan w:val="2"/>
            <w:shd w:val="clear" w:color="auto" w:fill="auto"/>
          </w:tcPr>
          <w:p w14:paraId="67BDB096" w14:textId="532DF41C" w:rsidR="00D558E3" w:rsidRPr="007916BC" w:rsidRDefault="00D558E3" w:rsidP="00D55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25</w:t>
            </w:r>
            <w:r w:rsidRPr="007916B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1841E3" w:rsidRPr="007916B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732C5EC7" w14:textId="77777777" w:rsidR="00D558E3" w:rsidRPr="007916BC" w:rsidRDefault="00D558E3" w:rsidP="00D55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083CF4E7" w14:textId="3E72448B" w:rsidR="00D558E3" w:rsidRPr="007916BC" w:rsidRDefault="00D558E3" w:rsidP="00D55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256</w:t>
            </w:r>
            <w:r w:rsidR="001841E3" w:rsidRPr="007916B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0" w:type="pct"/>
            <w:gridSpan w:val="2"/>
            <w:shd w:val="clear" w:color="auto" w:fill="auto"/>
          </w:tcPr>
          <w:p w14:paraId="258BF818" w14:textId="77777777" w:rsidR="00D558E3" w:rsidRPr="007916BC" w:rsidRDefault="00D558E3" w:rsidP="00D55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9" w:type="pct"/>
            <w:shd w:val="clear" w:color="auto" w:fill="auto"/>
          </w:tcPr>
          <w:p w14:paraId="05B970B6" w14:textId="43D70B61" w:rsidR="00D558E3" w:rsidRPr="007916BC" w:rsidRDefault="00D558E3" w:rsidP="00D55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25</w:t>
            </w:r>
            <w:r w:rsidRPr="007916B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1841E3" w:rsidRPr="007916BC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D558E3" w:rsidRPr="007916BC" w14:paraId="062BB825" w14:textId="77777777" w:rsidTr="00D7136F">
        <w:trPr>
          <w:tblHeader/>
        </w:trPr>
        <w:tc>
          <w:tcPr>
            <w:tcW w:w="2172" w:type="pct"/>
          </w:tcPr>
          <w:p w14:paraId="5E9A35DF" w14:textId="77777777" w:rsidR="00D558E3" w:rsidRPr="007916BC" w:rsidRDefault="00D558E3" w:rsidP="00D55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28" w:type="pct"/>
            <w:gridSpan w:val="11"/>
          </w:tcPr>
          <w:p w14:paraId="5D119270" w14:textId="77777777" w:rsidR="00D558E3" w:rsidRPr="007916BC" w:rsidRDefault="00D558E3" w:rsidP="00D55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517E2" w:rsidRPr="007916BC" w14:paraId="098160E5" w14:textId="77777777" w:rsidTr="000517E2">
        <w:trPr>
          <w:trHeight w:val="389"/>
        </w:trPr>
        <w:tc>
          <w:tcPr>
            <w:tcW w:w="2172" w:type="pct"/>
          </w:tcPr>
          <w:p w14:paraId="11EE6F50" w14:textId="237D3E02" w:rsidR="000517E2" w:rsidRPr="007916BC" w:rsidRDefault="000517E2" w:rsidP="000517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16B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828" w:type="pct"/>
            <w:gridSpan w:val="11"/>
          </w:tcPr>
          <w:p w14:paraId="0330FDB3" w14:textId="77777777" w:rsidR="000517E2" w:rsidRPr="007916BC" w:rsidRDefault="000517E2" w:rsidP="00D558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40472" w:rsidRPr="007916BC" w14:paraId="5E8DCA5B" w14:textId="77777777" w:rsidTr="000A6A24">
        <w:tc>
          <w:tcPr>
            <w:tcW w:w="2172" w:type="pct"/>
          </w:tcPr>
          <w:p w14:paraId="0A94B15D" w14:textId="10D8CBCD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16B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</w:tcPr>
          <w:p w14:paraId="0564E134" w14:textId="62B63D42" w:rsidR="00B40472" w:rsidRPr="007916BC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0A204603" w14:textId="1DA5247F" w:rsidR="00B40472" w:rsidRPr="007916BC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132A8476" w14:textId="4899D7E0" w:rsidR="00B40472" w:rsidRPr="007916BC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61284C27" w14:textId="77777777" w:rsidR="00B40472" w:rsidRPr="007916BC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61FE513A" w14:textId="7BE859CB" w:rsidR="00B40472" w:rsidRPr="007916BC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33,527</w:t>
            </w:r>
          </w:p>
        </w:tc>
        <w:tc>
          <w:tcPr>
            <w:tcW w:w="150" w:type="pct"/>
            <w:gridSpan w:val="2"/>
          </w:tcPr>
          <w:p w14:paraId="747F0ED6" w14:textId="77777777" w:rsidR="00B40472" w:rsidRPr="007916BC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49690FBE" w14:textId="252CDAA5" w:rsidR="00B40472" w:rsidRPr="007916BC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90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</w:rPr>
              <w:t>32,483</w:t>
            </w:r>
          </w:p>
        </w:tc>
      </w:tr>
      <w:tr w:rsidR="00B40472" w:rsidRPr="007916BC" w14:paraId="34066827" w14:textId="77777777" w:rsidTr="000A6A24">
        <w:tc>
          <w:tcPr>
            <w:tcW w:w="2172" w:type="pct"/>
          </w:tcPr>
          <w:p w14:paraId="0BA93D28" w14:textId="77777777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916BC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</w:t>
            </w:r>
            <w:r w:rsidRPr="007916BC">
              <w:rPr>
                <w:rFonts w:ascii="Angsana New" w:hAnsi="Angsana New" w:hint="cs"/>
                <w:sz w:val="30"/>
                <w:szCs w:val="30"/>
                <w:cs/>
              </w:rPr>
              <w:t>ด้านเครดิต</w:t>
            </w:r>
          </w:p>
          <w:p w14:paraId="564414AB" w14:textId="342EE4E6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 w:hint="cs"/>
                <w:sz w:val="30"/>
                <w:szCs w:val="30"/>
                <w:cs/>
              </w:rPr>
              <w:t xml:space="preserve">  ที่คาดว่าจะเกิดขึ้น</w:t>
            </w:r>
          </w:p>
        </w:tc>
        <w:tc>
          <w:tcPr>
            <w:tcW w:w="593" w:type="pct"/>
          </w:tcPr>
          <w:p w14:paraId="045900F8" w14:textId="6FFD2F50" w:rsidR="00B40472" w:rsidRPr="007916BC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14:paraId="0CD9CAED" w14:textId="6586E476" w:rsidR="00B40472" w:rsidRPr="007916BC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1A4AA1AB" w14:textId="50A8801B" w:rsidR="00B40472" w:rsidRPr="007916BC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</w:tcPr>
          <w:p w14:paraId="73AF110D" w14:textId="5B8424DB" w:rsidR="00B40472" w:rsidRPr="007916BC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</w:p>
          <w:p w14:paraId="3C28E01C" w14:textId="14A4070C" w:rsidR="00B40472" w:rsidRPr="007916BC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072A547D" w14:textId="6375E185" w:rsidR="00B40472" w:rsidRPr="007916BC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12D32D96" w14:textId="77777777" w:rsidR="00B40472" w:rsidRPr="007916BC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  <w:p w14:paraId="7DF7E95E" w14:textId="256445B6" w:rsidR="00B40472" w:rsidRPr="007916BC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50" w:type="pct"/>
            <w:gridSpan w:val="2"/>
          </w:tcPr>
          <w:p w14:paraId="2AC0B090" w14:textId="4E1EE047" w:rsidR="00B40472" w:rsidRPr="007916BC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3" w:type="pct"/>
            <w:gridSpan w:val="2"/>
          </w:tcPr>
          <w:p w14:paraId="7DF7A4E5" w14:textId="77777777" w:rsidR="00B40472" w:rsidRPr="007916BC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right="-90"/>
              <w:rPr>
                <w:rFonts w:ascii="Angsana New" w:hAnsi="Angsana New"/>
                <w:sz w:val="30"/>
                <w:szCs w:val="30"/>
              </w:rPr>
            </w:pPr>
          </w:p>
          <w:p w14:paraId="3D425011" w14:textId="207DE300" w:rsidR="00B40472" w:rsidRPr="007916BC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B40472" w:rsidRPr="007916BC" w14:paraId="7D8935CD" w14:textId="77777777" w:rsidTr="000A6A24">
        <w:tc>
          <w:tcPr>
            <w:tcW w:w="2172" w:type="pct"/>
          </w:tcPr>
          <w:p w14:paraId="0060B228" w14:textId="77777777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16B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189F6A8C" w14:textId="341E879C" w:rsidR="00B40472" w:rsidRPr="007916BC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36C73150" w14:textId="77777777" w:rsidR="00B40472" w:rsidRPr="007916BC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12BB919A" w14:textId="6D2E7D40" w:rsidR="00B40472" w:rsidRPr="007916BC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  <w:gridSpan w:val="2"/>
          </w:tcPr>
          <w:p w14:paraId="40CD8E32" w14:textId="65087FE7" w:rsidR="00B40472" w:rsidRPr="007916BC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D4F86B" w14:textId="6348E0F3" w:rsidR="00B40472" w:rsidRPr="007916BC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16BC">
              <w:rPr>
                <w:rFonts w:ascii="Angsana New" w:hAnsi="Angsana New"/>
                <w:b/>
                <w:bCs/>
                <w:sz w:val="30"/>
                <w:szCs w:val="30"/>
              </w:rPr>
              <w:t>33,527</w:t>
            </w:r>
          </w:p>
        </w:tc>
        <w:tc>
          <w:tcPr>
            <w:tcW w:w="150" w:type="pct"/>
            <w:gridSpan w:val="2"/>
          </w:tcPr>
          <w:p w14:paraId="0D4AFC10" w14:textId="3C59A3CD" w:rsidR="00B40472" w:rsidRPr="007916BC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3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10B4A777" w14:textId="2199DD8C" w:rsidR="00B40472" w:rsidRPr="007916BC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32,483</w:t>
            </w:r>
          </w:p>
        </w:tc>
      </w:tr>
    </w:tbl>
    <w:p w14:paraId="203B858E" w14:textId="267F5A13" w:rsidR="006A7F6A" w:rsidRPr="007916BC" w:rsidRDefault="006A7F6A" w:rsidP="00523E37">
      <w:pPr>
        <w:rPr>
          <w:sz w:val="16"/>
          <w:szCs w:val="16"/>
        </w:rPr>
      </w:pPr>
    </w:p>
    <w:tbl>
      <w:tblPr>
        <w:tblW w:w="911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57"/>
        <w:gridCol w:w="1081"/>
        <w:gridCol w:w="241"/>
        <w:gridCol w:w="1163"/>
        <w:gridCol w:w="237"/>
        <w:gridCol w:w="1082"/>
        <w:gridCol w:w="273"/>
        <w:gridCol w:w="1077"/>
      </w:tblGrid>
      <w:tr w:rsidR="00D7136F" w:rsidRPr="007916BC" w14:paraId="38ED8E97" w14:textId="77777777" w:rsidTr="000517E2">
        <w:tc>
          <w:tcPr>
            <w:tcW w:w="2172" w:type="pct"/>
          </w:tcPr>
          <w:p w14:paraId="795350DB" w14:textId="248FBB7C" w:rsidR="00D7136F" w:rsidRPr="007916BC" w:rsidRDefault="00D7136F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916B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2828" w:type="pct"/>
            <w:gridSpan w:val="7"/>
            <w:shd w:val="clear" w:color="auto" w:fill="auto"/>
          </w:tcPr>
          <w:p w14:paraId="0C51CB36" w14:textId="15892C78" w:rsidR="00D7136F" w:rsidRPr="007916BC" w:rsidRDefault="00D7136F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40472" w:rsidRPr="007916BC" w14:paraId="6D6F01B5" w14:textId="77777777" w:rsidTr="00D7136F">
        <w:tc>
          <w:tcPr>
            <w:tcW w:w="2172" w:type="pct"/>
          </w:tcPr>
          <w:p w14:paraId="32AA1D3F" w14:textId="77777777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3" w:type="pct"/>
          </w:tcPr>
          <w:p w14:paraId="4330D393" w14:textId="112D38F8" w:rsidR="00B40472" w:rsidRPr="007916BC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43319880" w14:textId="77777777" w:rsidR="00B40472" w:rsidRPr="007916BC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</w:tcPr>
          <w:p w14:paraId="60B44821" w14:textId="116C3701" w:rsidR="00B40472" w:rsidRPr="007916BC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7F400DD3" w14:textId="77777777" w:rsidR="00B40472" w:rsidRPr="007916BC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</w:tcPr>
          <w:p w14:paraId="575F50CF" w14:textId="590B1A33" w:rsidR="00B40472" w:rsidRPr="007916BC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6,130</w:t>
            </w:r>
          </w:p>
        </w:tc>
        <w:tc>
          <w:tcPr>
            <w:tcW w:w="150" w:type="pct"/>
          </w:tcPr>
          <w:p w14:paraId="7EAC0A75" w14:textId="77777777" w:rsidR="00B40472" w:rsidRPr="007916BC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</w:tcPr>
          <w:p w14:paraId="291A34F9" w14:textId="39791716" w:rsidR="00B40472" w:rsidRPr="007916BC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90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</w:rPr>
              <w:t>13,597</w:t>
            </w:r>
          </w:p>
        </w:tc>
      </w:tr>
      <w:tr w:rsidR="00B40472" w:rsidRPr="007916BC" w14:paraId="649B7121" w14:textId="77777777" w:rsidTr="00D7136F">
        <w:tc>
          <w:tcPr>
            <w:tcW w:w="2172" w:type="pct"/>
          </w:tcPr>
          <w:p w14:paraId="6FDE6662" w14:textId="77777777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7916BC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</w:t>
            </w:r>
            <w:r w:rsidRPr="007916BC">
              <w:rPr>
                <w:rFonts w:ascii="Angsana New" w:hAnsi="Angsana New" w:hint="cs"/>
                <w:sz w:val="30"/>
                <w:szCs w:val="30"/>
                <w:cs/>
              </w:rPr>
              <w:t>ด้านเครดิต</w:t>
            </w:r>
          </w:p>
          <w:p w14:paraId="56A16102" w14:textId="3F66F3D5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7916BC">
              <w:rPr>
                <w:rFonts w:ascii="Angsana New" w:hAnsi="Angsana New" w:hint="cs"/>
                <w:sz w:val="30"/>
                <w:szCs w:val="30"/>
                <w:cs/>
              </w:rPr>
              <w:t xml:space="preserve">  ที่คาดว่าจะเกิดขึ้น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</w:tcPr>
          <w:p w14:paraId="0EEF381F" w14:textId="35834BA8" w:rsidR="00B40472" w:rsidRPr="007916BC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  <w:p w14:paraId="08136511" w14:textId="0A48AF51" w:rsidR="00B40472" w:rsidRPr="007916BC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6B1900C2" w14:textId="346C554C" w:rsidR="00B40472" w:rsidRPr="007916BC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41F3A18D" w14:textId="77777777" w:rsidR="00B40472" w:rsidRPr="007916BC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  <w:p w14:paraId="393F0C89" w14:textId="52C09A7D" w:rsidR="00B40472" w:rsidRPr="007916BC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2D0B990" w14:textId="77777777" w:rsidR="00B40472" w:rsidRPr="007916BC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</w:tcPr>
          <w:p w14:paraId="54001585" w14:textId="77777777" w:rsidR="00B40472" w:rsidRPr="007916BC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right="-101"/>
              <w:jc w:val="both"/>
              <w:rPr>
                <w:rFonts w:ascii="Angsana New" w:hAnsi="Angsana New"/>
                <w:sz w:val="30"/>
                <w:szCs w:val="30"/>
              </w:rPr>
            </w:pPr>
          </w:p>
          <w:p w14:paraId="5C6BA253" w14:textId="77B36768" w:rsidR="00B40472" w:rsidRPr="007916BC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right="-101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(4,252)</w:t>
            </w:r>
          </w:p>
        </w:tc>
        <w:tc>
          <w:tcPr>
            <w:tcW w:w="150" w:type="pct"/>
          </w:tcPr>
          <w:p w14:paraId="283F4244" w14:textId="77777777" w:rsidR="00B40472" w:rsidRPr="007916BC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</w:tcPr>
          <w:p w14:paraId="039C284E" w14:textId="77777777" w:rsidR="00B40472" w:rsidRPr="007916BC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DDDE4B3" w14:textId="18C2F8B4" w:rsidR="00B40472" w:rsidRPr="007916BC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 w:line="240" w:lineRule="auto"/>
              <w:ind w:left="-115" w:right="-90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</w:rPr>
              <w:t>(2,678)</w:t>
            </w:r>
          </w:p>
        </w:tc>
      </w:tr>
      <w:tr w:rsidR="00B40472" w:rsidRPr="007916BC" w14:paraId="564C553D" w14:textId="77777777" w:rsidTr="00D7136F">
        <w:tc>
          <w:tcPr>
            <w:tcW w:w="2172" w:type="pct"/>
          </w:tcPr>
          <w:p w14:paraId="3A4FF17B" w14:textId="77777777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16B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14:paraId="27EFC424" w14:textId="217A76CB" w:rsidR="00B40472" w:rsidRPr="007916BC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16B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3444655B" w14:textId="77777777" w:rsidR="00B40472" w:rsidRPr="007916BC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3EF12A74" w14:textId="77777777" w:rsidR="00B40472" w:rsidRPr="007916BC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16B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4F6682D" w14:textId="77777777" w:rsidR="00B40472" w:rsidRPr="007916BC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</w:tcPr>
          <w:p w14:paraId="3C075D7D" w14:textId="7D276375" w:rsidR="00B40472" w:rsidRPr="007916BC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16BC">
              <w:rPr>
                <w:rFonts w:ascii="Angsana New" w:hAnsi="Angsana New"/>
                <w:b/>
                <w:bCs/>
                <w:sz w:val="30"/>
                <w:szCs w:val="30"/>
              </w:rPr>
              <w:t>1,878</w:t>
            </w:r>
          </w:p>
        </w:tc>
        <w:tc>
          <w:tcPr>
            <w:tcW w:w="150" w:type="pct"/>
          </w:tcPr>
          <w:p w14:paraId="019A67C5" w14:textId="77777777" w:rsidR="00B40472" w:rsidRPr="007916BC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1B8B9E80" w14:textId="46776861" w:rsidR="00B40472" w:rsidRPr="007916BC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3"/>
              </w:tabs>
              <w:spacing w:after="0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10,919</w:t>
            </w:r>
          </w:p>
        </w:tc>
      </w:tr>
    </w:tbl>
    <w:p w14:paraId="1C3735B6" w14:textId="1FDDFEDF" w:rsidR="00034146" w:rsidRPr="007916BC" w:rsidRDefault="00034146"/>
    <w:tbl>
      <w:tblPr>
        <w:tblW w:w="928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49"/>
        <w:gridCol w:w="1081"/>
        <w:gridCol w:w="269"/>
        <w:gridCol w:w="1082"/>
        <w:gridCol w:w="269"/>
        <w:gridCol w:w="1081"/>
        <w:gridCol w:w="267"/>
        <w:gridCol w:w="1185"/>
      </w:tblGrid>
      <w:tr w:rsidR="00034146" w:rsidRPr="007916BC" w14:paraId="38DE7FBF" w14:textId="77777777" w:rsidTr="006A7F6A">
        <w:tc>
          <w:tcPr>
            <w:tcW w:w="2181" w:type="pct"/>
            <w:shd w:val="clear" w:color="auto" w:fill="auto"/>
            <w:vAlign w:val="bottom"/>
          </w:tcPr>
          <w:p w14:paraId="1BE19286" w14:textId="205C9E72" w:rsidR="00034146" w:rsidRPr="007916BC" w:rsidRDefault="00034146" w:rsidP="00A804C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0" w:type="pct"/>
            <w:gridSpan w:val="3"/>
            <w:shd w:val="clear" w:color="auto" w:fill="auto"/>
            <w:vAlign w:val="bottom"/>
          </w:tcPr>
          <w:p w14:paraId="37BEE171" w14:textId="77777777" w:rsidR="00034146" w:rsidRPr="007916BC" w:rsidRDefault="00034146" w:rsidP="00A804C6">
            <w:pPr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16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30DB7FD2" w14:textId="77777777" w:rsidR="00034146" w:rsidRPr="007916BC" w:rsidRDefault="00034146" w:rsidP="00A804C6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64" w:type="pct"/>
            <w:gridSpan w:val="3"/>
            <w:shd w:val="clear" w:color="auto" w:fill="auto"/>
            <w:vAlign w:val="bottom"/>
          </w:tcPr>
          <w:p w14:paraId="6FC377F9" w14:textId="77777777" w:rsidR="00034146" w:rsidRPr="007916BC" w:rsidRDefault="00034146" w:rsidP="00A804C6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16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B3A0D" w:rsidRPr="007916BC" w14:paraId="77925549" w14:textId="77777777" w:rsidTr="006A7F6A">
        <w:trPr>
          <w:trHeight w:val="308"/>
        </w:trPr>
        <w:tc>
          <w:tcPr>
            <w:tcW w:w="2181" w:type="pct"/>
            <w:shd w:val="clear" w:color="auto" w:fill="auto"/>
            <w:vAlign w:val="bottom"/>
          </w:tcPr>
          <w:p w14:paraId="05AA6C26" w14:textId="77777777" w:rsidR="00DB3A0D" w:rsidRPr="007916BC" w:rsidRDefault="00DB3A0D" w:rsidP="00DB3A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2" w:type="pct"/>
            <w:shd w:val="clear" w:color="auto" w:fill="auto"/>
          </w:tcPr>
          <w:p w14:paraId="2F3CD06B" w14:textId="06388154" w:rsidR="00DB3A0D" w:rsidRPr="007916BC" w:rsidRDefault="006A074E" w:rsidP="00DB3A0D">
            <w:pPr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7916B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5" w:type="pct"/>
            <w:shd w:val="clear" w:color="auto" w:fill="auto"/>
          </w:tcPr>
          <w:p w14:paraId="4B146227" w14:textId="77777777" w:rsidR="00DB3A0D" w:rsidRPr="007916BC" w:rsidRDefault="00DB3A0D" w:rsidP="00DB3A0D">
            <w:pPr>
              <w:spacing w:line="240" w:lineRule="auto"/>
              <w:ind w:left="-108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760396B6" w14:textId="666FFD3D" w:rsidR="00DB3A0D" w:rsidRPr="007916BC" w:rsidRDefault="00DB3A0D" w:rsidP="00DB3A0D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31</w:t>
            </w:r>
            <w:r w:rsidRPr="007916BC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02B9CB11" w14:textId="77777777" w:rsidR="00DB3A0D" w:rsidRPr="007916BC" w:rsidRDefault="00DB3A0D" w:rsidP="00DB3A0D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5DE7F02E" w14:textId="0DF50E62" w:rsidR="00DB3A0D" w:rsidRPr="007916BC" w:rsidRDefault="006A074E" w:rsidP="00DB3A0D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7916B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44" w:type="pct"/>
            <w:shd w:val="clear" w:color="auto" w:fill="auto"/>
          </w:tcPr>
          <w:p w14:paraId="25F5F179" w14:textId="77777777" w:rsidR="00DB3A0D" w:rsidRPr="007916BC" w:rsidRDefault="00DB3A0D" w:rsidP="00DB3A0D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8" w:type="pct"/>
            <w:shd w:val="clear" w:color="auto" w:fill="auto"/>
          </w:tcPr>
          <w:p w14:paraId="2CB003E6" w14:textId="0F52F781" w:rsidR="00DB3A0D" w:rsidRPr="007916BC" w:rsidRDefault="00DB3A0D" w:rsidP="00DB3A0D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31</w:t>
            </w:r>
            <w:r w:rsidRPr="007916BC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B3A0D" w:rsidRPr="007916BC" w14:paraId="780E627E" w14:textId="77777777" w:rsidTr="006A7F6A">
        <w:tc>
          <w:tcPr>
            <w:tcW w:w="2181" w:type="pct"/>
            <w:shd w:val="clear" w:color="auto" w:fill="auto"/>
            <w:vAlign w:val="bottom"/>
          </w:tcPr>
          <w:p w14:paraId="4AD798A1" w14:textId="77777777" w:rsidR="00DB3A0D" w:rsidRPr="007916BC" w:rsidRDefault="00DB3A0D" w:rsidP="00DB3A0D">
            <w:pPr>
              <w:spacing w:line="240" w:lineRule="auto"/>
              <w:ind w:right="-192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916B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เงิน</w:t>
            </w:r>
            <w:r w:rsidRPr="007916B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ให้</w:t>
            </w:r>
            <w:r w:rsidRPr="007916B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กู้ยืม</w:t>
            </w:r>
          </w:p>
        </w:tc>
        <w:tc>
          <w:tcPr>
            <w:tcW w:w="582" w:type="pct"/>
            <w:shd w:val="clear" w:color="auto" w:fill="auto"/>
          </w:tcPr>
          <w:p w14:paraId="597680FF" w14:textId="7152F72E" w:rsidR="00DB3A0D" w:rsidRPr="007916BC" w:rsidRDefault="00DB3A0D" w:rsidP="00DB3A0D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5" w:type="pct"/>
            <w:shd w:val="clear" w:color="auto" w:fill="auto"/>
          </w:tcPr>
          <w:p w14:paraId="323FA29C" w14:textId="77777777" w:rsidR="00DB3A0D" w:rsidRPr="007916BC" w:rsidRDefault="00DB3A0D" w:rsidP="00DB3A0D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83" w:type="pct"/>
            <w:shd w:val="clear" w:color="auto" w:fill="auto"/>
          </w:tcPr>
          <w:p w14:paraId="4C0734F3" w14:textId="16E1A0BE" w:rsidR="00DB3A0D" w:rsidRPr="007916BC" w:rsidRDefault="00DB3A0D" w:rsidP="00DB3A0D">
            <w:pPr>
              <w:spacing w:line="240" w:lineRule="auto"/>
              <w:ind w:left="-129" w:right="-8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25</w:t>
            </w:r>
            <w:r w:rsidRPr="007916B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7916B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5" w:type="pct"/>
            <w:shd w:val="clear" w:color="auto" w:fill="auto"/>
            <w:vAlign w:val="bottom"/>
          </w:tcPr>
          <w:p w14:paraId="4B872DA9" w14:textId="77777777" w:rsidR="00DB3A0D" w:rsidRPr="007916BC" w:rsidRDefault="00DB3A0D" w:rsidP="00DB3A0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1BEF8F01" w14:textId="47F5EE95" w:rsidR="00DB3A0D" w:rsidRPr="007916BC" w:rsidRDefault="00DB3A0D" w:rsidP="00DB3A0D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4" w:type="pct"/>
            <w:shd w:val="clear" w:color="auto" w:fill="auto"/>
          </w:tcPr>
          <w:p w14:paraId="504DCE56" w14:textId="77777777" w:rsidR="00DB3A0D" w:rsidRPr="007916BC" w:rsidRDefault="00DB3A0D" w:rsidP="00DB3A0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53F1A331" w14:textId="535B286B" w:rsidR="00DB3A0D" w:rsidRPr="007916BC" w:rsidRDefault="00DB3A0D" w:rsidP="00DB3A0D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25</w:t>
            </w:r>
            <w:r w:rsidRPr="007916B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Pr="007916BC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034146" w:rsidRPr="007916BC" w14:paraId="2A41D682" w14:textId="77777777" w:rsidTr="006A7F6A">
        <w:tc>
          <w:tcPr>
            <w:tcW w:w="2181" w:type="pct"/>
            <w:shd w:val="clear" w:color="auto" w:fill="auto"/>
          </w:tcPr>
          <w:p w14:paraId="5AE577DA" w14:textId="77777777" w:rsidR="00034146" w:rsidRPr="007916BC" w:rsidRDefault="00034146" w:rsidP="00A804C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0" w:type="pct"/>
            <w:gridSpan w:val="3"/>
            <w:shd w:val="clear" w:color="auto" w:fill="auto"/>
          </w:tcPr>
          <w:p w14:paraId="3033DE9B" w14:textId="77777777" w:rsidR="00034146" w:rsidRPr="007916BC" w:rsidRDefault="00034146" w:rsidP="00A804C6">
            <w:pPr>
              <w:spacing w:line="240" w:lineRule="auto"/>
              <w:ind w:left="-198" w:right="-4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916B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45" w:type="pct"/>
            <w:shd w:val="clear" w:color="auto" w:fill="auto"/>
          </w:tcPr>
          <w:p w14:paraId="50EFB62D" w14:textId="77777777" w:rsidR="00034146" w:rsidRPr="007916BC" w:rsidRDefault="00034146" w:rsidP="00A804C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64" w:type="pct"/>
            <w:gridSpan w:val="3"/>
            <w:shd w:val="clear" w:color="auto" w:fill="auto"/>
          </w:tcPr>
          <w:p w14:paraId="172CBC55" w14:textId="77777777" w:rsidR="00034146" w:rsidRPr="007916BC" w:rsidRDefault="00034146" w:rsidP="00A804C6">
            <w:pPr>
              <w:spacing w:line="240" w:lineRule="auto"/>
              <w:ind w:left="-95" w:right="-12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916B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7916B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พัน</w:t>
            </w:r>
            <w:r w:rsidRPr="007916B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04411" w:rsidRPr="007916BC" w14:paraId="2F537409" w14:textId="77777777" w:rsidTr="006A7F6A">
        <w:tc>
          <w:tcPr>
            <w:tcW w:w="2181" w:type="pct"/>
            <w:shd w:val="clear" w:color="auto" w:fill="auto"/>
          </w:tcPr>
          <w:p w14:paraId="3ACEF399" w14:textId="6F0D460A" w:rsidR="00A04411" w:rsidRPr="007916BC" w:rsidRDefault="00A04411" w:rsidP="00A04411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916BC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2" w:type="pct"/>
            <w:shd w:val="clear" w:color="auto" w:fill="auto"/>
          </w:tcPr>
          <w:p w14:paraId="4131C61A" w14:textId="494DDC29" w:rsidR="00A04411" w:rsidRPr="007916BC" w:rsidRDefault="00F40A0B" w:rsidP="00A04411">
            <w:pPr>
              <w:tabs>
                <w:tab w:val="left" w:pos="98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7.50</w:t>
            </w:r>
          </w:p>
        </w:tc>
        <w:tc>
          <w:tcPr>
            <w:tcW w:w="145" w:type="pct"/>
            <w:shd w:val="clear" w:color="auto" w:fill="auto"/>
          </w:tcPr>
          <w:p w14:paraId="2D89A3C5" w14:textId="77777777" w:rsidR="00A04411" w:rsidRPr="007916BC" w:rsidRDefault="00A04411" w:rsidP="00A04411">
            <w:pPr>
              <w:tabs>
                <w:tab w:val="left" w:pos="98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3" w:type="pct"/>
            <w:shd w:val="clear" w:color="auto" w:fill="auto"/>
          </w:tcPr>
          <w:p w14:paraId="3063FB2A" w14:textId="29EF71C8" w:rsidR="00A04411" w:rsidRPr="007916BC" w:rsidRDefault="00A04411" w:rsidP="00A04411">
            <w:pPr>
              <w:tabs>
                <w:tab w:val="left" w:pos="98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7.50</w:t>
            </w:r>
          </w:p>
        </w:tc>
        <w:tc>
          <w:tcPr>
            <w:tcW w:w="145" w:type="pct"/>
            <w:shd w:val="clear" w:color="auto" w:fill="auto"/>
          </w:tcPr>
          <w:p w14:paraId="06A75826" w14:textId="77777777" w:rsidR="00A04411" w:rsidRPr="007916BC" w:rsidRDefault="00A04411" w:rsidP="00A04411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shd w:val="clear" w:color="auto" w:fill="auto"/>
          </w:tcPr>
          <w:p w14:paraId="5CED4DC5" w14:textId="6B6CB36C" w:rsidR="00A04411" w:rsidRPr="007916BC" w:rsidRDefault="00F40A0B" w:rsidP="00A044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</w:rPr>
              <w:t>33,954</w:t>
            </w:r>
          </w:p>
        </w:tc>
        <w:tc>
          <w:tcPr>
            <w:tcW w:w="144" w:type="pct"/>
            <w:shd w:val="clear" w:color="auto" w:fill="auto"/>
          </w:tcPr>
          <w:p w14:paraId="16CD5F9A" w14:textId="13AAF0A1" w:rsidR="00A04411" w:rsidRPr="007916BC" w:rsidRDefault="00A04411" w:rsidP="00A04411">
            <w:pPr>
              <w:tabs>
                <w:tab w:val="decimal" w:pos="64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shd w:val="clear" w:color="auto" w:fill="auto"/>
          </w:tcPr>
          <w:p w14:paraId="5FD95309" w14:textId="1311D608" w:rsidR="00A04411" w:rsidRPr="007916BC" w:rsidRDefault="00695390" w:rsidP="006953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08" w:right="6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A04411" w:rsidRPr="007916BC">
              <w:rPr>
                <w:rFonts w:asciiTheme="majorBidi" w:hAnsiTheme="majorBidi" w:cstheme="majorBidi"/>
                <w:sz w:val="30"/>
                <w:szCs w:val="30"/>
              </w:rPr>
              <w:t>21,098</w:t>
            </w:r>
          </w:p>
        </w:tc>
      </w:tr>
      <w:tr w:rsidR="00D17959" w:rsidRPr="007916BC" w14:paraId="753C0814" w14:textId="77777777" w:rsidTr="006A7F6A">
        <w:tc>
          <w:tcPr>
            <w:tcW w:w="2181" w:type="pct"/>
            <w:shd w:val="clear" w:color="auto" w:fill="auto"/>
          </w:tcPr>
          <w:p w14:paraId="2F974919" w14:textId="77777777" w:rsidR="00D17959" w:rsidRPr="007916BC" w:rsidRDefault="00D17959" w:rsidP="00D1795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7916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916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</w:t>
            </w:r>
            <w:r w:rsidRPr="007916BC">
              <w:rPr>
                <w:rFonts w:asciiTheme="majorBidi" w:hAnsiTheme="majorBidi"/>
                <w:sz w:val="30"/>
                <w:szCs w:val="30"/>
                <w:cs/>
              </w:rPr>
              <w:t>ผลขาดทุน</w:t>
            </w:r>
            <w:r w:rsidRPr="007916BC">
              <w:rPr>
                <w:rFonts w:asciiTheme="majorBidi" w:hAnsiTheme="majorBidi" w:hint="cs"/>
                <w:sz w:val="30"/>
                <w:szCs w:val="30"/>
                <w:cs/>
              </w:rPr>
              <w:t>ด้านเครดิตที่คาดว่า</w:t>
            </w:r>
            <w:r w:rsidRPr="007916BC">
              <w:rPr>
                <w:rFonts w:asciiTheme="majorBidi" w:hAnsiTheme="majorBidi"/>
                <w:sz w:val="30"/>
                <w:szCs w:val="30"/>
                <w:cs/>
              </w:rPr>
              <w:br/>
            </w:r>
            <w:r w:rsidRPr="007916BC">
              <w:rPr>
                <w:rFonts w:asciiTheme="majorBidi" w:hAnsiTheme="majorBidi" w:hint="cs"/>
                <w:sz w:val="30"/>
                <w:szCs w:val="30"/>
                <w:cs/>
              </w:rPr>
              <w:t xml:space="preserve">          จะเกิดขึ้น</w:t>
            </w:r>
          </w:p>
        </w:tc>
        <w:tc>
          <w:tcPr>
            <w:tcW w:w="1310" w:type="pct"/>
            <w:gridSpan w:val="3"/>
            <w:shd w:val="clear" w:color="auto" w:fill="auto"/>
          </w:tcPr>
          <w:p w14:paraId="59DC1707" w14:textId="77777777" w:rsidR="00D17959" w:rsidRPr="007916BC" w:rsidRDefault="00D17959" w:rsidP="00D17959">
            <w:pPr>
              <w:tabs>
                <w:tab w:val="left" w:pos="984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6B6C444D" w14:textId="77777777" w:rsidR="00D17959" w:rsidRPr="007916BC" w:rsidRDefault="00D17959" w:rsidP="00D17959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</w:tcPr>
          <w:p w14:paraId="6CCA141C" w14:textId="77777777" w:rsidR="00EE2507" w:rsidRPr="007916BC" w:rsidRDefault="00EE2507" w:rsidP="00504E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18F15EA2" w14:textId="751676D6" w:rsidR="00F40A0B" w:rsidRPr="007916BC" w:rsidRDefault="00695390" w:rsidP="00504E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="00F40A0B" w:rsidRPr="007916BC">
              <w:rPr>
                <w:rFonts w:asciiTheme="majorBidi" w:hAnsiTheme="majorBidi" w:cstheme="majorBidi"/>
                <w:sz w:val="30"/>
                <w:szCs w:val="30"/>
              </w:rPr>
              <w:t>(12,514)</w:t>
            </w:r>
          </w:p>
        </w:tc>
        <w:tc>
          <w:tcPr>
            <w:tcW w:w="144" w:type="pct"/>
            <w:shd w:val="clear" w:color="auto" w:fill="auto"/>
          </w:tcPr>
          <w:p w14:paraId="7EC82A4A" w14:textId="77777777" w:rsidR="00D17959" w:rsidRPr="007916BC" w:rsidRDefault="00D17959" w:rsidP="00D17959">
            <w:pPr>
              <w:tabs>
                <w:tab w:val="decimal" w:pos="64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14:paraId="1CD773E7" w14:textId="77777777" w:rsidR="00D17959" w:rsidRPr="007916BC" w:rsidRDefault="00D17959" w:rsidP="00504E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E14F65D" w14:textId="1086382B" w:rsidR="00D17959" w:rsidRPr="007916BC" w:rsidRDefault="00D17959" w:rsidP="00504E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</w:rPr>
              <w:t>(12,267)</w:t>
            </w:r>
          </w:p>
        </w:tc>
      </w:tr>
      <w:tr w:rsidR="00A04411" w:rsidRPr="007916BC" w14:paraId="4FB8AFCF" w14:textId="77777777" w:rsidTr="006A7F6A">
        <w:tc>
          <w:tcPr>
            <w:tcW w:w="2181" w:type="pct"/>
            <w:shd w:val="clear" w:color="auto" w:fill="auto"/>
          </w:tcPr>
          <w:p w14:paraId="1B0ECD3F" w14:textId="77777777" w:rsidR="00A04411" w:rsidRPr="007916BC" w:rsidRDefault="00A04411" w:rsidP="00A0441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16B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10" w:type="pct"/>
            <w:gridSpan w:val="3"/>
            <w:shd w:val="clear" w:color="auto" w:fill="auto"/>
          </w:tcPr>
          <w:p w14:paraId="21E4A59B" w14:textId="77777777" w:rsidR="00A04411" w:rsidRPr="007916BC" w:rsidRDefault="00A04411" w:rsidP="00C104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  <w:shd w:val="clear" w:color="auto" w:fill="auto"/>
          </w:tcPr>
          <w:p w14:paraId="5BB1FC3B" w14:textId="77777777" w:rsidR="00A04411" w:rsidRPr="007916BC" w:rsidRDefault="00A04411" w:rsidP="00A0441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2643DE" w14:textId="4F3E840D" w:rsidR="00A04411" w:rsidRPr="007916BC" w:rsidRDefault="00F40A0B" w:rsidP="00A044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21,440</w:t>
            </w:r>
          </w:p>
        </w:tc>
        <w:tc>
          <w:tcPr>
            <w:tcW w:w="144" w:type="pct"/>
            <w:shd w:val="clear" w:color="auto" w:fill="auto"/>
          </w:tcPr>
          <w:p w14:paraId="15066CB9" w14:textId="77777777" w:rsidR="00A04411" w:rsidRPr="007916BC" w:rsidRDefault="00A04411" w:rsidP="00A04411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285BD37" w14:textId="201AA6D1" w:rsidR="00A04411" w:rsidRPr="007916BC" w:rsidRDefault="00A04411" w:rsidP="00011DE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3"/>
              </w:tabs>
              <w:spacing w:after="0"/>
              <w:ind w:left="-108" w:right="6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8,831</w:t>
            </w:r>
          </w:p>
        </w:tc>
      </w:tr>
    </w:tbl>
    <w:p w14:paraId="1B330202" w14:textId="5D05549F" w:rsidR="00061967" w:rsidRPr="007916BC" w:rsidRDefault="00061967" w:rsidP="00523E37">
      <w:pPr>
        <w:rPr>
          <w:sz w:val="28"/>
          <w:szCs w:val="28"/>
        </w:rPr>
      </w:pPr>
    </w:p>
    <w:p w14:paraId="1C5A0147" w14:textId="43EFBEC2" w:rsidR="001B62AE" w:rsidRPr="007916BC" w:rsidRDefault="001B62AE" w:rsidP="00523E37">
      <w:pPr>
        <w:rPr>
          <w:sz w:val="28"/>
          <w:szCs w:val="28"/>
        </w:rPr>
      </w:pPr>
    </w:p>
    <w:p w14:paraId="5F75FAA2" w14:textId="3F1E4DBB" w:rsidR="001B62AE" w:rsidRPr="007916BC" w:rsidRDefault="001B62AE" w:rsidP="00523E37">
      <w:pPr>
        <w:rPr>
          <w:sz w:val="28"/>
          <w:szCs w:val="28"/>
        </w:rPr>
      </w:pPr>
    </w:p>
    <w:p w14:paraId="0D4C8557" w14:textId="4BA405B0" w:rsidR="001B62AE" w:rsidRPr="007916BC" w:rsidRDefault="001B62AE" w:rsidP="00523E37">
      <w:pPr>
        <w:rPr>
          <w:sz w:val="28"/>
          <w:szCs w:val="28"/>
        </w:rPr>
      </w:pPr>
    </w:p>
    <w:p w14:paraId="6E7B1BC8" w14:textId="03E5C89D" w:rsidR="001B62AE" w:rsidRPr="007916BC" w:rsidRDefault="001B62AE" w:rsidP="00523E37">
      <w:pPr>
        <w:rPr>
          <w:sz w:val="28"/>
          <w:szCs w:val="28"/>
        </w:rPr>
      </w:pPr>
    </w:p>
    <w:p w14:paraId="214DD361" w14:textId="77777777" w:rsidR="001B62AE" w:rsidRPr="007916BC" w:rsidRDefault="001B62AE" w:rsidP="00523E37">
      <w:pPr>
        <w:rPr>
          <w:sz w:val="28"/>
          <w:szCs w:val="28"/>
        </w:rPr>
      </w:pPr>
    </w:p>
    <w:p w14:paraId="434261B1" w14:textId="64AA8982" w:rsidR="005A7499" w:rsidRPr="007916BC" w:rsidRDefault="005A7499" w:rsidP="00523E37">
      <w:pPr>
        <w:rPr>
          <w:sz w:val="28"/>
          <w:szCs w:val="28"/>
        </w:rPr>
      </w:pPr>
    </w:p>
    <w:p w14:paraId="7D6A21A1" w14:textId="77777777" w:rsidR="005A7499" w:rsidRPr="007916BC" w:rsidRDefault="005A7499" w:rsidP="00523E37">
      <w:pPr>
        <w:rPr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065"/>
        <w:gridCol w:w="236"/>
        <w:gridCol w:w="1120"/>
        <w:gridCol w:w="46"/>
        <w:gridCol w:w="193"/>
        <w:gridCol w:w="45"/>
        <w:gridCol w:w="7"/>
        <w:gridCol w:w="1073"/>
        <w:gridCol w:w="271"/>
        <w:gridCol w:w="1074"/>
      </w:tblGrid>
      <w:tr w:rsidR="00F07078" w:rsidRPr="007916BC" w14:paraId="0BA5D8D7" w14:textId="77777777" w:rsidTr="00D44C31">
        <w:tc>
          <w:tcPr>
            <w:tcW w:w="2178" w:type="pct"/>
          </w:tcPr>
          <w:p w14:paraId="27DE403E" w14:textId="77777777" w:rsidR="00D44C31" w:rsidRPr="007916BC" w:rsidRDefault="00D44C31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916B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lastRenderedPageBreak/>
              <w:t xml:space="preserve">(กลับรายการ) </w:t>
            </w:r>
            <w:r w:rsidR="00F07078" w:rsidRPr="007916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ผลขาดทุน</w:t>
            </w:r>
            <w:r w:rsidR="005E3B76" w:rsidRPr="007916B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ด้านเครดิต</w:t>
            </w:r>
          </w:p>
          <w:p w14:paraId="4F60F129" w14:textId="36F08756" w:rsidR="005E3B76" w:rsidRPr="007916BC" w:rsidRDefault="005E3B76" w:rsidP="00B341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916B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357" w:type="pct"/>
            <w:gridSpan w:val="4"/>
          </w:tcPr>
          <w:p w14:paraId="551086B6" w14:textId="77777777" w:rsidR="00F07078" w:rsidRPr="007916BC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7916BC">
              <w:rPr>
                <w:rFonts w:asciiTheme="majorBidi" w:hAnsiTheme="majorBidi" w:cstheme="majorBidi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5" w:type="pct"/>
            <w:gridSpan w:val="3"/>
          </w:tcPr>
          <w:p w14:paraId="760CE5A1" w14:textId="77777777" w:rsidR="00F07078" w:rsidRPr="007916BC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30" w:type="pct"/>
            <w:gridSpan w:val="3"/>
          </w:tcPr>
          <w:p w14:paraId="67D258CF" w14:textId="77777777" w:rsidR="00F07078" w:rsidRPr="007916BC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8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F07078" w:rsidRPr="007916BC" w14:paraId="6C64301F" w14:textId="77777777" w:rsidTr="00D44C31">
        <w:tc>
          <w:tcPr>
            <w:tcW w:w="2178" w:type="pct"/>
          </w:tcPr>
          <w:p w14:paraId="747C6933" w14:textId="42496281" w:rsidR="00F07078" w:rsidRPr="007916BC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916B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สำหรับ</w:t>
            </w:r>
            <w:r w:rsidR="00200E07" w:rsidRPr="007916B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งวด</w:t>
            </w:r>
            <w:r w:rsidR="00F40A0B" w:rsidRPr="007916BC">
              <w:rPr>
                <w:rFonts w:asciiTheme="majorBidi" w:hAnsiTheme="majorBidi" w:cstheme="majorBidi" w:hint="cs"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7916B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t>เดือนสิ้นสุดวันที่</w:t>
            </w:r>
            <w:r w:rsidRPr="007916B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</w:rPr>
              <w:t xml:space="preserve"> </w:t>
            </w:r>
            <w:r w:rsidR="00300B4C" w:rsidRPr="007916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8C7DE6" w:rsidRPr="007916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B10BE1" w:rsidRPr="007916B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586" w:type="pct"/>
            <w:shd w:val="clear" w:color="auto" w:fill="auto"/>
          </w:tcPr>
          <w:p w14:paraId="63DCB319" w14:textId="3FCA9524" w:rsidR="00F07078" w:rsidRPr="007916BC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45FEF" w:rsidRPr="007916B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30" w:type="pct"/>
            <w:shd w:val="clear" w:color="auto" w:fill="auto"/>
          </w:tcPr>
          <w:p w14:paraId="24CFC3BD" w14:textId="77777777" w:rsidR="00F07078" w:rsidRPr="007916BC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gridSpan w:val="2"/>
            <w:shd w:val="clear" w:color="auto" w:fill="auto"/>
          </w:tcPr>
          <w:p w14:paraId="5194F496" w14:textId="7473EA4D" w:rsidR="00F07078" w:rsidRPr="007916BC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7916BC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="00845FEF" w:rsidRPr="007916B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131" w:type="pct"/>
            <w:gridSpan w:val="2"/>
            <w:shd w:val="clear" w:color="auto" w:fill="auto"/>
          </w:tcPr>
          <w:p w14:paraId="5A7810E8" w14:textId="77777777" w:rsidR="00F07078" w:rsidRPr="007916BC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4B2D7C22" w14:textId="30F663D2" w:rsidR="00F07078" w:rsidRPr="007916BC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845FEF" w:rsidRPr="007916B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49" w:type="pct"/>
            <w:shd w:val="clear" w:color="auto" w:fill="auto"/>
          </w:tcPr>
          <w:p w14:paraId="2AFFF4C0" w14:textId="77777777" w:rsidR="00F07078" w:rsidRPr="007916BC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shd w:val="clear" w:color="auto" w:fill="auto"/>
          </w:tcPr>
          <w:p w14:paraId="385D3FC5" w14:textId="3FD49759" w:rsidR="00F07078" w:rsidRPr="007916BC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7916BC">
              <w:rPr>
                <w:rFonts w:asciiTheme="majorBidi" w:hAnsiTheme="majorBidi" w:cstheme="majorBidi"/>
                <w:sz w:val="30"/>
                <w:szCs w:val="30"/>
                <w:cs/>
              </w:rPr>
              <w:t>6</w:t>
            </w:r>
            <w:r w:rsidR="00845FEF" w:rsidRPr="007916B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F07078" w:rsidRPr="007916BC" w14:paraId="3F0515E6" w14:textId="77777777" w:rsidTr="00D44C31">
        <w:tc>
          <w:tcPr>
            <w:tcW w:w="2178" w:type="pct"/>
          </w:tcPr>
          <w:p w14:paraId="5A970102" w14:textId="77777777" w:rsidR="00F07078" w:rsidRPr="007916BC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822" w:type="pct"/>
            <w:gridSpan w:val="10"/>
          </w:tcPr>
          <w:p w14:paraId="6E0E8B5B" w14:textId="77777777" w:rsidR="00F07078" w:rsidRPr="007916BC" w:rsidRDefault="00F07078" w:rsidP="00515F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40472" w:rsidRPr="007916BC" w14:paraId="2A2AB86A" w14:textId="77777777" w:rsidTr="00D44C31">
        <w:tc>
          <w:tcPr>
            <w:tcW w:w="2178" w:type="pct"/>
          </w:tcPr>
          <w:p w14:paraId="4125EB80" w14:textId="77777777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586" w:type="pct"/>
          </w:tcPr>
          <w:p w14:paraId="66C86A42" w14:textId="76F96B08" w:rsidR="00B40472" w:rsidRPr="007916BC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31A1613C" w14:textId="22877533" w:rsidR="00B40472" w:rsidRPr="007916BC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</w:tcPr>
          <w:p w14:paraId="171C0CEC" w14:textId="77777777" w:rsidR="00B40472" w:rsidRPr="007916BC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  <w:gridSpan w:val="2"/>
          </w:tcPr>
          <w:p w14:paraId="2A287035" w14:textId="77777777" w:rsidR="00B40472" w:rsidRPr="007916BC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gridSpan w:val="3"/>
          </w:tcPr>
          <w:p w14:paraId="6C657D1D" w14:textId="1809AD23" w:rsidR="00B40472" w:rsidRPr="007916BC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9" w:type="pct"/>
          </w:tcPr>
          <w:p w14:paraId="0C7DB5E7" w14:textId="42B0647D" w:rsidR="00B40472" w:rsidRPr="007916BC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4DB815D7" w14:textId="2504D73B" w:rsidR="00B40472" w:rsidRPr="007916BC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</w:rPr>
              <w:t>(1,648)</w:t>
            </w:r>
          </w:p>
        </w:tc>
      </w:tr>
      <w:tr w:rsidR="00B40472" w:rsidRPr="007916BC" w14:paraId="7D578753" w14:textId="77777777" w:rsidTr="00D44C31">
        <w:trPr>
          <w:trHeight w:val="77"/>
        </w:trPr>
        <w:tc>
          <w:tcPr>
            <w:tcW w:w="2178" w:type="pct"/>
          </w:tcPr>
          <w:p w14:paraId="43F19625" w14:textId="77777777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  <w:cs/>
              </w:rPr>
              <w:t>ลูกหนี้อื่น</w:t>
            </w:r>
          </w:p>
        </w:tc>
        <w:tc>
          <w:tcPr>
            <w:tcW w:w="586" w:type="pct"/>
          </w:tcPr>
          <w:p w14:paraId="2619E8E7" w14:textId="5FF0A4DB" w:rsidR="00B40472" w:rsidRPr="007916BC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4B08A921" w14:textId="77777777" w:rsidR="00B40472" w:rsidRPr="007916BC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</w:tcPr>
          <w:p w14:paraId="264D2E35" w14:textId="75F1B9DA" w:rsidR="00B40472" w:rsidRPr="007916BC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 w:right="-158"/>
              <w:rPr>
                <w:rFonts w:asciiTheme="majorBidi" w:hAnsiTheme="majorBidi" w:cstheme="majorBidi"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  <w:gridSpan w:val="2"/>
          </w:tcPr>
          <w:p w14:paraId="79F26B36" w14:textId="040BDB17" w:rsidR="00B40472" w:rsidRPr="007916BC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gridSpan w:val="3"/>
          </w:tcPr>
          <w:p w14:paraId="6407ED27" w14:textId="5C849BEA" w:rsidR="00B40472" w:rsidRPr="007916BC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</w:rPr>
              <w:t>1,574</w:t>
            </w:r>
          </w:p>
        </w:tc>
        <w:tc>
          <w:tcPr>
            <w:tcW w:w="149" w:type="pct"/>
          </w:tcPr>
          <w:p w14:paraId="1F21D8CC" w14:textId="030ED636" w:rsidR="00B40472" w:rsidRPr="007916BC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7086C59A" w14:textId="0EDCAF28" w:rsidR="00B40472" w:rsidRPr="007916BC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</w:rPr>
              <w:t>(1,884)</w:t>
            </w:r>
          </w:p>
        </w:tc>
      </w:tr>
      <w:tr w:rsidR="00B40472" w:rsidRPr="007916BC" w14:paraId="7622EC7E" w14:textId="77777777" w:rsidTr="00D44C31">
        <w:trPr>
          <w:trHeight w:val="77"/>
        </w:trPr>
        <w:tc>
          <w:tcPr>
            <w:tcW w:w="2178" w:type="pct"/>
          </w:tcPr>
          <w:p w14:paraId="47595AC9" w14:textId="15199FB5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16B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เงินให้กู้ยืม</w:t>
            </w:r>
          </w:p>
        </w:tc>
        <w:tc>
          <w:tcPr>
            <w:tcW w:w="586" w:type="pct"/>
          </w:tcPr>
          <w:p w14:paraId="49FC9B7F" w14:textId="27A56608" w:rsidR="00B40472" w:rsidRPr="007916BC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0" w:type="pct"/>
          </w:tcPr>
          <w:p w14:paraId="7AE6461A" w14:textId="77777777" w:rsidR="00B40472" w:rsidRPr="007916BC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6" w:type="pct"/>
          </w:tcPr>
          <w:p w14:paraId="6F1C5405" w14:textId="65267D26" w:rsidR="00B40472" w:rsidRPr="007916BC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 w:right="-158"/>
              <w:rPr>
                <w:rFonts w:asciiTheme="majorBidi" w:hAnsiTheme="majorBidi" w:cstheme="majorBidi"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1" w:type="pct"/>
            <w:gridSpan w:val="2"/>
          </w:tcPr>
          <w:p w14:paraId="2CD03855" w14:textId="67071E11" w:rsidR="00B40472" w:rsidRPr="007916BC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9" w:type="pct"/>
            <w:gridSpan w:val="3"/>
          </w:tcPr>
          <w:p w14:paraId="4B0DD9BD" w14:textId="7894097C" w:rsidR="00B40472" w:rsidRPr="007916BC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</w:rPr>
              <w:t>247</w:t>
            </w:r>
          </w:p>
        </w:tc>
        <w:tc>
          <w:tcPr>
            <w:tcW w:w="149" w:type="pct"/>
          </w:tcPr>
          <w:p w14:paraId="6D66FEB9" w14:textId="20C38C3B" w:rsidR="00B40472" w:rsidRPr="007916BC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234701F5" w14:textId="202FEFE3" w:rsidR="00B40472" w:rsidRPr="007916BC" w:rsidRDefault="00B40472" w:rsidP="00B404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 w:right="-158"/>
              <w:rPr>
                <w:rFonts w:asciiTheme="majorBidi" w:hAnsiTheme="majorBidi" w:cstheme="majorBidi"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3BE8DD99" w14:textId="4EFFB430" w:rsidR="000517E2" w:rsidRPr="007916BC" w:rsidRDefault="000517E2" w:rsidP="00523E37">
      <w:pPr>
        <w:rPr>
          <w:sz w:val="28"/>
          <w:szCs w:val="28"/>
        </w:rPr>
      </w:pPr>
    </w:p>
    <w:tbl>
      <w:tblPr>
        <w:tblW w:w="9122" w:type="dxa"/>
        <w:tblInd w:w="442" w:type="dxa"/>
        <w:tblLayout w:type="fixed"/>
        <w:tblLook w:val="0000" w:firstRow="0" w:lastRow="0" w:firstColumn="0" w:lastColumn="0" w:noHBand="0" w:noVBand="0"/>
      </w:tblPr>
      <w:tblGrid>
        <w:gridCol w:w="3954"/>
        <w:gridCol w:w="1065"/>
        <w:gridCol w:w="13"/>
        <w:gridCol w:w="236"/>
        <w:gridCol w:w="1169"/>
        <w:gridCol w:w="44"/>
        <w:gridCol w:w="204"/>
        <w:gridCol w:w="33"/>
        <w:gridCol w:w="1051"/>
        <w:gridCol w:w="33"/>
        <w:gridCol w:w="22"/>
        <w:gridCol w:w="219"/>
        <w:gridCol w:w="18"/>
        <w:gridCol w:w="16"/>
        <w:gridCol w:w="1025"/>
        <w:gridCol w:w="20"/>
      </w:tblGrid>
      <w:tr w:rsidR="00F63EB2" w:rsidRPr="007916BC" w14:paraId="24000F2E" w14:textId="77777777" w:rsidTr="00EE3F05">
        <w:trPr>
          <w:tblHeader/>
        </w:trPr>
        <w:tc>
          <w:tcPr>
            <w:tcW w:w="2167" w:type="pct"/>
          </w:tcPr>
          <w:p w14:paraId="511B420B" w14:textId="0E17841B" w:rsidR="00F63EB2" w:rsidRPr="007916BC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jc w:val="both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385" w:type="pct"/>
            <w:gridSpan w:val="5"/>
          </w:tcPr>
          <w:p w14:paraId="1DC16EE6" w14:textId="77777777" w:rsidR="00F63EB2" w:rsidRPr="007916BC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7916BC">
              <w:rPr>
                <w:rFonts w:ascii="Angsana New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" w:type="pct"/>
            <w:gridSpan w:val="2"/>
          </w:tcPr>
          <w:p w14:paraId="20C82B4C" w14:textId="77777777" w:rsidR="00F63EB2" w:rsidRPr="007916BC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8" w:type="pct"/>
            <w:gridSpan w:val="8"/>
          </w:tcPr>
          <w:p w14:paraId="3A31CFDC" w14:textId="77777777" w:rsidR="00F63EB2" w:rsidRPr="007916BC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45FEF" w:rsidRPr="007916BC" w14:paraId="6EED75F8" w14:textId="77777777" w:rsidTr="00EE3F05">
        <w:trPr>
          <w:tblHeader/>
        </w:trPr>
        <w:tc>
          <w:tcPr>
            <w:tcW w:w="2167" w:type="pct"/>
          </w:tcPr>
          <w:p w14:paraId="31530C89" w14:textId="77777777" w:rsidR="00845FEF" w:rsidRPr="007916BC" w:rsidRDefault="00845FEF" w:rsidP="00845F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shd w:val="clear" w:color="auto" w:fill="auto"/>
          </w:tcPr>
          <w:p w14:paraId="5A14BFC8" w14:textId="3638F054" w:rsidR="00845FEF" w:rsidRPr="007916BC" w:rsidRDefault="00B10BE1" w:rsidP="00845F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7916B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9" w:type="pct"/>
            <w:shd w:val="clear" w:color="auto" w:fill="auto"/>
          </w:tcPr>
          <w:p w14:paraId="690E3797" w14:textId="77777777" w:rsidR="00845FEF" w:rsidRPr="007916BC" w:rsidRDefault="00845FEF" w:rsidP="00845F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  <w:gridSpan w:val="2"/>
            <w:shd w:val="clear" w:color="auto" w:fill="auto"/>
          </w:tcPr>
          <w:p w14:paraId="61779730" w14:textId="77777777" w:rsidR="00845FEF" w:rsidRPr="007916BC" w:rsidRDefault="00845FEF" w:rsidP="00845F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31</w:t>
            </w:r>
            <w:r w:rsidRPr="007916BC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43EFE587" w14:textId="77777777" w:rsidR="00845FEF" w:rsidRPr="007916BC" w:rsidRDefault="00845FEF" w:rsidP="00845F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654544C2" w14:textId="639ACEB9" w:rsidR="00845FEF" w:rsidRPr="007916BC" w:rsidRDefault="00B10BE1" w:rsidP="00845F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7916B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51" w:type="pct"/>
            <w:gridSpan w:val="4"/>
            <w:shd w:val="clear" w:color="auto" w:fill="auto"/>
          </w:tcPr>
          <w:p w14:paraId="2D6BA2B7" w14:textId="77777777" w:rsidR="00845FEF" w:rsidRPr="007916BC" w:rsidRDefault="00845FEF" w:rsidP="00845F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gridSpan w:val="2"/>
            <w:shd w:val="clear" w:color="auto" w:fill="auto"/>
          </w:tcPr>
          <w:p w14:paraId="154E10F6" w14:textId="77777777" w:rsidR="00845FEF" w:rsidRPr="007916BC" w:rsidRDefault="00845FEF" w:rsidP="00845FE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31</w:t>
            </w:r>
            <w:r w:rsidRPr="007916BC">
              <w:rPr>
                <w:rFonts w:ascii="Angsana New" w:hAnsi="Angsana New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F63EB2" w:rsidRPr="007916BC" w14:paraId="2CEE1C36" w14:textId="77777777" w:rsidTr="00EE3F05">
        <w:trPr>
          <w:tblHeader/>
        </w:trPr>
        <w:tc>
          <w:tcPr>
            <w:tcW w:w="2167" w:type="pct"/>
          </w:tcPr>
          <w:p w14:paraId="26D3ABAC" w14:textId="77777777" w:rsidR="00F63EB2" w:rsidRPr="007916BC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gridSpan w:val="2"/>
            <w:shd w:val="clear" w:color="auto" w:fill="auto"/>
          </w:tcPr>
          <w:p w14:paraId="216DB3A3" w14:textId="44D18A4D" w:rsidR="00F63EB2" w:rsidRPr="007916BC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256</w:t>
            </w:r>
            <w:r w:rsidR="00845FEF" w:rsidRPr="007916B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29" w:type="pct"/>
            <w:shd w:val="clear" w:color="auto" w:fill="auto"/>
          </w:tcPr>
          <w:p w14:paraId="08913901" w14:textId="77777777" w:rsidR="00F63EB2" w:rsidRPr="007916BC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65" w:type="pct"/>
            <w:gridSpan w:val="2"/>
            <w:shd w:val="clear" w:color="auto" w:fill="auto"/>
          </w:tcPr>
          <w:p w14:paraId="46448519" w14:textId="43DC25D4" w:rsidR="00F63EB2" w:rsidRPr="007916BC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25</w:t>
            </w:r>
            <w:r w:rsidRPr="007916B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845FEF" w:rsidRPr="007916B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30" w:type="pct"/>
            <w:gridSpan w:val="2"/>
            <w:shd w:val="clear" w:color="auto" w:fill="auto"/>
          </w:tcPr>
          <w:p w14:paraId="4DB2F097" w14:textId="77777777" w:rsidR="00F63EB2" w:rsidRPr="007916BC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shd w:val="clear" w:color="auto" w:fill="auto"/>
          </w:tcPr>
          <w:p w14:paraId="64C4A8E5" w14:textId="0409B5D9" w:rsidR="00F63EB2" w:rsidRPr="007916BC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256</w:t>
            </w:r>
            <w:r w:rsidR="00845FEF" w:rsidRPr="007916BC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51" w:type="pct"/>
            <w:gridSpan w:val="4"/>
            <w:shd w:val="clear" w:color="auto" w:fill="auto"/>
          </w:tcPr>
          <w:p w14:paraId="67904370" w14:textId="77777777" w:rsidR="00F63EB2" w:rsidRPr="007916BC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3" w:type="pct"/>
            <w:gridSpan w:val="2"/>
            <w:shd w:val="clear" w:color="auto" w:fill="auto"/>
          </w:tcPr>
          <w:p w14:paraId="24780F42" w14:textId="102D735C" w:rsidR="00F63EB2" w:rsidRPr="007916BC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25</w:t>
            </w:r>
            <w:r w:rsidRPr="007916BC">
              <w:rPr>
                <w:rFonts w:ascii="Angsana New" w:hAnsi="Angsana New" w:hint="cs"/>
                <w:sz w:val="30"/>
                <w:szCs w:val="30"/>
                <w:cs/>
              </w:rPr>
              <w:t>6</w:t>
            </w:r>
            <w:r w:rsidR="00845FEF" w:rsidRPr="007916BC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F63EB2" w:rsidRPr="007916BC" w14:paraId="4A404FEC" w14:textId="77777777" w:rsidTr="00EE3F05">
        <w:trPr>
          <w:tblHeader/>
        </w:trPr>
        <w:tc>
          <w:tcPr>
            <w:tcW w:w="2167" w:type="pct"/>
          </w:tcPr>
          <w:p w14:paraId="45BD172A" w14:textId="77777777" w:rsidR="00F63EB2" w:rsidRPr="007916BC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3" w:type="pct"/>
            <w:gridSpan w:val="15"/>
          </w:tcPr>
          <w:p w14:paraId="022E6E0B" w14:textId="77777777" w:rsidR="00F63EB2" w:rsidRPr="007916BC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0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F63EB2" w:rsidRPr="007916BC" w14:paraId="6F9B2500" w14:textId="77777777" w:rsidTr="001F6E18">
        <w:tc>
          <w:tcPr>
            <w:tcW w:w="2167" w:type="pct"/>
          </w:tcPr>
          <w:p w14:paraId="2046E5DC" w14:textId="77777777" w:rsidR="00F63EB2" w:rsidRPr="007916BC" w:rsidRDefault="00F63EB2" w:rsidP="00F63E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916B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591" w:type="pct"/>
            <w:gridSpan w:val="2"/>
          </w:tcPr>
          <w:p w14:paraId="5AECDA39" w14:textId="2834C4A4" w:rsidR="00F63EB2" w:rsidRPr="007916BC" w:rsidRDefault="00F63EB2" w:rsidP="00A41A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9" w:type="pct"/>
          </w:tcPr>
          <w:p w14:paraId="4B7CAA7A" w14:textId="41A7E43E" w:rsidR="00F63EB2" w:rsidRPr="007916BC" w:rsidRDefault="00F63EB2" w:rsidP="00A41A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08A4E822" w14:textId="0B689249" w:rsidR="00F63EB2" w:rsidRPr="007916BC" w:rsidRDefault="00F63EB2" w:rsidP="00A41A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5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396A23B6" w14:textId="77777777" w:rsidR="00F63EB2" w:rsidRPr="007916BC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14:paraId="37E8E245" w14:textId="72F69489" w:rsidR="00F63EB2" w:rsidRPr="007916BC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0" w:type="pct"/>
            <w:gridSpan w:val="3"/>
          </w:tcPr>
          <w:p w14:paraId="7C3D5325" w14:textId="77777777" w:rsidR="00F63EB2" w:rsidRPr="007916BC" w:rsidRDefault="00F63EB2" w:rsidP="00F63EB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1" w:type="pct"/>
            <w:gridSpan w:val="4"/>
          </w:tcPr>
          <w:p w14:paraId="57ABA9BA" w14:textId="78AD3770" w:rsidR="00F63EB2" w:rsidRPr="007916BC" w:rsidRDefault="00F63EB2" w:rsidP="00A41A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after="0" w:line="240" w:lineRule="auto"/>
              <w:ind w:left="-115" w:right="-9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C4A54" w:rsidRPr="007916BC" w14:paraId="2EE0E95F" w14:textId="77777777" w:rsidTr="001F6E18">
        <w:tc>
          <w:tcPr>
            <w:tcW w:w="2167" w:type="pct"/>
          </w:tcPr>
          <w:p w14:paraId="2DE76870" w14:textId="77777777" w:rsidR="000C4A54" w:rsidRPr="007916BC" w:rsidRDefault="000C4A54" w:rsidP="000C4A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16BC">
              <w:rPr>
                <w:rFonts w:ascii="Angsana New" w:hAnsi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1" w:type="pct"/>
            <w:gridSpan w:val="2"/>
            <w:tcBorders>
              <w:bottom w:val="double" w:sz="4" w:space="0" w:color="auto"/>
            </w:tcBorders>
          </w:tcPr>
          <w:p w14:paraId="219E58D8" w14:textId="32BC5B92" w:rsidR="000C4A54" w:rsidRPr="007916BC" w:rsidRDefault="00B40472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52C32D3C" w14:textId="77777777" w:rsidR="000C4A54" w:rsidRPr="007916BC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double" w:sz="4" w:space="0" w:color="auto"/>
            </w:tcBorders>
          </w:tcPr>
          <w:p w14:paraId="24AB3DAD" w14:textId="77777777" w:rsidR="000C4A54" w:rsidRPr="007916BC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6" w:type="pct"/>
            <w:gridSpan w:val="2"/>
          </w:tcPr>
          <w:p w14:paraId="5869D862" w14:textId="60EBF9A2" w:rsidR="000C4A54" w:rsidRPr="007916BC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94" w:type="pct"/>
            <w:gridSpan w:val="2"/>
            <w:tcBorders>
              <w:bottom w:val="double" w:sz="4" w:space="0" w:color="auto"/>
            </w:tcBorders>
          </w:tcPr>
          <w:p w14:paraId="6F9F0CD4" w14:textId="6072A25E" w:rsidR="000C4A54" w:rsidRPr="007916BC" w:rsidRDefault="006B1650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16BC">
              <w:rPr>
                <w:rFonts w:ascii="Angsana New" w:hAnsi="Angsana New"/>
                <w:b/>
                <w:bCs/>
                <w:sz w:val="30"/>
                <w:szCs w:val="30"/>
              </w:rPr>
              <w:t>152,323</w:t>
            </w:r>
          </w:p>
        </w:tc>
        <w:tc>
          <w:tcPr>
            <w:tcW w:w="150" w:type="pct"/>
            <w:gridSpan w:val="3"/>
          </w:tcPr>
          <w:p w14:paraId="43BC0A11" w14:textId="0FE10F08" w:rsidR="000C4A54" w:rsidRPr="007916BC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gridSpan w:val="4"/>
            <w:tcBorders>
              <w:bottom w:val="double" w:sz="4" w:space="0" w:color="auto"/>
            </w:tcBorders>
          </w:tcPr>
          <w:p w14:paraId="1FDAFB21" w14:textId="4A0B1856" w:rsidR="000C4A54" w:rsidRPr="007916BC" w:rsidRDefault="000C4A54" w:rsidP="000C4A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16BC">
              <w:rPr>
                <w:rFonts w:ascii="Angsana New" w:hAnsi="Angsana New"/>
                <w:b/>
                <w:bCs/>
                <w:sz w:val="30"/>
                <w:szCs w:val="30"/>
              </w:rPr>
              <w:t>181,920</w:t>
            </w:r>
          </w:p>
        </w:tc>
      </w:tr>
      <w:tr w:rsidR="00EE3F05" w:rsidRPr="007916BC" w14:paraId="28577CE2" w14:textId="77777777" w:rsidTr="001F6E18">
        <w:tc>
          <w:tcPr>
            <w:tcW w:w="2167" w:type="pct"/>
          </w:tcPr>
          <w:p w14:paraId="2C77C18E" w14:textId="77777777" w:rsidR="00EE3F05" w:rsidRPr="007916BC" w:rsidRDefault="00EE3F05" w:rsidP="004F0E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91" w:type="pct"/>
            <w:gridSpan w:val="2"/>
            <w:tcBorders>
              <w:top w:val="double" w:sz="4" w:space="0" w:color="auto"/>
            </w:tcBorders>
          </w:tcPr>
          <w:p w14:paraId="09492F4B" w14:textId="77777777" w:rsidR="00EE3F05" w:rsidRPr="007916BC" w:rsidRDefault="00EE3F05" w:rsidP="004F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60" w:lineRule="exact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" w:type="pct"/>
          </w:tcPr>
          <w:p w14:paraId="57A80764" w14:textId="77777777" w:rsidR="00EE3F05" w:rsidRPr="007916BC" w:rsidRDefault="00EE3F05" w:rsidP="004F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60" w:lineRule="exact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41" w:type="pct"/>
            <w:tcBorders>
              <w:top w:val="double" w:sz="4" w:space="0" w:color="auto"/>
            </w:tcBorders>
          </w:tcPr>
          <w:p w14:paraId="64307B8A" w14:textId="77777777" w:rsidR="00EE3F05" w:rsidRPr="007916BC" w:rsidRDefault="00EE3F05" w:rsidP="004F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60" w:lineRule="exact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pct"/>
            <w:gridSpan w:val="2"/>
          </w:tcPr>
          <w:p w14:paraId="330052C5" w14:textId="77777777" w:rsidR="00EE3F05" w:rsidRPr="007916BC" w:rsidRDefault="00EE3F05" w:rsidP="004F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 w:line="260" w:lineRule="exact"/>
              <w:ind w:left="-12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4" w:type="pct"/>
            <w:gridSpan w:val="2"/>
            <w:tcBorders>
              <w:top w:val="double" w:sz="4" w:space="0" w:color="auto"/>
            </w:tcBorders>
          </w:tcPr>
          <w:p w14:paraId="2E743026" w14:textId="77777777" w:rsidR="00EE3F05" w:rsidRPr="007916BC" w:rsidRDefault="00EE3F05" w:rsidP="004F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60" w:lineRule="exact"/>
              <w:ind w:lef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0" w:type="pct"/>
            <w:gridSpan w:val="3"/>
          </w:tcPr>
          <w:p w14:paraId="3A6800D0" w14:textId="77777777" w:rsidR="00EE3F05" w:rsidRPr="007916BC" w:rsidRDefault="00EE3F05" w:rsidP="004F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6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1" w:type="pct"/>
            <w:gridSpan w:val="4"/>
            <w:tcBorders>
              <w:top w:val="double" w:sz="4" w:space="0" w:color="auto"/>
            </w:tcBorders>
          </w:tcPr>
          <w:p w14:paraId="42F411B1" w14:textId="77777777" w:rsidR="00EE3F05" w:rsidRPr="007916BC" w:rsidRDefault="00EE3F05" w:rsidP="004F0E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260" w:lineRule="exact"/>
              <w:ind w:left="-115" w:right="-90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EE3F05" w:rsidRPr="007916BC" w14:paraId="48BD3570" w14:textId="77777777" w:rsidTr="001F6E18">
        <w:tc>
          <w:tcPr>
            <w:tcW w:w="2167" w:type="pct"/>
          </w:tcPr>
          <w:p w14:paraId="54EF8E7A" w14:textId="41573DB4" w:rsidR="00EE3F05" w:rsidRPr="007916BC" w:rsidRDefault="00EE3F05" w:rsidP="00EE3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16B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7916B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591" w:type="pct"/>
            <w:gridSpan w:val="2"/>
          </w:tcPr>
          <w:p w14:paraId="0539B983" w14:textId="77777777" w:rsidR="00EE3F05" w:rsidRPr="007916BC" w:rsidRDefault="00EE3F05" w:rsidP="00EE3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9" w:type="pct"/>
          </w:tcPr>
          <w:p w14:paraId="128E8C3E" w14:textId="77777777" w:rsidR="00EE3F05" w:rsidRPr="007916BC" w:rsidRDefault="00EE3F05" w:rsidP="00EE3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</w:tcPr>
          <w:p w14:paraId="01A6DC1A" w14:textId="77777777" w:rsidR="00EE3F05" w:rsidRPr="007916BC" w:rsidRDefault="00EE3F05" w:rsidP="00EE3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7956800C" w14:textId="77777777" w:rsidR="00EE3F05" w:rsidRPr="007916BC" w:rsidRDefault="00EE3F05" w:rsidP="00EE3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2"/>
          </w:tcPr>
          <w:p w14:paraId="067B4BD1" w14:textId="77777777" w:rsidR="00EE3F05" w:rsidRPr="007916BC" w:rsidRDefault="00EE3F05" w:rsidP="00EE3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50" w:type="pct"/>
            <w:gridSpan w:val="3"/>
          </w:tcPr>
          <w:p w14:paraId="43184EE4" w14:textId="77777777" w:rsidR="00EE3F05" w:rsidRPr="007916BC" w:rsidRDefault="00EE3F05" w:rsidP="00EE3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gridSpan w:val="4"/>
          </w:tcPr>
          <w:p w14:paraId="169762FD" w14:textId="77777777" w:rsidR="00EE3F05" w:rsidRPr="007916BC" w:rsidRDefault="00EE3F05" w:rsidP="00EE3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after="0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EE3F05" w:rsidRPr="007916BC" w14:paraId="7C14454E" w14:textId="77777777" w:rsidTr="001F6E18">
        <w:tc>
          <w:tcPr>
            <w:tcW w:w="2167" w:type="pct"/>
          </w:tcPr>
          <w:p w14:paraId="3EB67458" w14:textId="08BFBA9F" w:rsidR="00EE3F05" w:rsidRPr="007916BC" w:rsidRDefault="00EE3F05" w:rsidP="00EE3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16BC">
              <w:rPr>
                <w:rFonts w:ascii="Angsana New" w:hAnsi="Angsana New" w:hint="cs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91" w:type="pct"/>
            <w:gridSpan w:val="2"/>
            <w:tcBorders>
              <w:bottom w:val="double" w:sz="4" w:space="0" w:color="auto"/>
            </w:tcBorders>
          </w:tcPr>
          <w:p w14:paraId="789A2EDB" w14:textId="789D38C2" w:rsidR="00EE3F05" w:rsidRPr="007916BC" w:rsidRDefault="00EE3F05" w:rsidP="00EE3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29" w:type="pct"/>
          </w:tcPr>
          <w:p w14:paraId="4E046E0F" w14:textId="77777777" w:rsidR="00EE3F05" w:rsidRPr="007916BC" w:rsidRDefault="00EE3F05" w:rsidP="00EE3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double" w:sz="4" w:space="0" w:color="auto"/>
            </w:tcBorders>
          </w:tcPr>
          <w:p w14:paraId="1AFF21DF" w14:textId="0A5B3A48" w:rsidR="00EE3F05" w:rsidRPr="007916BC" w:rsidRDefault="00EE3F05" w:rsidP="00EE3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9"/>
              </w:tabs>
              <w:spacing w:after="0"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6" w:type="pct"/>
            <w:gridSpan w:val="2"/>
          </w:tcPr>
          <w:p w14:paraId="48C33B7B" w14:textId="77777777" w:rsidR="00EE3F05" w:rsidRPr="007916BC" w:rsidRDefault="00EE3F05" w:rsidP="00EE3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/>
              <w:ind w:left="-126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4" w:type="pct"/>
            <w:gridSpan w:val="2"/>
            <w:tcBorders>
              <w:bottom w:val="double" w:sz="4" w:space="0" w:color="auto"/>
            </w:tcBorders>
          </w:tcPr>
          <w:p w14:paraId="04CDC4DD" w14:textId="6339EE4A" w:rsidR="00EE3F05" w:rsidRPr="007916BC" w:rsidRDefault="00EE3F05" w:rsidP="00EE3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8"/>
              </w:tabs>
              <w:spacing w:after="0"/>
              <w:ind w:left="-108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16BC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150" w:type="pct"/>
            <w:gridSpan w:val="3"/>
          </w:tcPr>
          <w:p w14:paraId="65060A54" w14:textId="77777777" w:rsidR="00EE3F05" w:rsidRPr="007916BC" w:rsidRDefault="00EE3F05" w:rsidP="00EE3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591" w:type="pct"/>
            <w:gridSpan w:val="4"/>
            <w:tcBorders>
              <w:bottom w:val="double" w:sz="4" w:space="0" w:color="auto"/>
            </w:tcBorders>
          </w:tcPr>
          <w:p w14:paraId="33C733A0" w14:textId="7438FD89" w:rsidR="00EE3F05" w:rsidRPr="007916BC" w:rsidRDefault="00EE3F05" w:rsidP="006A7F6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6"/>
              </w:tabs>
              <w:spacing w:after="0"/>
              <w:ind w:left="-115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16B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EE3F05" w:rsidRPr="007916BC" w14:paraId="1DF5936C" w14:textId="77777777" w:rsidTr="001F6E18">
        <w:tc>
          <w:tcPr>
            <w:tcW w:w="2167" w:type="pct"/>
          </w:tcPr>
          <w:p w14:paraId="0565A6D3" w14:textId="77777777" w:rsidR="00EE3F05" w:rsidRPr="007916BC" w:rsidRDefault="00EE3F05" w:rsidP="00EE3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60" w:lineRule="exact"/>
              <w:jc w:val="thaiDistribute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591" w:type="pct"/>
            <w:gridSpan w:val="2"/>
            <w:tcBorders>
              <w:top w:val="double" w:sz="4" w:space="0" w:color="auto"/>
            </w:tcBorders>
          </w:tcPr>
          <w:p w14:paraId="27BDA0CE" w14:textId="77777777" w:rsidR="00EE3F05" w:rsidRPr="007916BC" w:rsidRDefault="00EE3F05" w:rsidP="00EE3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60" w:lineRule="exact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9" w:type="pct"/>
          </w:tcPr>
          <w:p w14:paraId="30CEC27F" w14:textId="77777777" w:rsidR="00EE3F05" w:rsidRPr="007916BC" w:rsidRDefault="00EE3F05" w:rsidP="00EE3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60" w:lineRule="exact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641" w:type="pct"/>
            <w:tcBorders>
              <w:top w:val="double" w:sz="4" w:space="0" w:color="auto"/>
            </w:tcBorders>
          </w:tcPr>
          <w:p w14:paraId="07085CCE" w14:textId="77777777" w:rsidR="00EE3F05" w:rsidRPr="007916BC" w:rsidRDefault="00EE3F05" w:rsidP="00EE3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after="0" w:line="260" w:lineRule="exact"/>
              <w:ind w:left="-108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6" w:type="pct"/>
            <w:gridSpan w:val="2"/>
          </w:tcPr>
          <w:p w14:paraId="66DCF611" w14:textId="77777777" w:rsidR="00EE3F05" w:rsidRPr="007916BC" w:rsidRDefault="00EE3F05" w:rsidP="00EE3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  <w:tab w:val="decimal" w:pos="873"/>
              </w:tabs>
              <w:spacing w:after="0" w:line="260" w:lineRule="exact"/>
              <w:ind w:left="-126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4" w:type="pct"/>
            <w:gridSpan w:val="2"/>
            <w:tcBorders>
              <w:top w:val="double" w:sz="4" w:space="0" w:color="auto"/>
            </w:tcBorders>
          </w:tcPr>
          <w:p w14:paraId="45D8E2F6" w14:textId="77777777" w:rsidR="00EE3F05" w:rsidRPr="007916BC" w:rsidRDefault="00EE3F05" w:rsidP="00EE3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60" w:lineRule="exact"/>
              <w:ind w:left="-108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50" w:type="pct"/>
            <w:gridSpan w:val="3"/>
          </w:tcPr>
          <w:p w14:paraId="2C87C9B7" w14:textId="77777777" w:rsidR="00EE3F05" w:rsidRPr="007916BC" w:rsidRDefault="00EE3F05" w:rsidP="00EE3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60" w:lineRule="exac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591" w:type="pct"/>
            <w:gridSpan w:val="4"/>
            <w:tcBorders>
              <w:top w:val="double" w:sz="4" w:space="0" w:color="auto"/>
            </w:tcBorders>
          </w:tcPr>
          <w:p w14:paraId="70523CDB" w14:textId="77777777" w:rsidR="00EE3F05" w:rsidRPr="007916BC" w:rsidRDefault="00EE3F05" w:rsidP="00EE3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260" w:lineRule="exact"/>
              <w:ind w:left="-115" w:right="-90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EE3F05" w:rsidRPr="007916BC" w14:paraId="430945DB" w14:textId="77777777" w:rsidTr="00EE3F05">
        <w:trPr>
          <w:gridAfter w:val="1"/>
          <w:wAfter w:w="11" w:type="pct"/>
        </w:trPr>
        <w:tc>
          <w:tcPr>
            <w:tcW w:w="2167" w:type="pct"/>
          </w:tcPr>
          <w:p w14:paraId="19FE3487" w14:textId="77777777" w:rsidR="00EE3F05" w:rsidRPr="007916BC" w:rsidRDefault="00EE3F05" w:rsidP="00EE3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hanging="2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916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ส่วนของหนี้สินตามสัญญาเช่าที่ถึง</w:t>
            </w:r>
            <w:r w:rsidRPr="007916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  <w:t xml:space="preserve">   </w:t>
            </w:r>
            <w:r w:rsidRPr="007916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กำหนดชำระภายในหนึ่งปี</w:t>
            </w:r>
          </w:p>
        </w:tc>
        <w:tc>
          <w:tcPr>
            <w:tcW w:w="1361" w:type="pct"/>
            <w:gridSpan w:val="4"/>
          </w:tcPr>
          <w:p w14:paraId="4831CEB2" w14:textId="77777777" w:rsidR="00EE3F05" w:rsidRPr="007916BC" w:rsidRDefault="00EE3F05" w:rsidP="00EE3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39D37096" w14:textId="77777777" w:rsidR="00EE3F05" w:rsidRPr="007916BC" w:rsidRDefault="00EE3F05" w:rsidP="00EE3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25" w:type="pct"/>
            <w:gridSpan w:val="8"/>
          </w:tcPr>
          <w:p w14:paraId="7F92EFDF" w14:textId="77777777" w:rsidR="00EE3F05" w:rsidRPr="007916BC" w:rsidRDefault="00EE3F05" w:rsidP="00EE3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E3F05" w:rsidRPr="007916BC" w14:paraId="6A616A8F" w14:textId="77777777" w:rsidTr="001F6E18">
        <w:trPr>
          <w:gridAfter w:val="1"/>
          <w:wAfter w:w="11" w:type="pct"/>
        </w:trPr>
        <w:tc>
          <w:tcPr>
            <w:tcW w:w="2167" w:type="pct"/>
          </w:tcPr>
          <w:p w14:paraId="55C9C889" w14:textId="77777777" w:rsidR="00EE3F05" w:rsidRPr="007916BC" w:rsidRDefault="00EE3F05" w:rsidP="00EE3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391F11C7" w14:textId="2AB9114A" w:rsidR="00EE3F05" w:rsidRPr="007916BC" w:rsidRDefault="00EE3F05" w:rsidP="00EE3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6" w:type="pct"/>
            <w:gridSpan w:val="2"/>
          </w:tcPr>
          <w:p w14:paraId="77F9C93E" w14:textId="77777777" w:rsidR="00EE3F05" w:rsidRPr="007916BC" w:rsidRDefault="00EE3F05" w:rsidP="00EE3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double" w:sz="4" w:space="0" w:color="auto"/>
            </w:tcBorders>
          </w:tcPr>
          <w:p w14:paraId="44AA5A71" w14:textId="77777777" w:rsidR="00EE3F05" w:rsidRPr="007916BC" w:rsidRDefault="00EE3F05" w:rsidP="00EE3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6" w:type="pct"/>
            <w:gridSpan w:val="2"/>
          </w:tcPr>
          <w:p w14:paraId="565C71E6" w14:textId="77777777" w:rsidR="00EE3F05" w:rsidRPr="007916BC" w:rsidRDefault="00EE3F05" w:rsidP="00EE3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4"/>
            <w:tcBorders>
              <w:bottom w:val="double" w:sz="4" w:space="0" w:color="auto"/>
            </w:tcBorders>
          </w:tcPr>
          <w:p w14:paraId="338A5E05" w14:textId="6E0D633B" w:rsidR="00EE3F05" w:rsidRPr="007916BC" w:rsidRDefault="00EE3F05" w:rsidP="00EE3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3,298</w:t>
            </w:r>
          </w:p>
        </w:tc>
        <w:tc>
          <w:tcPr>
            <w:tcW w:w="130" w:type="pct"/>
            <w:gridSpan w:val="2"/>
          </w:tcPr>
          <w:p w14:paraId="5E45BB02" w14:textId="77777777" w:rsidR="00EE3F05" w:rsidRPr="007916BC" w:rsidRDefault="00EE3F05" w:rsidP="00EE3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gridSpan w:val="2"/>
            <w:tcBorders>
              <w:bottom w:val="double" w:sz="4" w:space="0" w:color="auto"/>
            </w:tcBorders>
          </w:tcPr>
          <w:p w14:paraId="342429B9" w14:textId="146F3061" w:rsidR="00EE3F05" w:rsidRPr="007916BC" w:rsidRDefault="00EE3F05" w:rsidP="00EE3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3,196</w:t>
            </w:r>
          </w:p>
        </w:tc>
      </w:tr>
      <w:tr w:rsidR="00EE3F05" w:rsidRPr="007916BC" w14:paraId="25F54CF7" w14:textId="77777777" w:rsidTr="001F6E18">
        <w:trPr>
          <w:gridAfter w:val="1"/>
          <w:wAfter w:w="11" w:type="pct"/>
        </w:trPr>
        <w:tc>
          <w:tcPr>
            <w:tcW w:w="2167" w:type="pct"/>
          </w:tcPr>
          <w:p w14:paraId="3641CD50" w14:textId="77777777" w:rsidR="00EE3F05" w:rsidRPr="007916BC" w:rsidRDefault="00EE3F05" w:rsidP="00EE3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84" w:type="pct"/>
            <w:tcBorders>
              <w:top w:val="double" w:sz="4" w:space="0" w:color="auto"/>
            </w:tcBorders>
          </w:tcPr>
          <w:p w14:paraId="156E35FB" w14:textId="77777777" w:rsidR="00EE3F05" w:rsidRPr="007916BC" w:rsidRDefault="00EE3F05" w:rsidP="00EE3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40198F56" w14:textId="77777777" w:rsidR="00EE3F05" w:rsidRPr="007916BC" w:rsidRDefault="00EE3F05" w:rsidP="00EE3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top w:val="double" w:sz="4" w:space="0" w:color="auto"/>
            </w:tcBorders>
          </w:tcPr>
          <w:p w14:paraId="2F9CB614" w14:textId="77777777" w:rsidR="00EE3F05" w:rsidRPr="007916BC" w:rsidRDefault="00EE3F05" w:rsidP="00EE3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2A01DCF5" w14:textId="77777777" w:rsidR="00EE3F05" w:rsidRPr="007916BC" w:rsidRDefault="00EE3F05" w:rsidP="00EE3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4"/>
            <w:tcBorders>
              <w:top w:val="double" w:sz="4" w:space="0" w:color="auto"/>
            </w:tcBorders>
          </w:tcPr>
          <w:p w14:paraId="2486659E" w14:textId="77777777" w:rsidR="00EE3F05" w:rsidRPr="007916BC" w:rsidRDefault="00EE3F05" w:rsidP="00EE3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14:paraId="52F5243B" w14:textId="77777777" w:rsidR="00EE3F05" w:rsidRPr="007916BC" w:rsidRDefault="00EE3F05" w:rsidP="00EE3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gridSpan w:val="2"/>
          </w:tcPr>
          <w:p w14:paraId="217BD05D" w14:textId="77777777" w:rsidR="00EE3F05" w:rsidRPr="007916BC" w:rsidRDefault="00EE3F05" w:rsidP="00EE3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E3F05" w:rsidRPr="007916BC" w14:paraId="2A84CFB3" w14:textId="77777777" w:rsidTr="001F6E18">
        <w:trPr>
          <w:gridAfter w:val="1"/>
          <w:wAfter w:w="11" w:type="pct"/>
        </w:trPr>
        <w:tc>
          <w:tcPr>
            <w:tcW w:w="2167" w:type="pct"/>
          </w:tcPr>
          <w:p w14:paraId="4E9656A7" w14:textId="77777777" w:rsidR="00EE3F05" w:rsidRPr="007916BC" w:rsidRDefault="00EE3F05" w:rsidP="00EE3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6" w:hanging="18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16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หนี้สินตามสัญญาเช่า</w:t>
            </w:r>
            <w:r w:rsidRPr="007916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584" w:type="pct"/>
          </w:tcPr>
          <w:p w14:paraId="788723F9" w14:textId="77777777" w:rsidR="00EE3F05" w:rsidRPr="007916BC" w:rsidRDefault="00EE3F05" w:rsidP="00EE3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737C0974" w14:textId="77777777" w:rsidR="00EE3F05" w:rsidRPr="007916BC" w:rsidRDefault="00EE3F05" w:rsidP="00EE3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</w:tcPr>
          <w:p w14:paraId="7883AD09" w14:textId="77777777" w:rsidR="00EE3F05" w:rsidRPr="007916BC" w:rsidRDefault="00EE3F05" w:rsidP="00EE3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6" w:type="pct"/>
            <w:gridSpan w:val="2"/>
          </w:tcPr>
          <w:p w14:paraId="6E9222E2" w14:textId="77777777" w:rsidR="00EE3F05" w:rsidRPr="007916BC" w:rsidRDefault="00EE3F05" w:rsidP="00EE3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4"/>
          </w:tcPr>
          <w:p w14:paraId="7751389A" w14:textId="77777777" w:rsidR="00EE3F05" w:rsidRPr="007916BC" w:rsidRDefault="00EE3F05" w:rsidP="00EE3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0" w:type="pct"/>
            <w:gridSpan w:val="2"/>
          </w:tcPr>
          <w:p w14:paraId="01F55992" w14:textId="77777777" w:rsidR="00EE3F05" w:rsidRPr="007916BC" w:rsidRDefault="00EE3F05" w:rsidP="00EE3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gridSpan w:val="2"/>
          </w:tcPr>
          <w:p w14:paraId="3C79DFA0" w14:textId="77777777" w:rsidR="00EE3F05" w:rsidRPr="007916BC" w:rsidRDefault="00EE3F05" w:rsidP="00EE3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E3F05" w:rsidRPr="007916BC" w14:paraId="669FCCD7" w14:textId="77777777" w:rsidTr="001F6E18">
        <w:trPr>
          <w:gridAfter w:val="1"/>
          <w:wAfter w:w="11" w:type="pct"/>
        </w:trPr>
        <w:tc>
          <w:tcPr>
            <w:tcW w:w="2167" w:type="pct"/>
          </w:tcPr>
          <w:p w14:paraId="4420D6F3" w14:textId="77777777" w:rsidR="00EE3F05" w:rsidRPr="007916BC" w:rsidRDefault="00EE3F05" w:rsidP="00EE3F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84" w:type="pct"/>
            <w:tcBorders>
              <w:bottom w:val="double" w:sz="4" w:space="0" w:color="auto"/>
            </w:tcBorders>
          </w:tcPr>
          <w:p w14:paraId="3AE308B6" w14:textId="18D91F4C" w:rsidR="00EE3F05" w:rsidRPr="007916BC" w:rsidRDefault="00EE3F05" w:rsidP="00EE3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0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6" w:type="pct"/>
            <w:gridSpan w:val="2"/>
          </w:tcPr>
          <w:p w14:paraId="32D1FF31" w14:textId="77777777" w:rsidR="00EE3F05" w:rsidRPr="007916BC" w:rsidRDefault="00EE3F05" w:rsidP="00EE3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41" w:type="pct"/>
            <w:tcBorders>
              <w:bottom w:val="double" w:sz="4" w:space="0" w:color="auto"/>
            </w:tcBorders>
          </w:tcPr>
          <w:p w14:paraId="3D37C2CF" w14:textId="77777777" w:rsidR="00EE3F05" w:rsidRPr="007916BC" w:rsidRDefault="00EE3F05" w:rsidP="00EE3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36" w:type="pct"/>
            <w:gridSpan w:val="2"/>
          </w:tcPr>
          <w:p w14:paraId="1F394808" w14:textId="77777777" w:rsidR="00EE3F05" w:rsidRPr="007916BC" w:rsidRDefault="00EE3F05" w:rsidP="00EE3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24" w:type="pct"/>
            <w:gridSpan w:val="4"/>
            <w:tcBorders>
              <w:bottom w:val="double" w:sz="4" w:space="0" w:color="auto"/>
            </w:tcBorders>
          </w:tcPr>
          <w:p w14:paraId="738D23A9" w14:textId="3EC1FA2E" w:rsidR="00EE3F05" w:rsidRPr="007916BC" w:rsidRDefault="00EE3F05" w:rsidP="00EE3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4,323</w:t>
            </w:r>
          </w:p>
        </w:tc>
        <w:tc>
          <w:tcPr>
            <w:tcW w:w="130" w:type="pct"/>
            <w:gridSpan w:val="2"/>
          </w:tcPr>
          <w:p w14:paraId="089DF28C" w14:textId="77777777" w:rsidR="00EE3F05" w:rsidRPr="007916BC" w:rsidRDefault="00EE3F05" w:rsidP="00EE3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71" w:type="pct"/>
            <w:gridSpan w:val="2"/>
            <w:tcBorders>
              <w:bottom w:val="double" w:sz="4" w:space="0" w:color="auto"/>
            </w:tcBorders>
          </w:tcPr>
          <w:p w14:paraId="2E6EAAEB" w14:textId="3FA64ED3" w:rsidR="00EE3F05" w:rsidRPr="007916BC" w:rsidRDefault="00EE3F05" w:rsidP="00EE3F0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after="0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6,810</w:t>
            </w:r>
          </w:p>
        </w:tc>
      </w:tr>
    </w:tbl>
    <w:p w14:paraId="76C577B4" w14:textId="77777777" w:rsidR="006A7F6A" w:rsidRPr="007916BC" w:rsidRDefault="006A7F6A" w:rsidP="00EF1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21246CF" w14:textId="0EEB5FC3" w:rsidR="00341964" w:rsidRPr="007916BC" w:rsidRDefault="00341964" w:rsidP="00EF1E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916B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สัญญาสำคัญที่ทำกับบุคคลหรือกิจการที่เกี่ยวข้องกัน</w:t>
      </w:r>
      <w:r w:rsidR="00D44C31" w:rsidRPr="007916BC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ระหว่างงวด</w:t>
      </w:r>
    </w:p>
    <w:p w14:paraId="6C49DC9C" w14:textId="77777777" w:rsidR="00341964" w:rsidRPr="007916BC" w:rsidRDefault="00341964" w:rsidP="003419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32333CEE" w14:textId="77777777" w:rsidR="00341964" w:rsidRPr="007916BC" w:rsidRDefault="00341964" w:rsidP="003419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7916BC">
        <w:rPr>
          <w:rFonts w:asciiTheme="majorBidi" w:hAnsiTheme="majorBidi" w:cstheme="majorBidi"/>
          <w:i/>
          <w:iCs/>
          <w:sz w:val="30"/>
          <w:szCs w:val="30"/>
          <w:cs/>
        </w:rPr>
        <w:t>สัญญารายได้ค่าธรรมเนียมการจัดการ</w:t>
      </w:r>
    </w:p>
    <w:p w14:paraId="72B5461B" w14:textId="77777777" w:rsidR="00341964" w:rsidRPr="007916BC" w:rsidRDefault="00341964" w:rsidP="003419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b/>
          <w:bCs/>
          <w:i/>
          <w:iCs/>
          <w:sz w:val="24"/>
          <w:szCs w:val="24"/>
        </w:rPr>
      </w:pPr>
    </w:p>
    <w:p w14:paraId="3BF69BE0" w14:textId="54B2ACB7" w:rsidR="0059243F" w:rsidRPr="007916BC" w:rsidRDefault="00341964" w:rsidP="005A7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ind w:left="540"/>
        <w:jc w:val="both"/>
        <w:rPr>
          <w:rFonts w:asciiTheme="majorBidi" w:hAnsiTheme="majorBidi" w:cstheme="majorBidi"/>
          <w:spacing w:val="-2"/>
          <w:sz w:val="30"/>
          <w:szCs w:val="30"/>
        </w:rPr>
      </w:pPr>
      <w:bookmarkStart w:id="0" w:name="_Hlk95903311"/>
      <w:r w:rsidRPr="007916BC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บริษัทคิดค่าธรรมเนียมการจัดการกับบริษัท แอล แอนด์ อี โซลิดสเตท จำกัด ซึ่งเป็นบริษัทย่อย โดยเป็นผู้ดูแลบริหารงานด้านโรงงาน ด้านบัญชีการเงิน ด้านบุคลากร บริหารทั่วไปและด้านสารสนเทศ สัญญามีกำหนดระยะเวลาตั้งแต่วันที่ </w:t>
      </w:r>
      <w:r w:rsidR="00C64920" w:rsidRPr="007916BC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7916BC">
        <w:rPr>
          <w:rFonts w:asciiTheme="majorBidi" w:hAnsiTheme="majorBidi" w:cstheme="majorBidi" w:hint="cs"/>
          <w:spacing w:val="-2"/>
          <w:sz w:val="30"/>
          <w:szCs w:val="30"/>
        </w:rPr>
        <w:t xml:space="preserve"> </w:t>
      </w:r>
      <w:r w:rsidRPr="007916BC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มกราคม </w:t>
      </w:r>
      <w:r w:rsidR="00C64920" w:rsidRPr="007916BC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774D83" w:rsidRPr="007916BC">
        <w:rPr>
          <w:rFonts w:asciiTheme="majorBidi" w:hAnsiTheme="majorBidi" w:cstheme="majorBidi"/>
          <w:spacing w:val="-2"/>
          <w:sz w:val="30"/>
          <w:szCs w:val="30"/>
        </w:rPr>
        <w:t>6</w:t>
      </w:r>
      <w:r w:rsidRPr="007916BC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ถึง </w:t>
      </w:r>
      <w:r w:rsidRPr="007916BC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7916BC">
        <w:rPr>
          <w:rFonts w:asciiTheme="majorBidi" w:hAnsiTheme="majorBidi" w:cstheme="majorBidi" w:hint="cs"/>
          <w:spacing w:val="-2"/>
          <w:sz w:val="30"/>
          <w:szCs w:val="30"/>
        </w:rPr>
        <w:t xml:space="preserve"> </w:t>
      </w:r>
      <w:r w:rsidRPr="007916BC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ธันวาคม </w:t>
      </w:r>
      <w:r w:rsidRPr="007916BC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774D83" w:rsidRPr="007916BC">
        <w:rPr>
          <w:rFonts w:asciiTheme="majorBidi" w:hAnsiTheme="majorBidi" w:cstheme="majorBidi"/>
          <w:spacing w:val="-2"/>
          <w:sz w:val="30"/>
          <w:szCs w:val="30"/>
        </w:rPr>
        <w:t>6</w:t>
      </w:r>
      <w:r w:rsidRPr="007916BC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และจะได้รับค่าตอบแทนเป็นรายเดือนในอัตราเดือนละ </w:t>
      </w:r>
      <w:r w:rsidR="00DF0F11" w:rsidRPr="007916BC">
        <w:rPr>
          <w:rFonts w:asciiTheme="majorBidi" w:hAnsiTheme="majorBidi" w:cstheme="majorBidi"/>
          <w:spacing w:val="-2"/>
          <w:sz w:val="30"/>
          <w:szCs w:val="30"/>
        </w:rPr>
        <w:t>1</w:t>
      </w:r>
      <w:r w:rsidRPr="007916BC">
        <w:rPr>
          <w:rFonts w:asciiTheme="majorBidi" w:hAnsiTheme="majorBidi" w:cstheme="majorBidi" w:hint="cs"/>
          <w:spacing w:val="-2"/>
          <w:sz w:val="30"/>
          <w:szCs w:val="30"/>
          <w:cs/>
        </w:rPr>
        <w:t>4</w:t>
      </w:r>
      <w:r w:rsidR="00774D83" w:rsidRPr="007916BC">
        <w:rPr>
          <w:rFonts w:asciiTheme="majorBidi" w:hAnsiTheme="majorBidi" w:cstheme="majorBidi"/>
          <w:spacing w:val="-2"/>
          <w:sz w:val="30"/>
          <w:szCs w:val="30"/>
        </w:rPr>
        <w:t>5</w:t>
      </w:r>
      <w:r w:rsidRPr="007916BC">
        <w:rPr>
          <w:rFonts w:asciiTheme="majorBidi" w:hAnsiTheme="majorBidi" w:cstheme="majorBidi" w:hint="cs"/>
          <w:spacing w:val="-2"/>
          <w:sz w:val="30"/>
          <w:szCs w:val="30"/>
        </w:rPr>
        <w:t>,</w:t>
      </w:r>
      <w:r w:rsidR="00DF0F11" w:rsidRPr="007916BC">
        <w:rPr>
          <w:rFonts w:asciiTheme="majorBidi" w:hAnsiTheme="majorBidi" w:cstheme="majorBidi"/>
          <w:spacing w:val="-2"/>
          <w:sz w:val="30"/>
          <w:szCs w:val="30"/>
        </w:rPr>
        <w:t>000</w:t>
      </w:r>
      <w:r w:rsidRPr="007916BC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บาทและทั้งสองฝ่ายสามารถต่อสัญญานี้ออกไปครั้งละ </w:t>
      </w:r>
      <w:r w:rsidRPr="007916BC">
        <w:rPr>
          <w:rFonts w:asciiTheme="majorBidi" w:hAnsiTheme="majorBidi" w:cstheme="majorBidi" w:hint="cs"/>
          <w:spacing w:val="-2"/>
          <w:sz w:val="30"/>
          <w:szCs w:val="30"/>
        </w:rPr>
        <w:t xml:space="preserve">1 </w:t>
      </w:r>
      <w:r w:rsidRPr="007916BC">
        <w:rPr>
          <w:rFonts w:asciiTheme="majorBidi" w:hAnsiTheme="majorBidi" w:cstheme="majorBidi" w:hint="cs"/>
          <w:spacing w:val="-2"/>
          <w:sz w:val="30"/>
          <w:szCs w:val="30"/>
          <w:cs/>
        </w:rPr>
        <w:t>ปีโดยมีความเห็นชอบร่วมกัน</w:t>
      </w:r>
      <w:bookmarkEnd w:id="0"/>
    </w:p>
    <w:p w14:paraId="45661945" w14:textId="019493CC" w:rsidR="00341964" w:rsidRPr="007916BC" w:rsidRDefault="00341964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7916BC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สัญญาจ้างทดสอบผลิตภัณฑ์</w:t>
      </w:r>
    </w:p>
    <w:p w14:paraId="78E44228" w14:textId="77777777" w:rsidR="00341964" w:rsidRPr="007916BC" w:rsidRDefault="00341964" w:rsidP="00E303E6">
      <w:pPr>
        <w:autoSpaceDE w:val="0"/>
        <w:autoSpaceDN w:val="0"/>
        <w:adjustRightInd w:val="0"/>
        <w:spacing w:line="240" w:lineRule="auto"/>
        <w:ind w:left="958" w:hanging="418"/>
        <w:jc w:val="both"/>
        <w:rPr>
          <w:rFonts w:asciiTheme="majorBidi" w:hAnsiTheme="majorBidi" w:cstheme="majorBidi"/>
          <w:sz w:val="30"/>
          <w:szCs w:val="30"/>
        </w:rPr>
      </w:pPr>
    </w:p>
    <w:p w14:paraId="67CAED6B" w14:textId="2AC84B39" w:rsidR="00341964" w:rsidRPr="007916BC" w:rsidRDefault="00341964" w:rsidP="00E303E6">
      <w:pPr>
        <w:tabs>
          <w:tab w:val="clear" w:pos="680"/>
          <w:tab w:val="clear" w:pos="907"/>
          <w:tab w:val="left" w:pos="540"/>
        </w:tabs>
        <w:autoSpaceDE w:val="0"/>
        <w:autoSpaceDN w:val="0"/>
        <w:adjustRightInd w:val="0"/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916BC">
        <w:rPr>
          <w:rFonts w:asciiTheme="majorBidi" w:hAnsiTheme="majorBidi" w:cstheme="majorBidi" w:hint="cs"/>
          <w:sz w:val="30"/>
          <w:szCs w:val="30"/>
          <w:cs/>
        </w:rPr>
        <w:t xml:space="preserve">บริษัทได้ทำสัญญาจ้างทดสอบผลิตภัณฑ์และชิ้นงานต้นแบบกับบริษัท แอล แอนด์ อี แมนูแฟคเจอริ่ง จำกัด ซึ่งเป็นบริษัทย่อย สัญญามีกำหนดระยะเวลาตั้งแต่วันที่ </w:t>
      </w:r>
      <w:r w:rsidRPr="007916BC">
        <w:rPr>
          <w:rFonts w:asciiTheme="majorBidi" w:hAnsiTheme="majorBidi" w:cstheme="majorBidi" w:hint="cs"/>
          <w:sz w:val="30"/>
          <w:szCs w:val="30"/>
        </w:rPr>
        <w:t xml:space="preserve">1 </w:t>
      </w:r>
      <w:r w:rsidRPr="007916BC">
        <w:rPr>
          <w:rFonts w:asciiTheme="majorBidi" w:hAnsiTheme="majorBidi" w:cstheme="majorBidi" w:hint="cs"/>
          <w:sz w:val="30"/>
          <w:szCs w:val="30"/>
          <w:cs/>
        </w:rPr>
        <w:t xml:space="preserve">มกราคม </w:t>
      </w:r>
      <w:r w:rsidRPr="007916BC">
        <w:rPr>
          <w:rFonts w:asciiTheme="majorBidi" w:hAnsiTheme="majorBidi" w:cstheme="majorBidi" w:hint="cs"/>
          <w:sz w:val="30"/>
          <w:szCs w:val="30"/>
        </w:rPr>
        <w:t>256</w:t>
      </w:r>
      <w:r w:rsidR="00774D83" w:rsidRPr="007916BC">
        <w:rPr>
          <w:rFonts w:asciiTheme="majorBidi" w:hAnsiTheme="majorBidi" w:cstheme="majorBidi"/>
          <w:sz w:val="30"/>
          <w:szCs w:val="30"/>
        </w:rPr>
        <w:t>6</w:t>
      </w:r>
      <w:r w:rsidRPr="007916BC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7916BC">
        <w:rPr>
          <w:rFonts w:asciiTheme="majorBidi" w:hAnsiTheme="majorBidi" w:cstheme="majorBidi" w:hint="cs"/>
          <w:sz w:val="30"/>
          <w:szCs w:val="30"/>
          <w:cs/>
        </w:rPr>
        <w:t xml:space="preserve">ถึงวันที่ </w:t>
      </w:r>
      <w:r w:rsidRPr="007916BC">
        <w:rPr>
          <w:rFonts w:asciiTheme="majorBidi" w:hAnsiTheme="majorBidi" w:cstheme="majorBidi" w:hint="cs"/>
          <w:sz w:val="30"/>
          <w:szCs w:val="30"/>
        </w:rPr>
        <w:t xml:space="preserve">31 </w:t>
      </w:r>
      <w:r w:rsidRPr="007916BC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7916BC">
        <w:rPr>
          <w:rFonts w:asciiTheme="majorBidi" w:hAnsiTheme="majorBidi" w:cstheme="majorBidi" w:hint="cs"/>
          <w:sz w:val="30"/>
          <w:szCs w:val="30"/>
        </w:rPr>
        <w:t>256</w:t>
      </w:r>
      <w:r w:rsidR="00774D83" w:rsidRPr="007916BC">
        <w:rPr>
          <w:rFonts w:asciiTheme="majorBidi" w:hAnsiTheme="majorBidi" w:cstheme="majorBidi"/>
          <w:sz w:val="30"/>
          <w:szCs w:val="30"/>
        </w:rPr>
        <w:t>6</w:t>
      </w:r>
      <w:r w:rsidRPr="007916BC">
        <w:rPr>
          <w:rFonts w:asciiTheme="majorBidi" w:hAnsiTheme="majorBidi" w:cstheme="majorBidi" w:hint="cs"/>
          <w:sz w:val="30"/>
          <w:szCs w:val="30"/>
        </w:rPr>
        <w:t xml:space="preserve"> </w:t>
      </w:r>
      <w:r w:rsidR="008B6192" w:rsidRPr="007916BC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845FEF" w:rsidRPr="007916BC">
        <w:rPr>
          <w:rFonts w:asciiTheme="majorBidi" w:hAnsiTheme="majorBidi" w:cstheme="majorBidi" w:hint="cs"/>
          <w:sz w:val="30"/>
          <w:szCs w:val="30"/>
          <w:cs/>
        </w:rPr>
        <w:t xml:space="preserve">ว่าจ้างเป็นจำนวนเงินเดือนละ </w:t>
      </w:r>
      <w:r w:rsidR="00845FEF" w:rsidRPr="007916BC">
        <w:rPr>
          <w:rFonts w:asciiTheme="majorBidi" w:hAnsiTheme="majorBidi" w:cstheme="majorBidi"/>
          <w:sz w:val="30"/>
          <w:szCs w:val="30"/>
        </w:rPr>
        <w:t xml:space="preserve">672,500 </w:t>
      </w:r>
      <w:r w:rsidR="00845FEF" w:rsidRPr="007916BC">
        <w:rPr>
          <w:rFonts w:asciiTheme="majorBidi" w:hAnsiTheme="majorBidi" w:cstheme="majorBidi" w:hint="cs"/>
          <w:sz w:val="30"/>
          <w:szCs w:val="30"/>
          <w:cs/>
        </w:rPr>
        <w:t>บาท</w:t>
      </w:r>
    </w:p>
    <w:p w14:paraId="366FA5D0" w14:textId="77777777" w:rsidR="00D7136F" w:rsidRPr="007916BC" w:rsidRDefault="00D7136F" w:rsidP="00D7136F">
      <w:pPr>
        <w:tabs>
          <w:tab w:val="clear" w:pos="454"/>
          <w:tab w:val="clear" w:pos="907"/>
          <w:tab w:val="left" w:pos="540"/>
        </w:tabs>
        <w:autoSpaceDE w:val="0"/>
        <w:autoSpaceDN w:val="0"/>
        <w:adjustRightInd w:val="0"/>
        <w:spacing w:line="240" w:lineRule="auto"/>
        <w:ind w:right="-25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62902EFE" w14:textId="05F2C315" w:rsidR="00341964" w:rsidRPr="007916BC" w:rsidRDefault="00341964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58" w:hanging="418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7916BC">
        <w:rPr>
          <w:rFonts w:asciiTheme="majorBidi" w:hAnsiTheme="majorBidi" w:cstheme="majorBidi"/>
          <w:i/>
          <w:iCs/>
          <w:sz w:val="30"/>
          <w:szCs w:val="30"/>
          <w:cs/>
        </w:rPr>
        <w:t>สัญญา</w:t>
      </w:r>
      <w:r w:rsidR="00A33C10" w:rsidRPr="007916BC">
        <w:rPr>
          <w:rFonts w:asciiTheme="majorBidi" w:hAnsiTheme="majorBidi" w:cstheme="majorBidi" w:hint="cs"/>
          <w:i/>
          <w:iCs/>
          <w:sz w:val="30"/>
          <w:szCs w:val="30"/>
          <w:cs/>
        </w:rPr>
        <w:t>ใช้บริการ</w:t>
      </w:r>
      <w:r w:rsidRPr="007916BC">
        <w:rPr>
          <w:rFonts w:asciiTheme="majorBidi" w:hAnsiTheme="majorBidi" w:cstheme="majorBidi"/>
          <w:i/>
          <w:iCs/>
          <w:sz w:val="30"/>
          <w:szCs w:val="30"/>
          <w:cs/>
        </w:rPr>
        <w:t>พื้นที่</w:t>
      </w:r>
    </w:p>
    <w:p w14:paraId="5067A8CE" w14:textId="77777777" w:rsidR="00341964" w:rsidRPr="007916BC" w:rsidRDefault="00341964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58"/>
        <w:jc w:val="both"/>
        <w:rPr>
          <w:rFonts w:asciiTheme="majorBidi" w:hAnsiTheme="majorBidi" w:cstheme="majorBidi"/>
          <w:sz w:val="30"/>
          <w:szCs w:val="30"/>
        </w:rPr>
      </w:pPr>
    </w:p>
    <w:p w14:paraId="48814CFF" w14:textId="551E5AFA" w:rsidR="00341964" w:rsidRPr="007916BC" w:rsidRDefault="00341964" w:rsidP="00E303E6">
      <w:pPr>
        <w:tabs>
          <w:tab w:val="clear" w:pos="907"/>
          <w:tab w:val="left" w:pos="540"/>
          <w:tab w:val="left" w:pos="9630"/>
        </w:tabs>
        <w:autoSpaceDE w:val="0"/>
        <w:autoSpaceDN w:val="0"/>
        <w:adjustRightInd w:val="0"/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7916BC">
        <w:rPr>
          <w:rFonts w:asciiTheme="majorBidi" w:hAnsiTheme="majorBidi" w:cstheme="majorBidi"/>
          <w:sz w:val="30"/>
          <w:szCs w:val="30"/>
          <w:cs/>
        </w:rPr>
        <w:t>บริษัทได้ทำสัญญา</w:t>
      </w:r>
      <w:r w:rsidR="000320A3" w:rsidRPr="007916BC">
        <w:rPr>
          <w:rFonts w:asciiTheme="majorBidi" w:hAnsiTheme="majorBidi" w:cstheme="majorBidi" w:hint="cs"/>
          <w:sz w:val="30"/>
          <w:szCs w:val="30"/>
          <w:cs/>
        </w:rPr>
        <w:t>ใ</w:t>
      </w:r>
      <w:r w:rsidR="00A33C10" w:rsidRPr="007916BC">
        <w:rPr>
          <w:rFonts w:asciiTheme="majorBidi" w:hAnsiTheme="majorBidi" w:cstheme="majorBidi" w:hint="cs"/>
          <w:sz w:val="30"/>
          <w:szCs w:val="30"/>
          <w:cs/>
        </w:rPr>
        <w:t>ช้บริการ</w:t>
      </w:r>
      <w:r w:rsidRPr="007916BC">
        <w:rPr>
          <w:rFonts w:asciiTheme="majorBidi" w:hAnsiTheme="majorBidi" w:cstheme="majorBidi"/>
          <w:sz w:val="30"/>
          <w:szCs w:val="30"/>
          <w:cs/>
        </w:rPr>
        <w:t xml:space="preserve">พื้นที่กับ บริษัท แอล แอนด์ อี แมนูแฟคเจอริ่ง จำกัด ซึ่งเป็นบริษัทย่อย เพื่อใช้เป็นคลังสินค้า สัญญามีกำหนดระยะเวลาตั้งแต่วันที่ </w:t>
      </w:r>
      <w:r w:rsidRPr="007916BC">
        <w:rPr>
          <w:rFonts w:asciiTheme="majorBidi" w:hAnsiTheme="majorBidi" w:cstheme="majorBidi"/>
          <w:sz w:val="30"/>
          <w:szCs w:val="30"/>
        </w:rPr>
        <w:t>1</w:t>
      </w:r>
      <w:r w:rsidRPr="007916BC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7916BC">
        <w:rPr>
          <w:rFonts w:asciiTheme="majorBidi" w:hAnsiTheme="majorBidi" w:cstheme="majorBidi"/>
          <w:sz w:val="30"/>
          <w:szCs w:val="30"/>
        </w:rPr>
        <w:t>256</w:t>
      </w:r>
      <w:r w:rsidR="00774D83" w:rsidRPr="007916BC">
        <w:rPr>
          <w:rFonts w:asciiTheme="majorBidi" w:hAnsiTheme="majorBidi" w:cstheme="majorBidi"/>
          <w:sz w:val="30"/>
          <w:szCs w:val="30"/>
        </w:rPr>
        <w:t>6</w:t>
      </w:r>
      <w:r w:rsidRPr="007916BC">
        <w:rPr>
          <w:rFonts w:asciiTheme="majorBidi" w:hAnsiTheme="majorBidi" w:cstheme="majorBidi"/>
          <w:sz w:val="30"/>
          <w:szCs w:val="30"/>
        </w:rPr>
        <w:t xml:space="preserve"> </w:t>
      </w:r>
      <w:r w:rsidRPr="007916BC">
        <w:rPr>
          <w:rFonts w:asciiTheme="majorBidi" w:hAnsiTheme="majorBidi" w:cstheme="majorBidi"/>
          <w:sz w:val="30"/>
          <w:szCs w:val="30"/>
          <w:cs/>
        </w:rPr>
        <w:t xml:space="preserve">ถึงวันที่ </w:t>
      </w:r>
      <w:r w:rsidRPr="007916BC">
        <w:rPr>
          <w:rFonts w:asciiTheme="majorBidi" w:hAnsiTheme="majorBidi" w:cstheme="majorBidi"/>
          <w:sz w:val="30"/>
          <w:szCs w:val="30"/>
        </w:rPr>
        <w:t>31</w:t>
      </w:r>
      <w:r w:rsidRPr="007916BC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Pr="007916BC">
        <w:rPr>
          <w:rFonts w:asciiTheme="majorBidi" w:hAnsiTheme="majorBidi" w:cstheme="majorBidi"/>
          <w:sz w:val="30"/>
          <w:szCs w:val="30"/>
        </w:rPr>
        <w:t>256</w:t>
      </w:r>
      <w:r w:rsidR="00774D83" w:rsidRPr="007916BC">
        <w:rPr>
          <w:rFonts w:asciiTheme="majorBidi" w:hAnsiTheme="majorBidi" w:cstheme="majorBidi"/>
          <w:sz w:val="30"/>
          <w:szCs w:val="30"/>
        </w:rPr>
        <w:t>6</w:t>
      </w:r>
      <w:r w:rsidRPr="007916BC">
        <w:rPr>
          <w:rFonts w:asciiTheme="majorBidi" w:hAnsiTheme="majorBidi" w:cstheme="majorBidi"/>
          <w:sz w:val="30"/>
          <w:szCs w:val="30"/>
        </w:rPr>
        <w:t xml:space="preserve"> </w:t>
      </w:r>
      <w:r w:rsidRPr="007916BC">
        <w:rPr>
          <w:rFonts w:asciiTheme="majorBidi" w:hAnsiTheme="majorBidi" w:cstheme="majorBidi"/>
          <w:sz w:val="30"/>
          <w:szCs w:val="30"/>
          <w:cs/>
        </w:rPr>
        <w:t>โดยมีค่า</w:t>
      </w:r>
      <w:r w:rsidR="00DF0144" w:rsidRPr="007916BC">
        <w:rPr>
          <w:rFonts w:asciiTheme="majorBidi" w:hAnsiTheme="majorBidi" w:cstheme="majorBidi" w:hint="cs"/>
          <w:sz w:val="30"/>
          <w:szCs w:val="30"/>
          <w:cs/>
        </w:rPr>
        <w:t>บริการ</w:t>
      </w:r>
      <w:r w:rsidR="008F5B29" w:rsidRPr="007916BC">
        <w:rPr>
          <w:rFonts w:asciiTheme="majorBidi" w:hAnsiTheme="majorBidi" w:cstheme="majorBidi"/>
          <w:sz w:val="30"/>
          <w:szCs w:val="30"/>
        </w:rPr>
        <w:br/>
      </w:r>
      <w:r w:rsidRPr="007916BC">
        <w:rPr>
          <w:rFonts w:asciiTheme="majorBidi" w:hAnsiTheme="majorBidi" w:cstheme="majorBidi"/>
          <w:sz w:val="30"/>
          <w:szCs w:val="30"/>
          <w:cs/>
        </w:rPr>
        <w:t xml:space="preserve">เป็นรายเดือนเดือนละ </w:t>
      </w:r>
      <w:r w:rsidRPr="007916BC">
        <w:rPr>
          <w:rFonts w:asciiTheme="majorBidi" w:hAnsiTheme="majorBidi" w:cstheme="majorBidi"/>
          <w:sz w:val="30"/>
          <w:szCs w:val="30"/>
        </w:rPr>
        <w:t xml:space="preserve">296,400 </w:t>
      </w:r>
      <w:r w:rsidRPr="007916BC">
        <w:rPr>
          <w:rFonts w:asciiTheme="majorBidi" w:hAnsiTheme="majorBidi" w:cstheme="majorBidi"/>
          <w:sz w:val="30"/>
          <w:szCs w:val="30"/>
          <w:cs/>
        </w:rPr>
        <w:t>บาท</w:t>
      </w:r>
    </w:p>
    <w:p w14:paraId="23739DDE" w14:textId="108E399E" w:rsidR="00341964" w:rsidRPr="007916BC" w:rsidRDefault="00341964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257C0F36" w14:textId="77777777" w:rsidR="00341964" w:rsidRPr="007916BC" w:rsidRDefault="00341964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30"/>
          <w:szCs w:val="30"/>
        </w:rPr>
      </w:pPr>
      <w:r w:rsidRPr="007916BC">
        <w:rPr>
          <w:rFonts w:asciiTheme="majorBidi" w:hAnsiTheme="majorBidi" w:cstheme="majorBidi"/>
          <w:i/>
          <w:iCs/>
          <w:sz w:val="30"/>
          <w:szCs w:val="30"/>
          <w:cs/>
        </w:rPr>
        <w:t>สัญญาให้บริการพื้นที่อาคาร</w:t>
      </w:r>
    </w:p>
    <w:p w14:paraId="236061FC" w14:textId="77777777" w:rsidR="00341964" w:rsidRPr="007916BC" w:rsidRDefault="00341964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58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0AF1E765" w14:textId="77777777" w:rsidR="006A7F6A" w:rsidRPr="007916BC" w:rsidRDefault="00341964" w:rsidP="006A7F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  <w:r w:rsidRPr="007916BC">
        <w:rPr>
          <w:rFonts w:asciiTheme="majorBidi" w:hAnsiTheme="majorBidi" w:cstheme="majorBidi" w:hint="cs"/>
          <w:sz w:val="30"/>
          <w:szCs w:val="30"/>
          <w:cs/>
        </w:rPr>
        <w:t xml:space="preserve">บริษัทคิดค่าให้บริการพื้นที่อาคารซึ่งค่าบริการนี้รวมถึงการจัดหาสาธารณูปโภคและสิ่งอำนวยความสะดวกกับบริษัท แอล แอนด์ อี แมนูแฟคเจอริ่ง จำกัด ซึ่งเป็นบริษัทย่อย เพื่อใช้เป็นโรงงานผลิตสินค้า สัญญามีกำหนดระยะเวลาตั้งแต่วันที่ </w:t>
      </w:r>
      <w:r w:rsidRPr="007916BC">
        <w:rPr>
          <w:rFonts w:asciiTheme="majorBidi" w:hAnsiTheme="majorBidi" w:cstheme="majorBidi" w:hint="cs"/>
          <w:sz w:val="30"/>
          <w:szCs w:val="30"/>
        </w:rPr>
        <w:t>1</w:t>
      </w:r>
      <w:r w:rsidRPr="007916BC">
        <w:rPr>
          <w:rFonts w:asciiTheme="majorBidi" w:hAnsiTheme="majorBidi" w:cstheme="majorBidi" w:hint="cs"/>
          <w:sz w:val="30"/>
          <w:szCs w:val="30"/>
          <w:cs/>
        </w:rPr>
        <w:t xml:space="preserve"> มกราคม </w:t>
      </w:r>
      <w:r w:rsidRPr="007916BC">
        <w:rPr>
          <w:rFonts w:asciiTheme="majorBidi" w:hAnsiTheme="majorBidi" w:cstheme="majorBidi" w:hint="cs"/>
          <w:sz w:val="30"/>
          <w:szCs w:val="30"/>
        </w:rPr>
        <w:t>256</w:t>
      </w:r>
      <w:r w:rsidR="00774D83" w:rsidRPr="007916BC">
        <w:rPr>
          <w:rFonts w:asciiTheme="majorBidi" w:hAnsiTheme="majorBidi" w:cstheme="majorBidi"/>
          <w:sz w:val="30"/>
          <w:szCs w:val="30"/>
        </w:rPr>
        <w:t>6</w:t>
      </w:r>
      <w:r w:rsidRPr="007916BC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7916BC">
        <w:rPr>
          <w:rFonts w:asciiTheme="majorBidi" w:hAnsiTheme="majorBidi" w:cstheme="majorBidi" w:hint="cs"/>
          <w:sz w:val="30"/>
          <w:szCs w:val="30"/>
          <w:cs/>
        </w:rPr>
        <w:t xml:space="preserve">ถึง </w:t>
      </w:r>
      <w:r w:rsidRPr="007916BC">
        <w:rPr>
          <w:rFonts w:asciiTheme="majorBidi" w:hAnsiTheme="majorBidi" w:cstheme="majorBidi" w:hint="cs"/>
          <w:sz w:val="30"/>
          <w:szCs w:val="30"/>
        </w:rPr>
        <w:t xml:space="preserve">31 </w:t>
      </w:r>
      <w:r w:rsidRPr="007916BC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7916BC">
        <w:rPr>
          <w:rFonts w:asciiTheme="majorBidi" w:hAnsiTheme="majorBidi" w:cstheme="majorBidi" w:hint="cs"/>
          <w:sz w:val="30"/>
          <w:szCs w:val="30"/>
        </w:rPr>
        <w:t>256</w:t>
      </w:r>
      <w:r w:rsidR="00774D83" w:rsidRPr="007916BC">
        <w:rPr>
          <w:rFonts w:asciiTheme="majorBidi" w:hAnsiTheme="majorBidi" w:cstheme="majorBidi"/>
          <w:sz w:val="30"/>
          <w:szCs w:val="30"/>
        </w:rPr>
        <w:t>6</w:t>
      </w:r>
      <w:r w:rsidRPr="007916BC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7916BC">
        <w:rPr>
          <w:rFonts w:asciiTheme="majorBidi" w:hAnsiTheme="majorBidi" w:cstheme="majorBidi" w:hint="cs"/>
          <w:sz w:val="30"/>
          <w:szCs w:val="30"/>
          <w:cs/>
        </w:rPr>
        <w:t xml:space="preserve">และจะได้รับค่าตอบแทนเป็นรายเดือนในอัตราเดือนละ </w:t>
      </w:r>
      <w:r w:rsidR="00B0695C" w:rsidRPr="007916BC">
        <w:rPr>
          <w:rFonts w:asciiTheme="majorBidi" w:hAnsiTheme="majorBidi" w:cstheme="majorBidi"/>
          <w:sz w:val="30"/>
          <w:szCs w:val="30"/>
        </w:rPr>
        <w:t>750,000</w:t>
      </w:r>
      <w:r w:rsidRPr="007916BC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7916BC">
        <w:rPr>
          <w:rFonts w:asciiTheme="majorBidi" w:hAnsiTheme="majorBidi" w:cstheme="majorBidi" w:hint="cs"/>
          <w:sz w:val="30"/>
          <w:szCs w:val="30"/>
          <w:cs/>
        </w:rPr>
        <w:t xml:space="preserve">บาท  </w:t>
      </w:r>
      <w:r w:rsidR="00845FEF" w:rsidRPr="007916BC">
        <w:rPr>
          <w:rFonts w:asciiTheme="majorBidi" w:hAnsiTheme="majorBidi" w:cstheme="majorBidi" w:hint="cs"/>
          <w:sz w:val="30"/>
          <w:szCs w:val="30"/>
          <w:cs/>
        </w:rPr>
        <w:t>สัญญาดังกล่าวสามารถต่ออาย</w:t>
      </w:r>
      <w:r w:rsidR="00AB41C9" w:rsidRPr="007916BC">
        <w:rPr>
          <w:rFonts w:asciiTheme="majorBidi" w:hAnsiTheme="majorBidi" w:cstheme="majorBidi" w:hint="cs"/>
          <w:sz w:val="30"/>
          <w:szCs w:val="30"/>
          <w:cs/>
        </w:rPr>
        <w:t>ุ</w:t>
      </w:r>
      <w:r w:rsidR="00845FEF" w:rsidRPr="007916BC">
        <w:rPr>
          <w:rFonts w:asciiTheme="majorBidi" w:hAnsiTheme="majorBidi" w:cstheme="majorBidi" w:hint="cs"/>
          <w:sz w:val="30"/>
          <w:szCs w:val="30"/>
          <w:cs/>
        </w:rPr>
        <w:t>โด</w:t>
      </w:r>
      <w:r w:rsidR="00AB41C9" w:rsidRPr="007916BC">
        <w:rPr>
          <w:rFonts w:asciiTheme="majorBidi" w:hAnsiTheme="majorBidi" w:cstheme="majorBidi" w:hint="cs"/>
          <w:sz w:val="30"/>
          <w:szCs w:val="30"/>
          <w:cs/>
        </w:rPr>
        <w:t>ยผู้รับบริการมีหน้าที่ต้องบอกกล่าวให้ผู้ให้บริการทราบ</w:t>
      </w:r>
      <w:r w:rsidR="00845FEF" w:rsidRPr="007916BC">
        <w:rPr>
          <w:rFonts w:asciiTheme="majorBidi" w:hAnsiTheme="majorBidi" w:cstheme="majorBidi" w:hint="cs"/>
          <w:sz w:val="30"/>
          <w:szCs w:val="30"/>
          <w:cs/>
        </w:rPr>
        <w:t>ล่วงหน้าเป็</w:t>
      </w:r>
      <w:r w:rsidR="00774D83" w:rsidRPr="007916BC">
        <w:rPr>
          <w:rFonts w:asciiTheme="majorBidi" w:hAnsiTheme="majorBidi" w:cstheme="majorBidi" w:hint="cs"/>
          <w:sz w:val="30"/>
          <w:szCs w:val="30"/>
          <w:cs/>
        </w:rPr>
        <w:t>น</w:t>
      </w:r>
      <w:r w:rsidR="00845FEF" w:rsidRPr="007916BC">
        <w:rPr>
          <w:rFonts w:asciiTheme="majorBidi" w:hAnsiTheme="majorBidi" w:cstheme="majorBidi" w:hint="cs"/>
          <w:sz w:val="30"/>
          <w:szCs w:val="30"/>
          <w:cs/>
        </w:rPr>
        <w:t>เวลา</w:t>
      </w:r>
      <w:r w:rsidR="00AB41C9" w:rsidRPr="007916BC">
        <w:rPr>
          <w:rFonts w:asciiTheme="majorBidi" w:hAnsiTheme="majorBidi" w:cstheme="majorBidi" w:hint="cs"/>
          <w:sz w:val="30"/>
          <w:szCs w:val="30"/>
          <w:cs/>
        </w:rPr>
        <w:t>ไม่น้อยกว่า</w:t>
      </w:r>
      <w:r w:rsidR="00845FEF" w:rsidRPr="007916B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845FEF" w:rsidRPr="007916BC">
        <w:rPr>
          <w:rFonts w:asciiTheme="majorBidi" w:hAnsiTheme="majorBidi" w:cstheme="majorBidi"/>
          <w:sz w:val="30"/>
          <w:szCs w:val="30"/>
        </w:rPr>
        <w:t xml:space="preserve">30 </w:t>
      </w:r>
      <w:r w:rsidR="00845FEF" w:rsidRPr="007916BC">
        <w:rPr>
          <w:rFonts w:asciiTheme="majorBidi" w:hAnsiTheme="majorBidi" w:cstheme="majorBidi" w:hint="cs"/>
          <w:sz w:val="30"/>
          <w:szCs w:val="30"/>
          <w:cs/>
        </w:rPr>
        <w:t>วัน</w:t>
      </w:r>
    </w:p>
    <w:p w14:paraId="1EDD7B40" w14:textId="77777777" w:rsidR="006A7F6A" w:rsidRPr="007916BC" w:rsidRDefault="006A7F6A" w:rsidP="006A7F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-25"/>
        <w:jc w:val="thaiDistribute"/>
        <w:rPr>
          <w:rFonts w:asciiTheme="majorBidi" w:hAnsiTheme="majorBidi" w:cstheme="majorBidi"/>
          <w:sz w:val="30"/>
          <w:szCs w:val="30"/>
        </w:rPr>
      </w:pPr>
    </w:p>
    <w:p w14:paraId="4A533B8A" w14:textId="7D46C416" w:rsidR="00341964" w:rsidRPr="007916BC" w:rsidRDefault="00341964" w:rsidP="006A7F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right="-2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916BC">
        <w:rPr>
          <w:rFonts w:asciiTheme="majorBidi" w:hAnsiTheme="majorBidi" w:cstheme="majorBidi"/>
          <w:i/>
          <w:iCs/>
          <w:sz w:val="30"/>
          <w:szCs w:val="30"/>
          <w:cs/>
        </w:rPr>
        <w:t>สัญญานายหน้า</w:t>
      </w:r>
    </w:p>
    <w:p w14:paraId="76200AAD" w14:textId="77777777" w:rsidR="00341964" w:rsidRPr="007916BC" w:rsidRDefault="00341964" w:rsidP="00E303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58"/>
        <w:jc w:val="both"/>
        <w:rPr>
          <w:rFonts w:asciiTheme="majorBidi" w:hAnsiTheme="majorBidi" w:cstheme="majorBidi"/>
          <w:i/>
          <w:iCs/>
          <w:sz w:val="30"/>
          <w:szCs w:val="30"/>
        </w:rPr>
      </w:pPr>
    </w:p>
    <w:p w14:paraId="7B061689" w14:textId="7ED0BBBC" w:rsidR="000C6DFB" w:rsidRPr="007916BC" w:rsidRDefault="00341964" w:rsidP="000C6D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7916BC">
        <w:rPr>
          <w:rFonts w:asciiTheme="majorBidi" w:hAnsiTheme="majorBidi" w:cstheme="majorBidi"/>
          <w:spacing w:val="-2"/>
          <w:sz w:val="30"/>
          <w:szCs w:val="30"/>
          <w:cs/>
        </w:rPr>
        <w:t xml:space="preserve">บริษัทได้ทำสัญญานายหน้ากับ </w:t>
      </w:r>
      <w:r w:rsidRPr="007916BC">
        <w:rPr>
          <w:rFonts w:asciiTheme="majorBidi" w:hAnsiTheme="majorBidi" w:cstheme="majorBidi"/>
          <w:spacing w:val="-2"/>
          <w:sz w:val="30"/>
          <w:szCs w:val="30"/>
        </w:rPr>
        <w:t>L&amp;E Myanmar Co.,</w:t>
      </w:r>
      <w:r w:rsidRPr="007916BC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7916BC">
        <w:rPr>
          <w:rFonts w:asciiTheme="majorBidi" w:hAnsiTheme="majorBidi" w:cstheme="majorBidi"/>
          <w:spacing w:val="-2"/>
          <w:sz w:val="30"/>
          <w:szCs w:val="30"/>
        </w:rPr>
        <w:t xml:space="preserve">Ltd. </w:t>
      </w:r>
      <w:r w:rsidRPr="007916BC">
        <w:rPr>
          <w:rFonts w:asciiTheme="majorBidi" w:hAnsiTheme="majorBidi" w:cstheme="majorBidi"/>
          <w:spacing w:val="-2"/>
          <w:sz w:val="30"/>
          <w:szCs w:val="30"/>
          <w:cs/>
        </w:rPr>
        <w:t>ซึ่งเป็นบริษัทย่อย โดยคู่สัญญาตกลงที่จะให้ความช่วยเหลือในการสนับสนุนด้านการขายและการบริการหลังการขาย ในการนี้บริษัทมีภาระผูกพันที่จะต้องจ่ายค่านายหน้าให้กับบริษัทย่อยเป็นรายไตรมาสโดยคำนวณจากยอดขายและอัตราตามที่ระบุไว้ในสัญญา</w:t>
      </w:r>
      <w:r w:rsidRPr="007916B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916BC">
        <w:rPr>
          <w:rFonts w:asciiTheme="majorBidi" w:hAnsiTheme="majorBidi" w:cstheme="majorBidi"/>
          <w:spacing w:val="-2"/>
          <w:sz w:val="30"/>
          <w:szCs w:val="30"/>
          <w:cs/>
        </w:rPr>
        <w:t>สัญญานี้มีผลบังคับใช้ตั้งแต่วันที่</w:t>
      </w:r>
      <w:r w:rsidRPr="007916B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845FEF" w:rsidRPr="007916BC">
        <w:rPr>
          <w:rFonts w:asciiTheme="majorBidi" w:hAnsiTheme="majorBidi" w:cstheme="majorBidi"/>
          <w:sz w:val="30"/>
          <w:szCs w:val="30"/>
          <w:cs/>
        </w:rPr>
        <w:br/>
      </w:r>
      <w:r w:rsidRPr="007916BC">
        <w:rPr>
          <w:rFonts w:asciiTheme="majorBidi" w:hAnsiTheme="majorBidi" w:cstheme="majorBidi"/>
          <w:spacing w:val="-2"/>
          <w:sz w:val="30"/>
          <w:szCs w:val="30"/>
        </w:rPr>
        <w:t xml:space="preserve">1 </w:t>
      </w:r>
      <w:r w:rsidRPr="007916BC">
        <w:rPr>
          <w:rFonts w:asciiTheme="majorBidi" w:hAnsiTheme="majorBidi" w:cstheme="majorBidi"/>
          <w:spacing w:val="-2"/>
          <w:sz w:val="30"/>
          <w:szCs w:val="30"/>
          <w:cs/>
        </w:rPr>
        <w:t xml:space="preserve">มกราคม </w:t>
      </w:r>
      <w:r w:rsidRPr="007916BC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774D83" w:rsidRPr="007916BC">
        <w:rPr>
          <w:rFonts w:asciiTheme="majorBidi" w:hAnsiTheme="majorBidi" w:cstheme="majorBidi"/>
          <w:spacing w:val="-2"/>
          <w:sz w:val="30"/>
          <w:szCs w:val="30"/>
        </w:rPr>
        <w:t>6</w:t>
      </w:r>
      <w:r w:rsidR="00D5616A" w:rsidRPr="007916B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916BC">
        <w:rPr>
          <w:rFonts w:asciiTheme="majorBidi" w:hAnsiTheme="majorBidi" w:cstheme="majorBidi"/>
          <w:spacing w:val="-2"/>
          <w:sz w:val="30"/>
          <w:szCs w:val="30"/>
          <w:cs/>
        </w:rPr>
        <w:t xml:space="preserve">ถึงวันที่ </w:t>
      </w:r>
      <w:r w:rsidRPr="007916BC">
        <w:rPr>
          <w:rFonts w:asciiTheme="majorBidi" w:hAnsiTheme="majorBidi" w:cstheme="majorBidi"/>
          <w:spacing w:val="-2"/>
          <w:sz w:val="30"/>
          <w:szCs w:val="30"/>
        </w:rPr>
        <w:t xml:space="preserve">31 </w:t>
      </w:r>
      <w:r w:rsidRPr="007916BC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Pr="007916BC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774D83" w:rsidRPr="007916BC">
        <w:rPr>
          <w:rFonts w:asciiTheme="majorBidi" w:hAnsiTheme="majorBidi" w:cstheme="majorBidi"/>
          <w:spacing w:val="-2"/>
          <w:sz w:val="30"/>
          <w:szCs w:val="30"/>
        </w:rPr>
        <w:t>6</w:t>
      </w:r>
      <w:r w:rsidRPr="007916B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7916BC">
        <w:rPr>
          <w:rFonts w:asciiTheme="majorBidi" w:hAnsiTheme="majorBidi" w:cstheme="majorBidi"/>
          <w:spacing w:val="-2"/>
          <w:sz w:val="30"/>
          <w:szCs w:val="30"/>
          <w:cs/>
        </w:rPr>
        <w:t>และสามารถต่ออายุสัญญานี้ออกไปหากทั้งสองฝ่ายมีความเห็นชอบร่วมกัน</w:t>
      </w:r>
    </w:p>
    <w:p w14:paraId="28BF1402" w14:textId="7438DEB9" w:rsidR="000C6DFB" w:rsidRPr="007916BC" w:rsidRDefault="000C6DFB" w:rsidP="000C6D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44C547F5" w14:textId="5F665972" w:rsidR="00D7136F" w:rsidRPr="007916BC" w:rsidRDefault="00D7136F" w:rsidP="000C6D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74824347" w14:textId="445BE4F7" w:rsidR="00D7136F" w:rsidRPr="007916BC" w:rsidRDefault="00D7136F" w:rsidP="000C6D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06D0BEF8" w14:textId="19C72059" w:rsidR="00D7136F" w:rsidRPr="007916BC" w:rsidRDefault="00D7136F" w:rsidP="00D419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0730ABAF" w14:textId="77777777" w:rsidR="005A7499" w:rsidRPr="007916BC" w:rsidRDefault="005A7499" w:rsidP="00D419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5E6CAD0C" w14:textId="32522391" w:rsidR="000C6DFB" w:rsidRPr="007916BC" w:rsidRDefault="000C6DFB" w:rsidP="008C2226">
      <w:pPr>
        <w:pStyle w:val="Heading5"/>
        <w:numPr>
          <w:ilvl w:val="0"/>
          <w:numId w:val="17"/>
        </w:numPr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  <w:lang w:val="en-US"/>
        </w:rPr>
      </w:pPr>
      <w:r w:rsidRPr="007916BC">
        <w:rPr>
          <w:rFonts w:ascii="Angsana New" w:hAnsi="Angsana New"/>
          <w:sz w:val="30"/>
          <w:szCs w:val="30"/>
          <w:cs/>
        </w:rPr>
        <w:lastRenderedPageBreak/>
        <w:t>ลูกหนี้การค้า</w:t>
      </w:r>
    </w:p>
    <w:p w14:paraId="142B3976" w14:textId="1C277B36" w:rsidR="000C6DFB" w:rsidRPr="007916BC" w:rsidRDefault="000C6DFB" w:rsidP="000C6DFB">
      <w:pPr>
        <w:rPr>
          <w:cs/>
          <w:lang w:eastAsia="x-none"/>
        </w:rPr>
      </w:pPr>
    </w:p>
    <w:tbl>
      <w:tblPr>
        <w:tblW w:w="9540" w:type="dxa"/>
        <w:tblInd w:w="540" w:type="dxa"/>
        <w:tblLayout w:type="fixed"/>
        <w:tblLook w:val="04A0" w:firstRow="1" w:lastRow="0" w:firstColumn="1" w:lastColumn="0" w:noHBand="0" w:noVBand="1"/>
      </w:tblPr>
      <w:tblGrid>
        <w:gridCol w:w="3060"/>
        <w:gridCol w:w="810"/>
        <w:gridCol w:w="1170"/>
        <w:gridCol w:w="270"/>
        <w:gridCol w:w="1080"/>
        <w:gridCol w:w="317"/>
        <w:gridCol w:w="1213"/>
        <w:gridCol w:w="270"/>
        <w:gridCol w:w="1350"/>
      </w:tblGrid>
      <w:tr w:rsidR="000C6DFB" w:rsidRPr="007916BC" w14:paraId="636F740E" w14:textId="77777777" w:rsidTr="0031246D">
        <w:trPr>
          <w:cantSplit/>
        </w:trPr>
        <w:tc>
          <w:tcPr>
            <w:tcW w:w="3060" w:type="dxa"/>
          </w:tcPr>
          <w:p w14:paraId="0A377C21" w14:textId="77777777" w:rsidR="000C6DFB" w:rsidRPr="007916BC" w:rsidRDefault="000C6DFB" w:rsidP="00D4188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810" w:type="dxa"/>
          </w:tcPr>
          <w:p w14:paraId="0DA1BE81" w14:textId="77777777" w:rsidR="000C6DFB" w:rsidRPr="007916BC" w:rsidRDefault="000C6DFB" w:rsidP="00D41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520" w:type="dxa"/>
            <w:gridSpan w:val="3"/>
          </w:tcPr>
          <w:p w14:paraId="11161D67" w14:textId="77777777" w:rsidR="000C6DFB" w:rsidRPr="007916BC" w:rsidRDefault="000C6DFB" w:rsidP="00D41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17" w:type="dxa"/>
          </w:tcPr>
          <w:p w14:paraId="1872B749" w14:textId="77777777" w:rsidR="000C6DFB" w:rsidRPr="007916BC" w:rsidRDefault="000C6DFB" w:rsidP="00D41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33" w:type="dxa"/>
            <w:gridSpan w:val="3"/>
          </w:tcPr>
          <w:p w14:paraId="03EE2E36" w14:textId="77777777" w:rsidR="000C6DFB" w:rsidRPr="007916BC" w:rsidRDefault="000C6DFB" w:rsidP="00D41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C6DFB" w:rsidRPr="007916BC" w14:paraId="298ED6D1" w14:textId="77777777" w:rsidTr="0031246D">
        <w:trPr>
          <w:cantSplit/>
        </w:trPr>
        <w:tc>
          <w:tcPr>
            <w:tcW w:w="3060" w:type="dxa"/>
          </w:tcPr>
          <w:p w14:paraId="45C41DE5" w14:textId="77777777" w:rsidR="000C6DFB" w:rsidRPr="007916BC" w:rsidRDefault="000C6DFB" w:rsidP="00D4188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810" w:type="dxa"/>
          </w:tcPr>
          <w:p w14:paraId="0FBBA7BF" w14:textId="77777777" w:rsidR="000C6DFB" w:rsidRPr="007916BC" w:rsidRDefault="000C6DFB" w:rsidP="00D41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70" w:type="dxa"/>
          </w:tcPr>
          <w:p w14:paraId="2D1EFDCA" w14:textId="36690E2B" w:rsidR="000C6DFB" w:rsidRPr="007916BC" w:rsidRDefault="0000577F" w:rsidP="00D41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7916B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18FAF917" w14:textId="77777777" w:rsidR="000C6DFB" w:rsidRPr="007916BC" w:rsidRDefault="000C6DFB" w:rsidP="00D41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6F329E80" w14:textId="77777777" w:rsidR="000C6DFB" w:rsidRPr="007916BC" w:rsidRDefault="000C6DFB" w:rsidP="00D41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916B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317" w:type="dxa"/>
          </w:tcPr>
          <w:p w14:paraId="03F788B8" w14:textId="77777777" w:rsidR="000C6DFB" w:rsidRPr="007916BC" w:rsidRDefault="000C6DFB" w:rsidP="00D41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14:paraId="4A44A3D4" w14:textId="0676D02A" w:rsidR="000C6DFB" w:rsidRPr="007916BC" w:rsidRDefault="0000577F" w:rsidP="00D41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7916B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</w:tcPr>
          <w:p w14:paraId="464DE391" w14:textId="77777777" w:rsidR="000C6DFB" w:rsidRPr="007916BC" w:rsidRDefault="000C6DFB" w:rsidP="00D41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5200C91" w14:textId="77777777" w:rsidR="000C6DFB" w:rsidRPr="007916BC" w:rsidRDefault="000C6DFB" w:rsidP="00D41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916B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C6DFB" w:rsidRPr="007916BC" w14:paraId="3B24FBDF" w14:textId="77777777" w:rsidTr="0031246D">
        <w:trPr>
          <w:cantSplit/>
        </w:trPr>
        <w:tc>
          <w:tcPr>
            <w:tcW w:w="3060" w:type="dxa"/>
          </w:tcPr>
          <w:p w14:paraId="67D3D5FB" w14:textId="77777777" w:rsidR="000C6DFB" w:rsidRPr="007916BC" w:rsidRDefault="000C6DFB" w:rsidP="00D4188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810" w:type="dxa"/>
          </w:tcPr>
          <w:p w14:paraId="44C4F804" w14:textId="77777777" w:rsidR="000C6DFB" w:rsidRPr="007916BC" w:rsidRDefault="000C6DFB" w:rsidP="00D41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70" w:type="dxa"/>
          </w:tcPr>
          <w:p w14:paraId="536B98A1" w14:textId="77777777" w:rsidR="000C6DFB" w:rsidRPr="007916BC" w:rsidRDefault="000C6DFB" w:rsidP="00D41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61CB36E5" w14:textId="77777777" w:rsidR="000C6DFB" w:rsidRPr="007916BC" w:rsidRDefault="000C6DFB" w:rsidP="00D41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C05EA4C" w14:textId="77777777" w:rsidR="000C6DFB" w:rsidRPr="007916BC" w:rsidRDefault="000C6DFB" w:rsidP="00D41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317" w:type="dxa"/>
          </w:tcPr>
          <w:p w14:paraId="19FA5029" w14:textId="77777777" w:rsidR="000C6DFB" w:rsidRPr="007916BC" w:rsidRDefault="000C6DFB" w:rsidP="00D41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14:paraId="32E1F39C" w14:textId="77777777" w:rsidR="000C6DFB" w:rsidRPr="007916BC" w:rsidRDefault="000C6DFB" w:rsidP="00D41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214B82C9" w14:textId="77777777" w:rsidR="000C6DFB" w:rsidRPr="007916BC" w:rsidRDefault="000C6DFB" w:rsidP="00D41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8E52E10" w14:textId="77777777" w:rsidR="000C6DFB" w:rsidRPr="007916BC" w:rsidRDefault="000C6DFB" w:rsidP="00D41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0C6DFB" w:rsidRPr="007916BC" w14:paraId="1EDCE0AB" w14:textId="77777777" w:rsidTr="0031246D">
        <w:trPr>
          <w:cantSplit/>
        </w:trPr>
        <w:tc>
          <w:tcPr>
            <w:tcW w:w="3060" w:type="dxa"/>
          </w:tcPr>
          <w:p w14:paraId="14DF6E9C" w14:textId="77777777" w:rsidR="000C6DFB" w:rsidRPr="007916BC" w:rsidRDefault="000C6DFB" w:rsidP="00D4188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x-none"/>
              </w:rPr>
            </w:pPr>
          </w:p>
        </w:tc>
        <w:tc>
          <w:tcPr>
            <w:tcW w:w="810" w:type="dxa"/>
          </w:tcPr>
          <w:p w14:paraId="5AA30CEB" w14:textId="77777777" w:rsidR="000C6DFB" w:rsidRPr="007916BC" w:rsidRDefault="000C6DFB" w:rsidP="00D41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70" w:type="dxa"/>
            <w:gridSpan w:val="7"/>
          </w:tcPr>
          <w:p w14:paraId="3C3380B1" w14:textId="77777777" w:rsidR="000C6DFB" w:rsidRPr="007916BC" w:rsidRDefault="000C6DFB" w:rsidP="00D41889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916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7916B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C6DFB" w:rsidRPr="007916BC" w14:paraId="23AB718F" w14:textId="77777777" w:rsidTr="0031246D">
        <w:trPr>
          <w:cantSplit/>
        </w:trPr>
        <w:tc>
          <w:tcPr>
            <w:tcW w:w="3060" w:type="dxa"/>
            <w:hideMark/>
          </w:tcPr>
          <w:p w14:paraId="1AA3B5D9" w14:textId="77777777" w:rsidR="000C6DFB" w:rsidRPr="007916BC" w:rsidRDefault="000C6DFB" w:rsidP="00D4188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outlineLvl w:val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x-none"/>
              </w:rPr>
            </w:pPr>
            <w:r w:rsidRPr="007916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ลูกหนี้การค้า</w:t>
            </w:r>
          </w:p>
          <w:p w14:paraId="15840261" w14:textId="77777777" w:rsidR="000C6DFB" w:rsidRPr="007916BC" w:rsidRDefault="000C6DFB" w:rsidP="00D4188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7916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กิจการที่เกี่ยวข้องกัน</w:t>
            </w:r>
          </w:p>
        </w:tc>
        <w:tc>
          <w:tcPr>
            <w:tcW w:w="810" w:type="dxa"/>
          </w:tcPr>
          <w:p w14:paraId="045BEDBA" w14:textId="77777777" w:rsidR="000C6DFB" w:rsidRPr="007916B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20"/>
              </w:tabs>
              <w:spacing w:line="360" w:lineRule="exact"/>
              <w:ind w:left="-193" w:firstLine="85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1170" w:type="dxa"/>
          </w:tcPr>
          <w:p w14:paraId="55BBABAC" w14:textId="77777777" w:rsidR="000C6DFB" w:rsidRPr="007916B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20"/>
              </w:tabs>
              <w:spacing w:line="360" w:lineRule="exact"/>
              <w:ind w:left="-193" w:firstLine="85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270" w:type="dxa"/>
          </w:tcPr>
          <w:p w14:paraId="1BB5BAAE" w14:textId="55E0C65D" w:rsidR="000C6DFB" w:rsidRPr="007916B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20"/>
              </w:tabs>
              <w:spacing w:line="360" w:lineRule="exact"/>
              <w:ind w:left="-193" w:firstLine="85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1080" w:type="dxa"/>
          </w:tcPr>
          <w:p w14:paraId="25C76CD8" w14:textId="77777777" w:rsidR="000C6DFB" w:rsidRPr="007916B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  <w:tab w:val="left" w:pos="720"/>
              </w:tabs>
              <w:spacing w:line="360" w:lineRule="exact"/>
              <w:ind w:left="-193" w:firstLine="85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317" w:type="dxa"/>
          </w:tcPr>
          <w:p w14:paraId="6EA766D1" w14:textId="2B26C2CA" w:rsidR="000C6DFB" w:rsidRPr="007916B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13" w:type="dxa"/>
          </w:tcPr>
          <w:p w14:paraId="272063A7" w14:textId="77777777" w:rsidR="000C6DFB" w:rsidRPr="007916B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270" w:type="dxa"/>
          </w:tcPr>
          <w:p w14:paraId="209BBDBC" w14:textId="77777777" w:rsidR="000C6DFB" w:rsidRPr="007916B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60" w:lineRule="exact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</w:tcPr>
          <w:p w14:paraId="11CA9464" w14:textId="77777777" w:rsidR="000C6DFB" w:rsidRPr="007916B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40472" w:rsidRPr="007916BC" w14:paraId="3E2515B8" w14:textId="77777777" w:rsidTr="0031246D">
        <w:trPr>
          <w:cantSplit/>
        </w:trPr>
        <w:tc>
          <w:tcPr>
            <w:tcW w:w="3060" w:type="dxa"/>
            <w:hideMark/>
          </w:tcPr>
          <w:p w14:paraId="03303B64" w14:textId="77777777" w:rsidR="00B40472" w:rsidRPr="007916BC" w:rsidRDefault="00B40472" w:rsidP="00B4047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ยังไม่ครบกำหนดชำระ</w:t>
            </w:r>
          </w:p>
        </w:tc>
        <w:tc>
          <w:tcPr>
            <w:tcW w:w="810" w:type="dxa"/>
          </w:tcPr>
          <w:p w14:paraId="6C6326E5" w14:textId="77777777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705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32D8088B" w14:textId="22774D73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CC95E3" w14:textId="77777777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579EF3B0" w14:textId="77777777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7" w:type="dxa"/>
          </w:tcPr>
          <w:p w14:paraId="07F7990F" w14:textId="7580ABCA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213" w:type="dxa"/>
          </w:tcPr>
          <w:p w14:paraId="40B77A10" w14:textId="72A703FB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</w:rPr>
              <w:t>1,882</w:t>
            </w:r>
          </w:p>
        </w:tc>
        <w:tc>
          <w:tcPr>
            <w:tcW w:w="270" w:type="dxa"/>
          </w:tcPr>
          <w:p w14:paraId="59D298B2" w14:textId="77777777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</w:tcPr>
          <w:p w14:paraId="7F38B92E" w14:textId="346C9E35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</w:rPr>
              <w:t>3,953</w:t>
            </w:r>
          </w:p>
        </w:tc>
      </w:tr>
      <w:tr w:rsidR="00B40472" w:rsidRPr="007916BC" w14:paraId="51A53550" w14:textId="77777777" w:rsidTr="0031246D">
        <w:trPr>
          <w:cantSplit/>
        </w:trPr>
        <w:tc>
          <w:tcPr>
            <w:tcW w:w="3060" w:type="dxa"/>
            <w:hideMark/>
          </w:tcPr>
          <w:p w14:paraId="2FBEFF00" w14:textId="77777777" w:rsidR="00B40472" w:rsidRPr="007916BC" w:rsidRDefault="00B40472" w:rsidP="00B4047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เกินกำหนดชำระ </w:t>
            </w:r>
          </w:p>
        </w:tc>
        <w:tc>
          <w:tcPr>
            <w:tcW w:w="810" w:type="dxa"/>
          </w:tcPr>
          <w:p w14:paraId="4D495D98" w14:textId="77777777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1170" w:type="dxa"/>
          </w:tcPr>
          <w:p w14:paraId="12986BB6" w14:textId="77777777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  <w:tab w:val="decimal" w:pos="24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270" w:type="dxa"/>
          </w:tcPr>
          <w:p w14:paraId="7C68D046" w14:textId="77777777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7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1080" w:type="dxa"/>
          </w:tcPr>
          <w:p w14:paraId="5C0AFF3F" w14:textId="77777777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x-none"/>
              </w:rPr>
            </w:pPr>
          </w:p>
        </w:tc>
        <w:tc>
          <w:tcPr>
            <w:tcW w:w="317" w:type="dxa"/>
          </w:tcPr>
          <w:p w14:paraId="2CEEEA6E" w14:textId="77777777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13" w:type="dxa"/>
          </w:tcPr>
          <w:p w14:paraId="64A44FEE" w14:textId="77777777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E9B52BA" w14:textId="445DBC49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</w:tcPr>
          <w:p w14:paraId="77C1674F" w14:textId="4BC66827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B40472" w:rsidRPr="007916BC" w14:paraId="634AFB06" w14:textId="77777777" w:rsidTr="0031246D">
        <w:trPr>
          <w:cantSplit/>
        </w:trPr>
        <w:tc>
          <w:tcPr>
            <w:tcW w:w="3060" w:type="dxa"/>
            <w:hideMark/>
          </w:tcPr>
          <w:p w14:paraId="49FB2264" w14:textId="77777777" w:rsidR="00B40472" w:rsidRPr="007916BC" w:rsidRDefault="00B40472" w:rsidP="00B4047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  น้อยกว่า </w:t>
            </w:r>
            <w:r w:rsidRPr="007916BC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3 </w:t>
            </w:r>
            <w:r w:rsidRPr="007916BC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เดือน</w:t>
            </w:r>
          </w:p>
        </w:tc>
        <w:tc>
          <w:tcPr>
            <w:tcW w:w="810" w:type="dxa"/>
          </w:tcPr>
          <w:p w14:paraId="4263387C" w14:textId="77777777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37AC4EF" w14:textId="55E2F930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7E20780" w14:textId="77777777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45468AF2" w14:textId="77777777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7" w:type="dxa"/>
          </w:tcPr>
          <w:p w14:paraId="3E4D50C3" w14:textId="77777777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14:paraId="3720236E" w14:textId="580A9D00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</w:rPr>
              <w:t>1,955</w:t>
            </w:r>
          </w:p>
        </w:tc>
        <w:tc>
          <w:tcPr>
            <w:tcW w:w="270" w:type="dxa"/>
          </w:tcPr>
          <w:p w14:paraId="66FBFD96" w14:textId="06DC213B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C3C6065" w14:textId="77777777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</w:rPr>
              <w:t>1,489</w:t>
            </w:r>
          </w:p>
        </w:tc>
      </w:tr>
      <w:tr w:rsidR="00B40472" w:rsidRPr="007916BC" w14:paraId="5BAC1738" w14:textId="77777777" w:rsidTr="0031246D">
        <w:trPr>
          <w:cantSplit/>
        </w:trPr>
        <w:tc>
          <w:tcPr>
            <w:tcW w:w="3060" w:type="dxa"/>
          </w:tcPr>
          <w:p w14:paraId="4E8D0A97" w14:textId="77777777" w:rsidR="00B40472" w:rsidRPr="007916BC" w:rsidRDefault="00B40472" w:rsidP="00B4047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cs/>
                <w:lang w:eastAsia="x-none"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   3 - 6 </w:t>
            </w:r>
            <w:r w:rsidRPr="007916BC">
              <w:rPr>
                <w:rFonts w:asciiTheme="majorBidi" w:hAnsiTheme="majorBidi" w:cstheme="majorBidi" w:hint="cs"/>
                <w:sz w:val="30"/>
                <w:szCs w:val="30"/>
                <w:cs/>
                <w:lang w:eastAsia="x-none"/>
              </w:rPr>
              <w:t>เดือน</w:t>
            </w:r>
          </w:p>
        </w:tc>
        <w:tc>
          <w:tcPr>
            <w:tcW w:w="810" w:type="dxa"/>
          </w:tcPr>
          <w:p w14:paraId="13DC34E6" w14:textId="77777777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1E62091" w14:textId="7F7E7A0E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47C1950" w14:textId="77777777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7E40C92" w14:textId="01C045E9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7" w:type="dxa"/>
          </w:tcPr>
          <w:p w14:paraId="62C32D34" w14:textId="3B154AED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14:paraId="74AA20DE" w14:textId="1006CB0A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</w:rPr>
              <w:t>529</w:t>
            </w:r>
          </w:p>
        </w:tc>
        <w:tc>
          <w:tcPr>
            <w:tcW w:w="270" w:type="dxa"/>
          </w:tcPr>
          <w:p w14:paraId="3DBBE3F4" w14:textId="77777777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C24D27E" w14:textId="77777777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40472" w:rsidRPr="007916BC" w14:paraId="17FDB05D" w14:textId="77777777" w:rsidTr="0031246D">
        <w:trPr>
          <w:cantSplit/>
        </w:trPr>
        <w:tc>
          <w:tcPr>
            <w:tcW w:w="3060" w:type="dxa"/>
          </w:tcPr>
          <w:p w14:paraId="7403AB76" w14:textId="77777777" w:rsidR="00B40472" w:rsidRPr="007916BC" w:rsidRDefault="00B40472" w:rsidP="00B4047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 xml:space="preserve">   6 - 12 </w:t>
            </w:r>
            <w:r w:rsidRPr="007916BC">
              <w:rPr>
                <w:rFonts w:asciiTheme="majorBidi" w:hAnsiTheme="majorBidi" w:hint="cs"/>
                <w:sz w:val="30"/>
                <w:szCs w:val="30"/>
                <w:cs/>
                <w:lang w:eastAsia="x-none"/>
              </w:rPr>
              <w:t>เดือน</w:t>
            </w:r>
          </w:p>
        </w:tc>
        <w:tc>
          <w:tcPr>
            <w:tcW w:w="810" w:type="dxa"/>
          </w:tcPr>
          <w:p w14:paraId="4BD5D231" w14:textId="77777777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ED733F" w14:textId="321D6033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46B22BD" w14:textId="77777777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D2060E3" w14:textId="77777777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7" w:type="dxa"/>
          </w:tcPr>
          <w:p w14:paraId="7E31AF17" w14:textId="16E903CC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13" w:type="dxa"/>
          </w:tcPr>
          <w:p w14:paraId="53170243" w14:textId="76E076F2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7614CE" w:rsidRPr="007916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16BC">
              <w:rPr>
                <w:rFonts w:asciiTheme="majorBidi" w:hAnsiTheme="majorBidi" w:cstheme="majorBidi"/>
                <w:sz w:val="30"/>
                <w:szCs w:val="30"/>
              </w:rPr>
              <w:t>426</w:t>
            </w:r>
          </w:p>
        </w:tc>
        <w:tc>
          <w:tcPr>
            <w:tcW w:w="270" w:type="dxa"/>
          </w:tcPr>
          <w:p w14:paraId="34BE9663" w14:textId="090B9388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E9C29D6" w14:textId="77777777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40472" w:rsidRPr="007916BC" w14:paraId="7FCFF90B" w14:textId="77777777" w:rsidTr="0031246D">
        <w:trPr>
          <w:cantSplit/>
        </w:trPr>
        <w:tc>
          <w:tcPr>
            <w:tcW w:w="3060" w:type="dxa"/>
            <w:hideMark/>
          </w:tcPr>
          <w:p w14:paraId="7A63AD68" w14:textId="77777777" w:rsidR="00B40472" w:rsidRPr="007916BC" w:rsidRDefault="00B40472" w:rsidP="00B4047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  มากกว่า </w:t>
            </w:r>
            <w:r w:rsidRPr="007916BC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12</w:t>
            </w:r>
            <w:r w:rsidRPr="007916BC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810" w:type="dxa"/>
          </w:tcPr>
          <w:p w14:paraId="5D0075E0" w14:textId="77777777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5B6FF65" w14:textId="2C005AC5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870AA8C" w14:textId="77777777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hideMark/>
          </w:tcPr>
          <w:p w14:paraId="654B8337" w14:textId="77777777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317" w:type="dxa"/>
          </w:tcPr>
          <w:p w14:paraId="1CF5C454" w14:textId="77777777" w:rsidR="00B40472" w:rsidRPr="007916BC" w:rsidRDefault="00B40472" w:rsidP="00B4047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1B797AD9" w14:textId="2DF14761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</w:rPr>
              <w:t>27,</w:t>
            </w:r>
            <w:r w:rsidR="006A0F87" w:rsidRPr="007916BC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7916BC">
              <w:rPr>
                <w:rFonts w:asciiTheme="majorBidi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270" w:type="dxa"/>
          </w:tcPr>
          <w:p w14:paraId="1E6A9061" w14:textId="77777777" w:rsidR="00B40472" w:rsidRPr="007916BC" w:rsidRDefault="00B40472" w:rsidP="00B4047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350" w:type="dxa"/>
          </w:tcPr>
          <w:p w14:paraId="79319FE4" w14:textId="77777777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</w:rPr>
              <w:t>27,041</w:t>
            </w:r>
          </w:p>
        </w:tc>
      </w:tr>
      <w:tr w:rsidR="00B40472" w:rsidRPr="007916BC" w14:paraId="172E1EC6" w14:textId="77777777" w:rsidTr="0031246D">
        <w:trPr>
          <w:cantSplit/>
        </w:trPr>
        <w:tc>
          <w:tcPr>
            <w:tcW w:w="3060" w:type="dxa"/>
          </w:tcPr>
          <w:p w14:paraId="689207B7" w14:textId="77777777" w:rsidR="00B40472" w:rsidRPr="007916BC" w:rsidRDefault="00B40472" w:rsidP="00B40472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</w:pPr>
            <w:r w:rsidRPr="007916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  <w:t>รวม</w:t>
            </w:r>
          </w:p>
        </w:tc>
        <w:tc>
          <w:tcPr>
            <w:tcW w:w="810" w:type="dxa"/>
          </w:tcPr>
          <w:p w14:paraId="453EE6E6" w14:textId="292FE87C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916B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92CE338" w14:textId="24A71408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A1590C4" w14:textId="77777777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85F9C99" w14:textId="77777777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16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317" w:type="dxa"/>
          </w:tcPr>
          <w:p w14:paraId="67077AE9" w14:textId="77777777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single" w:sz="4" w:space="0" w:color="auto"/>
            </w:tcBorders>
          </w:tcPr>
          <w:p w14:paraId="25033AFA" w14:textId="2FCA5B5F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16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33,</w:t>
            </w:r>
            <w:r w:rsidR="006A0F87" w:rsidRPr="007916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7916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</w:t>
            </w:r>
          </w:p>
        </w:tc>
        <w:tc>
          <w:tcPr>
            <w:tcW w:w="270" w:type="dxa"/>
          </w:tcPr>
          <w:p w14:paraId="07FA45BE" w14:textId="77777777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5230FD" w14:textId="77777777" w:rsidR="00B40472" w:rsidRPr="007916BC" w:rsidRDefault="00B40472" w:rsidP="00B404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16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32,483</w:t>
            </w:r>
          </w:p>
        </w:tc>
      </w:tr>
    </w:tbl>
    <w:p w14:paraId="71DEF2C1" w14:textId="59E985B0" w:rsidR="000C6DFB" w:rsidRPr="007916BC" w:rsidRDefault="000C6DFB" w:rsidP="00D71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90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pPr w:leftFromText="180" w:rightFromText="180" w:vertAnchor="text" w:horzAnchor="page" w:tblpX="1659" w:tblpY="-141"/>
        <w:tblW w:w="9540" w:type="dxa"/>
        <w:tblLayout w:type="fixed"/>
        <w:tblLook w:val="04A0" w:firstRow="1" w:lastRow="0" w:firstColumn="1" w:lastColumn="0" w:noHBand="0" w:noVBand="1"/>
      </w:tblPr>
      <w:tblGrid>
        <w:gridCol w:w="3060"/>
        <w:gridCol w:w="810"/>
        <w:gridCol w:w="1170"/>
        <w:gridCol w:w="270"/>
        <w:gridCol w:w="1156"/>
        <w:gridCol w:w="284"/>
        <w:gridCol w:w="1170"/>
        <w:gridCol w:w="270"/>
        <w:gridCol w:w="1350"/>
      </w:tblGrid>
      <w:tr w:rsidR="00EF1ED0" w:rsidRPr="007916BC" w14:paraId="4601E3FF" w14:textId="77777777" w:rsidTr="006A7F6A">
        <w:trPr>
          <w:cantSplit/>
        </w:trPr>
        <w:tc>
          <w:tcPr>
            <w:tcW w:w="3060" w:type="dxa"/>
          </w:tcPr>
          <w:p w14:paraId="4CD11A25" w14:textId="77777777" w:rsidR="00EF1ED0" w:rsidRPr="007916BC" w:rsidRDefault="00EF1ED0" w:rsidP="006A7F6A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outlineLvl w:val="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x-none"/>
              </w:rPr>
            </w:pPr>
            <w:r w:rsidRPr="007916B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x-none"/>
              </w:rPr>
              <w:t>บุคคลหรือ</w:t>
            </w:r>
            <w:r w:rsidRPr="007916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กิจการ</w:t>
            </w:r>
            <w:r w:rsidRPr="007916B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x-none" w:eastAsia="x-none"/>
              </w:rPr>
              <w:t>อื่นๆ</w:t>
            </w:r>
          </w:p>
        </w:tc>
        <w:tc>
          <w:tcPr>
            <w:tcW w:w="810" w:type="dxa"/>
          </w:tcPr>
          <w:p w14:paraId="0CE4CF57" w14:textId="77777777" w:rsidR="00EF1ED0" w:rsidRPr="007916BC" w:rsidRDefault="00EF1ED0" w:rsidP="006A7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670" w:type="dxa"/>
            <w:gridSpan w:val="7"/>
          </w:tcPr>
          <w:p w14:paraId="40F30489" w14:textId="77777777" w:rsidR="00EF1ED0" w:rsidRPr="007916BC" w:rsidRDefault="00EF1ED0" w:rsidP="006A7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</w:tr>
      <w:tr w:rsidR="00EF1ED0" w:rsidRPr="007916BC" w14:paraId="58AFFFFB" w14:textId="77777777" w:rsidTr="00D4194D">
        <w:trPr>
          <w:cantSplit/>
        </w:trPr>
        <w:tc>
          <w:tcPr>
            <w:tcW w:w="3060" w:type="dxa"/>
          </w:tcPr>
          <w:p w14:paraId="51947A83" w14:textId="77777777" w:rsidR="00EF1ED0" w:rsidRPr="007916BC" w:rsidRDefault="00EF1ED0" w:rsidP="006A7F6A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ยังไม่ครบกำหนดชำระ</w:t>
            </w:r>
          </w:p>
        </w:tc>
        <w:tc>
          <w:tcPr>
            <w:tcW w:w="810" w:type="dxa"/>
          </w:tcPr>
          <w:p w14:paraId="482CDB5E" w14:textId="77777777" w:rsidR="00EF1ED0" w:rsidRPr="007916BC" w:rsidRDefault="00EF1ED0" w:rsidP="006A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BE86E93" w14:textId="77777777" w:rsidR="00EF1ED0" w:rsidRPr="007916BC" w:rsidRDefault="00EF1ED0" w:rsidP="006A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</w:rPr>
              <w:t>361,787</w:t>
            </w:r>
          </w:p>
        </w:tc>
        <w:tc>
          <w:tcPr>
            <w:tcW w:w="270" w:type="dxa"/>
          </w:tcPr>
          <w:p w14:paraId="1EE6FDE8" w14:textId="4F4CB69A" w:rsidR="00EF1ED0" w:rsidRPr="007916BC" w:rsidRDefault="00EF1ED0" w:rsidP="006A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1EA7748A" w14:textId="4B20976D" w:rsidR="00EF1ED0" w:rsidRPr="007916BC" w:rsidRDefault="00EF1ED0" w:rsidP="006A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</w:rPr>
              <w:t>376,472</w:t>
            </w:r>
          </w:p>
        </w:tc>
        <w:tc>
          <w:tcPr>
            <w:tcW w:w="284" w:type="dxa"/>
          </w:tcPr>
          <w:p w14:paraId="192EA202" w14:textId="7BF6C6B6" w:rsidR="00EF1ED0" w:rsidRPr="007916BC" w:rsidRDefault="00EF1ED0" w:rsidP="006A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</w:tcPr>
          <w:p w14:paraId="2D09F255" w14:textId="77777777" w:rsidR="00EF1ED0" w:rsidRPr="007916BC" w:rsidRDefault="00EF1ED0" w:rsidP="006A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</w:rPr>
              <w:t>359,901</w:t>
            </w:r>
          </w:p>
        </w:tc>
        <w:tc>
          <w:tcPr>
            <w:tcW w:w="270" w:type="dxa"/>
          </w:tcPr>
          <w:p w14:paraId="71A264EB" w14:textId="7AEBE446" w:rsidR="00EF1ED0" w:rsidRPr="007916BC" w:rsidRDefault="00EF1ED0" w:rsidP="006A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</w:tcPr>
          <w:p w14:paraId="7E06747E" w14:textId="77777777" w:rsidR="00EF1ED0" w:rsidRPr="007916BC" w:rsidRDefault="00EF1ED0" w:rsidP="00D41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</w:rPr>
              <w:t>363,035</w:t>
            </w:r>
          </w:p>
        </w:tc>
      </w:tr>
      <w:tr w:rsidR="00EF1ED0" w:rsidRPr="007916BC" w14:paraId="15823994" w14:textId="77777777" w:rsidTr="00D4194D">
        <w:trPr>
          <w:cantSplit/>
        </w:trPr>
        <w:tc>
          <w:tcPr>
            <w:tcW w:w="3060" w:type="dxa"/>
          </w:tcPr>
          <w:p w14:paraId="72FC23E9" w14:textId="77777777" w:rsidR="00EF1ED0" w:rsidRPr="007916BC" w:rsidRDefault="00EF1ED0" w:rsidP="006A7F6A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เกินกำหนดชำระ </w:t>
            </w:r>
          </w:p>
        </w:tc>
        <w:tc>
          <w:tcPr>
            <w:tcW w:w="810" w:type="dxa"/>
          </w:tcPr>
          <w:p w14:paraId="4DFA98C8" w14:textId="77777777" w:rsidR="00EF1ED0" w:rsidRPr="007916BC" w:rsidRDefault="00EF1ED0" w:rsidP="006A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21C4034E" w14:textId="77777777" w:rsidR="00EF1ED0" w:rsidRPr="007916BC" w:rsidRDefault="00EF1ED0" w:rsidP="006A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7BF8839" w14:textId="77777777" w:rsidR="00EF1ED0" w:rsidRPr="007916BC" w:rsidRDefault="00EF1ED0" w:rsidP="006A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09D9D817" w14:textId="77777777" w:rsidR="00EF1ED0" w:rsidRPr="007916BC" w:rsidRDefault="00EF1ED0" w:rsidP="006A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054394B2" w14:textId="77777777" w:rsidR="00EF1ED0" w:rsidRPr="007916BC" w:rsidRDefault="00EF1ED0" w:rsidP="006A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</w:tcPr>
          <w:p w14:paraId="0CAC15D5" w14:textId="77777777" w:rsidR="00EF1ED0" w:rsidRPr="007916BC" w:rsidRDefault="00EF1ED0" w:rsidP="006A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CE4374" w14:textId="77777777" w:rsidR="00EF1ED0" w:rsidRPr="007916BC" w:rsidRDefault="00EF1ED0" w:rsidP="006A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</w:tcPr>
          <w:p w14:paraId="43FE8006" w14:textId="77777777" w:rsidR="00EF1ED0" w:rsidRPr="007916BC" w:rsidRDefault="00EF1ED0" w:rsidP="006A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F1ED0" w:rsidRPr="007916BC" w14:paraId="19193925" w14:textId="77777777" w:rsidTr="00D4194D">
        <w:trPr>
          <w:cantSplit/>
        </w:trPr>
        <w:tc>
          <w:tcPr>
            <w:tcW w:w="3060" w:type="dxa"/>
          </w:tcPr>
          <w:p w14:paraId="3FE79C9C" w14:textId="77777777" w:rsidR="00EF1ED0" w:rsidRPr="007916BC" w:rsidRDefault="00EF1ED0" w:rsidP="006A7F6A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   </w:t>
            </w:r>
            <w:r w:rsidRPr="007916BC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น้อยกว่า </w:t>
            </w:r>
            <w:r w:rsidRPr="007916BC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3</w:t>
            </w:r>
            <w:r w:rsidRPr="007916BC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810" w:type="dxa"/>
          </w:tcPr>
          <w:p w14:paraId="336FEF34" w14:textId="77777777" w:rsidR="00EF1ED0" w:rsidRPr="007916BC" w:rsidRDefault="00EF1ED0" w:rsidP="006A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8387242" w14:textId="77777777" w:rsidR="00EF1ED0" w:rsidRPr="007916BC" w:rsidRDefault="00EF1ED0" w:rsidP="006A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</w:rPr>
              <w:t>212,749</w:t>
            </w:r>
          </w:p>
        </w:tc>
        <w:tc>
          <w:tcPr>
            <w:tcW w:w="270" w:type="dxa"/>
          </w:tcPr>
          <w:p w14:paraId="58843C0C" w14:textId="77777777" w:rsidR="00EF1ED0" w:rsidRPr="007916BC" w:rsidRDefault="00EF1ED0" w:rsidP="006A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64006BAE" w14:textId="77777777" w:rsidR="00EF1ED0" w:rsidRPr="007916BC" w:rsidRDefault="00EF1ED0" w:rsidP="006A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</w:rPr>
              <w:t>312,993</w:t>
            </w:r>
          </w:p>
        </w:tc>
        <w:tc>
          <w:tcPr>
            <w:tcW w:w="284" w:type="dxa"/>
          </w:tcPr>
          <w:p w14:paraId="7F2FCB72" w14:textId="77777777" w:rsidR="00EF1ED0" w:rsidRPr="007916BC" w:rsidRDefault="00EF1ED0" w:rsidP="006A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</w:tcPr>
          <w:p w14:paraId="679CE16D" w14:textId="77777777" w:rsidR="00EF1ED0" w:rsidRPr="007916BC" w:rsidRDefault="00EF1ED0" w:rsidP="006A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</w:rPr>
              <w:t>202,398</w:t>
            </w:r>
          </w:p>
        </w:tc>
        <w:tc>
          <w:tcPr>
            <w:tcW w:w="270" w:type="dxa"/>
          </w:tcPr>
          <w:p w14:paraId="08810D1C" w14:textId="46AF586C" w:rsidR="00EF1ED0" w:rsidRPr="007916BC" w:rsidRDefault="00EF1ED0" w:rsidP="006A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</w:tcPr>
          <w:p w14:paraId="59E09DF9" w14:textId="31AE7FF0" w:rsidR="00EF1ED0" w:rsidRPr="007916BC" w:rsidRDefault="00EF1ED0" w:rsidP="006A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</w:rPr>
              <w:t>226,755</w:t>
            </w:r>
          </w:p>
        </w:tc>
      </w:tr>
      <w:tr w:rsidR="00EF1ED0" w:rsidRPr="007916BC" w14:paraId="6BDEEFD5" w14:textId="77777777" w:rsidTr="00D4194D">
        <w:trPr>
          <w:cantSplit/>
        </w:trPr>
        <w:tc>
          <w:tcPr>
            <w:tcW w:w="3060" w:type="dxa"/>
          </w:tcPr>
          <w:p w14:paraId="77B1F231" w14:textId="77777777" w:rsidR="00EF1ED0" w:rsidRPr="007916BC" w:rsidRDefault="00EF1ED0" w:rsidP="006A7F6A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  </w:t>
            </w:r>
            <w:r w:rsidRPr="007916BC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3</w:t>
            </w:r>
            <w:r w:rsidRPr="007916BC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</w:t>
            </w:r>
            <w:r w:rsidRPr="007916BC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-</w:t>
            </w:r>
            <w:r w:rsidRPr="007916BC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</w:t>
            </w:r>
            <w:r w:rsidRPr="007916BC">
              <w:rPr>
                <w:rFonts w:asciiTheme="majorBidi" w:hAnsiTheme="majorBidi" w:cstheme="majorBidi"/>
                <w:sz w:val="30"/>
                <w:szCs w:val="30"/>
                <w:lang w:eastAsia="x-none"/>
              </w:rPr>
              <w:t>6</w:t>
            </w:r>
            <w:r w:rsidRPr="007916BC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810" w:type="dxa"/>
          </w:tcPr>
          <w:p w14:paraId="00A53306" w14:textId="77777777" w:rsidR="00EF1ED0" w:rsidRPr="007916BC" w:rsidRDefault="00EF1ED0" w:rsidP="006A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A30BF9" w14:textId="77777777" w:rsidR="00EF1ED0" w:rsidRPr="007916BC" w:rsidRDefault="00EF1ED0" w:rsidP="006A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</w:rPr>
              <w:t>47,548</w:t>
            </w:r>
          </w:p>
        </w:tc>
        <w:tc>
          <w:tcPr>
            <w:tcW w:w="270" w:type="dxa"/>
          </w:tcPr>
          <w:p w14:paraId="760F4265" w14:textId="6100CDE2" w:rsidR="00EF1ED0" w:rsidRPr="007916BC" w:rsidRDefault="00EF1ED0" w:rsidP="006A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42731A6C" w14:textId="2C8E2978" w:rsidR="00EF1ED0" w:rsidRPr="007916BC" w:rsidRDefault="00EF1ED0" w:rsidP="006A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</w:rPr>
              <w:t>110,677</w:t>
            </w:r>
          </w:p>
        </w:tc>
        <w:tc>
          <w:tcPr>
            <w:tcW w:w="284" w:type="dxa"/>
          </w:tcPr>
          <w:p w14:paraId="54C97348" w14:textId="51526530" w:rsidR="00EF1ED0" w:rsidRPr="007916BC" w:rsidRDefault="00EF1ED0" w:rsidP="006A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</w:tcPr>
          <w:p w14:paraId="4F586706" w14:textId="77777777" w:rsidR="00EF1ED0" w:rsidRPr="007916BC" w:rsidRDefault="00EF1ED0" w:rsidP="006A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</w:rPr>
              <w:t>39,167</w:t>
            </w:r>
          </w:p>
        </w:tc>
        <w:tc>
          <w:tcPr>
            <w:tcW w:w="270" w:type="dxa"/>
          </w:tcPr>
          <w:p w14:paraId="0D75312B" w14:textId="77777777" w:rsidR="00EF1ED0" w:rsidRPr="007916BC" w:rsidRDefault="00EF1ED0" w:rsidP="006A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</w:tcPr>
          <w:p w14:paraId="63EBE5E2" w14:textId="77777777" w:rsidR="00EF1ED0" w:rsidRPr="007916BC" w:rsidRDefault="00EF1ED0" w:rsidP="006A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</w:rPr>
              <w:t>29,106</w:t>
            </w:r>
          </w:p>
        </w:tc>
      </w:tr>
      <w:tr w:rsidR="001752F5" w:rsidRPr="007916BC" w14:paraId="69E07BFE" w14:textId="77777777" w:rsidTr="00D4194D">
        <w:trPr>
          <w:cantSplit/>
        </w:trPr>
        <w:tc>
          <w:tcPr>
            <w:tcW w:w="3060" w:type="dxa"/>
            <w:hideMark/>
          </w:tcPr>
          <w:p w14:paraId="514112D5" w14:textId="77777777" w:rsidR="001752F5" w:rsidRPr="007916BC" w:rsidRDefault="001752F5" w:rsidP="006A7F6A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bookmarkStart w:id="1" w:name="_Hlk149226049"/>
            <w:bookmarkStart w:id="2" w:name="_Hlk141632880"/>
            <w:r w:rsidRPr="007916BC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 xml:space="preserve">   6 - 12</w:t>
            </w:r>
            <w:r w:rsidRPr="007916BC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810" w:type="dxa"/>
          </w:tcPr>
          <w:p w14:paraId="487C50F1" w14:textId="77777777" w:rsidR="001752F5" w:rsidRPr="007916BC" w:rsidRDefault="001752F5" w:rsidP="006A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643A060A" w14:textId="7C6B1F03" w:rsidR="001752F5" w:rsidRPr="007916BC" w:rsidRDefault="00531B37" w:rsidP="006A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</w:rPr>
              <w:t>197,00</w:t>
            </w:r>
            <w:r w:rsidR="00D02EA0" w:rsidRPr="007916B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70" w:type="dxa"/>
          </w:tcPr>
          <w:p w14:paraId="21069B54" w14:textId="501488F7" w:rsidR="001752F5" w:rsidRPr="007916BC" w:rsidRDefault="001752F5" w:rsidP="006A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1581BC5C" w14:textId="77777777" w:rsidR="001752F5" w:rsidRPr="007916BC" w:rsidRDefault="001752F5" w:rsidP="006A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</w:rPr>
              <w:t>37,273</w:t>
            </w:r>
          </w:p>
        </w:tc>
        <w:tc>
          <w:tcPr>
            <w:tcW w:w="284" w:type="dxa"/>
          </w:tcPr>
          <w:p w14:paraId="2D23DCE8" w14:textId="275B975A" w:rsidR="001752F5" w:rsidRPr="007916BC" w:rsidRDefault="001752F5" w:rsidP="006A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</w:tcPr>
          <w:p w14:paraId="53DE6EB2" w14:textId="7538DED4" w:rsidR="001752F5" w:rsidRPr="007916BC" w:rsidRDefault="00366A2B" w:rsidP="006A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</w:rPr>
              <w:t>83,315</w:t>
            </w:r>
          </w:p>
        </w:tc>
        <w:tc>
          <w:tcPr>
            <w:tcW w:w="270" w:type="dxa"/>
          </w:tcPr>
          <w:p w14:paraId="17498845" w14:textId="0E6EF24E" w:rsidR="001752F5" w:rsidRPr="007916BC" w:rsidRDefault="001752F5" w:rsidP="006A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</w:tcPr>
          <w:p w14:paraId="7AFD7E3A" w14:textId="77777777" w:rsidR="001752F5" w:rsidRPr="007916BC" w:rsidRDefault="001752F5" w:rsidP="006A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</w:rPr>
              <w:t>37,273</w:t>
            </w:r>
          </w:p>
        </w:tc>
      </w:tr>
      <w:tr w:rsidR="001752F5" w:rsidRPr="007916BC" w14:paraId="18B53356" w14:textId="77777777" w:rsidTr="00D4194D">
        <w:trPr>
          <w:cantSplit/>
        </w:trPr>
        <w:tc>
          <w:tcPr>
            <w:tcW w:w="3060" w:type="dxa"/>
            <w:hideMark/>
          </w:tcPr>
          <w:p w14:paraId="6401A21A" w14:textId="77777777" w:rsidR="001752F5" w:rsidRPr="007916BC" w:rsidRDefault="001752F5" w:rsidP="006A7F6A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eastAsia="x-none"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  มากกว่า </w:t>
            </w:r>
            <w:r w:rsidRPr="007916BC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12</w:t>
            </w:r>
            <w:r w:rsidRPr="007916BC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 xml:space="preserve"> เดือน</w:t>
            </w:r>
          </w:p>
        </w:tc>
        <w:tc>
          <w:tcPr>
            <w:tcW w:w="810" w:type="dxa"/>
          </w:tcPr>
          <w:p w14:paraId="2DB4AFB0" w14:textId="77777777" w:rsidR="001752F5" w:rsidRPr="007916BC" w:rsidRDefault="001752F5" w:rsidP="006A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7C4D087" w14:textId="68D4D3F8" w:rsidR="001752F5" w:rsidRPr="007916BC" w:rsidRDefault="00531B37" w:rsidP="006A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</w:rPr>
              <w:t>179</w:t>
            </w:r>
            <w:r w:rsidR="002A1C9E" w:rsidRPr="007916BC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7916BC">
              <w:rPr>
                <w:rFonts w:asciiTheme="majorBidi" w:hAnsiTheme="majorBidi" w:cstheme="majorBidi"/>
                <w:sz w:val="30"/>
                <w:szCs w:val="30"/>
              </w:rPr>
              <w:t>288</w:t>
            </w:r>
          </w:p>
        </w:tc>
        <w:tc>
          <w:tcPr>
            <w:tcW w:w="270" w:type="dxa"/>
          </w:tcPr>
          <w:p w14:paraId="24807980" w14:textId="77777777" w:rsidR="001752F5" w:rsidRPr="007916BC" w:rsidRDefault="001752F5" w:rsidP="006A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C1EEA7" w14:textId="77777777" w:rsidR="001752F5" w:rsidRPr="007916BC" w:rsidRDefault="001752F5" w:rsidP="006A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</w:rPr>
              <w:t>102,871</w:t>
            </w:r>
          </w:p>
        </w:tc>
        <w:tc>
          <w:tcPr>
            <w:tcW w:w="284" w:type="dxa"/>
          </w:tcPr>
          <w:p w14:paraId="7DED5D9F" w14:textId="77777777" w:rsidR="001752F5" w:rsidRPr="007916BC" w:rsidRDefault="001752F5" w:rsidP="006A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62D9EC4" w14:textId="0495B886" w:rsidR="001752F5" w:rsidRPr="007916BC" w:rsidRDefault="00366A2B" w:rsidP="006A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</w:rPr>
              <w:t>81,897</w:t>
            </w:r>
          </w:p>
        </w:tc>
        <w:tc>
          <w:tcPr>
            <w:tcW w:w="270" w:type="dxa"/>
          </w:tcPr>
          <w:p w14:paraId="6F307E5F" w14:textId="77777777" w:rsidR="001752F5" w:rsidRPr="007916BC" w:rsidRDefault="001752F5" w:rsidP="006A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6CF30E" w14:textId="77777777" w:rsidR="001752F5" w:rsidRPr="007916BC" w:rsidRDefault="001752F5" w:rsidP="00D41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</w:rPr>
              <w:t>86,972</w:t>
            </w:r>
          </w:p>
        </w:tc>
      </w:tr>
      <w:tr w:rsidR="001752F5" w:rsidRPr="007916BC" w14:paraId="12BF728C" w14:textId="77777777" w:rsidTr="00D4194D">
        <w:trPr>
          <w:cantSplit/>
        </w:trPr>
        <w:tc>
          <w:tcPr>
            <w:tcW w:w="3060" w:type="dxa"/>
          </w:tcPr>
          <w:p w14:paraId="7A7F1626" w14:textId="77777777" w:rsidR="001752F5" w:rsidRPr="007916BC" w:rsidRDefault="001752F5" w:rsidP="006A7F6A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</w:pPr>
            <w:r w:rsidRPr="007916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ja-JP"/>
              </w:rPr>
              <w:t>รวม</w:t>
            </w:r>
          </w:p>
        </w:tc>
        <w:tc>
          <w:tcPr>
            <w:tcW w:w="810" w:type="dxa"/>
          </w:tcPr>
          <w:p w14:paraId="78819A93" w14:textId="77777777" w:rsidR="001752F5" w:rsidRPr="007916BC" w:rsidRDefault="001752F5" w:rsidP="006A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F13F376" w14:textId="564A3EB6" w:rsidR="001752F5" w:rsidRPr="007916BC" w:rsidRDefault="00531B37" w:rsidP="006A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16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998,37</w:t>
            </w:r>
            <w:r w:rsidR="00D02EA0" w:rsidRPr="007916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</w:tcPr>
          <w:p w14:paraId="5B6FCBA9" w14:textId="77777777" w:rsidR="001752F5" w:rsidRPr="007916BC" w:rsidRDefault="001752F5" w:rsidP="006A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</w:tcPr>
          <w:p w14:paraId="6AE4EB68" w14:textId="77777777" w:rsidR="001752F5" w:rsidRPr="007916BC" w:rsidRDefault="001752F5" w:rsidP="006A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16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940,286</w:t>
            </w:r>
          </w:p>
        </w:tc>
        <w:tc>
          <w:tcPr>
            <w:tcW w:w="284" w:type="dxa"/>
          </w:tcPr>
          <w:p w14:paraId="6B27ECE4" w14:textId="77777777" w:rsidR="001752F5" w:rsidRPr="007916BC" w:rsidRDefault="001752F5" w:rsidP="006A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5B7C742" w14:textId="406458FE" w:rsidR="001752F5" w:rsidRPr="007916BC" w:rsidRDefault="00366A2B" w:rsidP="006A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7916B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>766,678</w:t>
            </w:r>
          </w:p>
        </w:tc>
        <w:tc>
          <w:tcPr>
            <w:tcW w:w="270" w:type="dxa"/>
          </w:tcPr>
          <w:p w14:paraId="2664267D" w14:textId="77777777" w:rsidR="001752F5" w:rsidRPr="007916BC" w:rsidRDefault="001752F5" w:rsidP="006A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</w:tcPr>
          <w:p w14:paraId="6B255875" w14:textId="77777777" w:rsidR="001752F5" w:rsidRPr="007916BC" w:rsidRDefault="001752F5" w:rsidP="006A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8"/>
              </w:tabs>
              <w:spacing w:line="240" w:lineRule="auto"/>
              <w:ind w:left="-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16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743,141</w:t>
            </w:r>
          </w:p>
        </w:tc>
      </w:tr>
      <w:bookmarkEnd w:id="1"/>
      <w:tr w:rsidR="001752F5" w:rsidRPr="007916BC" w14:paraId="79A1C6DD" w14:textId="77777777" w:rsidTr="00D4194D">
        <w:trPr>
          <w:cantSplit/>
        </w:trPr>
        <w:tc>
          <w:tcPr>
            <w:tcW w:w="3060" w:type="dxa"/>
            <w:hideMark/>
          </w:tcPr>
          <w:p w14:paraId="559A2A04" w14:textId="77777777" w:rsidR="001752F5" w:rsidRPr="007916BC" w:rsidRDefault="001752F5" w:rsidP="006A7F6A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916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รายได้และดอกเบี้ยรอการรับรู้</w:t>
            </w:r>
          </w:p>
        </w:tc>
        <w:tc>
          <w:tcPr>
            <w:tcW w:w="810" w:type="dxa"/>
          </w:tcPr>
          <w:p w14:paraId="164ACE65" w14:textId="77777777" w:rsidR="001752F5" w:rsidRPr="007916BC" w:rsidRDefault="001752F5" w:rsidP="006A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EDCC498" w14:textId="243501B5" w:rsidR="001752F5" w:rsidRPr="007916BC" w:rsidRDefault="00531B37" w:rsidP="006A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66ED523" w14:textId="77777777" w:rsidR="001752F5" w:rsidRPr="007916BC" w:rsidRDefault="001752F5" w:rsidP="006A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</w:tcPr>
          <w:p w14:paraId="64F351FD" w14:textId="77777777" w:rsidR="001752F5" w:rsidRPr="007916BC" w:rsidRDefault="001752F5" w:rsidP="00D41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</w:rPr>
              <w:t>(159)</w:t>
            </w:r>
          </w:p>
        </w:tc>
        <w:tc>
          <w:tcPr>
            <w:tcW w:w="284" w:type="dxa"/>
          </w:tcPr>
          <w:p w14:paraId="659D528A" w14:textId="77777777" w:rsidR="001752F5" w:rsidRPr="007916BC" w:rsidRDefault="001752F5" w:rsidP="006A7F6A">
            <w:pPr>
              <w:tabs>
                <w:tab w:val="clear" w:pos="227"/>
                <w:tab w:val="clear" w:pos="454"/>
                <w:tab w:val="clear" w:pos="680"/>
                <w:tab w:val="decimal" w:pos="789"/>
              </w:tabs>
              <w:spacing w:line="240" w:lineRule="auto"/>
              <w:ind w:left="-104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F746D18" w14:textId="64B6CFE7" w:rsidR="001752F5" w:rsidRPr="007916BC" w:rsidRDefault="00366A2B" w:rsidP="006A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8A2051" w14:textId="77777777" w:rsidR="001752F5" w:rsidRPr="007916BC" w:rsidRDefault="001752F5" w:rsidP="006A7F6A">
            <w:pPr>
              <w:tabs>
                <w:tab w:val="clear" w:pos="227"/>
                <w:tab w:val="clear" w:pos="454"/>
                <w:tab w:val="clear" w:pos="680"/>
                <w:tab w:val="decimal" w:pos="789"/>
              </w:tabs>
              <w:spacing w:line="240" w:lineRule="auto"/>
              <w:ind w:left="-104" w:right="-97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E067ACD" w14:textId="77777777" w:rsidR="001752F5" w:rsidRPr="007916BC" w:rsidRDefault="001752F5" w:rsidP="00D41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1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</w:rPr>
              <w:t>(159)</w:t>
            </w:r>
          </w:p>
        </w:tc>
      </w:tr>
      <w:tr w:rsidR="001752F5" w:rsidRPr="007916BC" w14:paraId="15CB2209" w14:textId="77777777" w:rsidTr="00D4194D">
        <w:trPr>
          <w:cantSplit/>
        </w:trPr>
        <w:tc>
          <w:tcPr>
            <w:tcW w:w="3060" w:type="dxa"/>
          </w:tcPr>
          <w:p w14:paraId="4E56F58F" w14:textId="77777777" w:rsidR="001752F5" w:rsidRPr="007916BC" w:rsidRDefault="001752F5" w:rsidP="006A7F6A">
            <w:pPr>
              <w:tabs>
                <w:tab w:val="clear" w:pos="227"/>
                <w:tab w:val="left" w:pos="342"/>
              </w:tabs>
              <w:spacing w:line="240" w:lineRule="auto"/>
              <w:ind w:left="342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  <w:cs/>
                <w:lang w:val="x-none" w:eastAsia="x-none"/>
              </w:rPr>
              <w:t>ค่าเผื่อผลขาดทุน</w:t>
            </w:r>
            <w:r w:rsidRPr="007916BC">
              <w:rPr>
                <w:rFonts w:asciiTheme="majorBidi" w:hAnsiTheme="majorBidi" w:cstheme="majorBidi" w:hint="cs"/>
                <w:sz w:val="30"/>
                <w:szCs w:val="30"/>
                <w:cs/>
                <w:lang w:val="x-none" w:eastAsia="x-none"/>
              </w:rPr>
              <w:t>ด้านเครดิตที่</w:t>
            </w:r>
          </w:p>
        </w:tc>
        <w:tc>
          <w:tcPr>
            <w:tcW w:w="810" w:type="dxa"/>
          </w:tcPr>
          <w:p w14:paraId="791750BA" w14:textId="77777777" w:rsidR="001752F5" w:rsidRPr="007916BC" w:rsidRDefault="001752F5" w:rsidP="006A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-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E80F159" w14:textId="77777777" w:rsidR="001752F5" w:rsidRPr="007916BC" w:rsidRDefault="001752F5" w:rsidP="006A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3B7ADE4" w14:textId="77777777" w:rsidR="001752F5" w:rsidRPr="007916BC" w:rsidRDefault="001752F5" w:rsidP="006A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55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left w:val="nil"/>
              <w:right w:val="nil"/>
            </w:tcBorders>
          </w:tcPr>
          <w:p w14:paraId="3896AD0A" w14:textId="77777777" w:rsidR="001752F5" w:rsidRPr="007916BC" w:rsidRDefault="001752F5" w:rsidP="006A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461" w:firstLine="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84" w:type="dxa"/>
          </w:tcPr>
          <w:p w14:paraId="07792EBB" w14:textId="77777777" w:rsidR="001752F5" w:rsidRPr="007916BC" w:rsidRDefault="001752F5" w:rsidP="006A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170" w:type="dxa"/>
          </w:tcPr>
          <w:p w14:paraId="4F026418" w14:textId="77777777" w:rsidR="001752F5" w:rsidRPr="007916BC" w:rsidRDefault="001752F5" w:rsidP="006A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6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9C6D459" w14:textId="77777777" w:rsidR="001752F5" w:rsidRPr="007916BC" w:rsidRDefault="001752F5" w:rsidP="006A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BCD15D3" w14:textId="77777777" w:rsidR="001752F5" w:rsidRPr="007916BC" w:rsidRDefault="001752F5" w:rsidP="006A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left="-115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1752F5" w:rsidRPr="007916BC" w14:paraId="35FA7C87" w14:textId="77777777" w:rsidTr="00D4194D">
        <w:trPr>
          <w:cantSplit/>
        </w:trPr>
        <w:tc>
          <w:tcPr>
            <w:tcW w:w="3060" w:type="dxa"/>
          </w:tcPr>
          <w:p w14:paraId="2CE579B4" w14:textId="77777777" w:rsidR="001752F5" w:rsidRPr="007916BC" w:rsidRDefault="001752F5" w:rsidP="006A7F6A">
            <w:pPr>
              <w:tabs>
                <w:tab w:val="clear" w:pos="227"/>
                <w:tab w:val="left" w:pos="342"/>
              </w:tabs>
              <w:spacing w:line="240" w:lineRule="auto"/>
              <w:ind w:left="162" w:firstLine="342"/>
              <w:rPr>
                <w:rFonts w:asciiTheme="majorBidi" w:hAnsiTheme="majorBidi" w:cstheme="majorBidi"/>
                <w:sz w:val="30"/>
                <w:szCs w:val="30"/>
              </w:rPr>
            </w:pPr>
            <w:r w:rsidRPr="007916BC">
              <w:rPr>
                <w:rFonts w:asciiTheme="majorBidi" w:hAnsiTheme="majorBidi" w:cstheme="majorBidi" w:hint="cs"/>
                <w:sz w:val="30"/>
                <w:szCs w:val="30"/>
                <w:cs/>
                <w:lang w:val="x-none" w:eastAsia="x-none"/>
              </w:rPr>
              <w:t>คาดว่าจะเกิดขึ้น</w:t>
            </w:r>
          </w:p>
        </w:tc>
        <w:tc>
          <w:tcPr>
            <w:tcW w:w="810" w:type="dxa"/>
          </w:tcPr>
          <w:p w14:paraId="7A7ABE56" w14:textId="77777777" w:rsidR="001752F5" w:rsidRPr="007916BC" w:rsidRDefault="001752F5" w:rsidP="006A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left="-108" w:right="-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1E4E22D" w14:textId="70A95E00" w:rsidR="001752F5" w:rsidRPr="007916BC" w:rsidRDefault="00531B37" w:rsidP="006A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</w:rPr>
              <w:t>(55,</w:t>
            </w:r>
            <w:r w:rsidR="00D02EA0" w:rsidRPr="007916BC">
              <w:rPr>
                <w:rFonts w:asciiTheme="majorBidi" w:hAnsiTheme="majorBidi" w:cstheme="majorBidi"/>
                <w:sz w:val="30"/>
                <w:szCs w:val="30"/>
              </w:rPr>
              <w:t>117</w:t>
            </w:r>
            <w:r w:rsidRPr="007916B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54C5B8C8" w14:textId="77777777" w:rsidR="001752F5" w:rsidRPr="007916BC" w:rsidRDefault="001752F5" w:rsidP="006A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6" w:type="dxa"/>
            <w:tcBorders>
              <w:left w:val="nil"/>
              <w:bottom w:val="single" w:sz="4" w:space="0" w:color="auto"/>
              <w:right w:val="nil"/>
            </w:tcBorders>
          </w:tcPr>
          <w:p w14:paraId="404EA1BB" w14:textId="77777777" w:rsidR="001752F5" w:rsidRPr="007916BC" w:rsidRDefault="001752F5" w:rsidP="006A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</w:rPr>
              <w:t>(56,621)</w:t>
            </w:r>
          </w:p>
        </w:tc>
        <w:tc>
          <w:tcPr>
            <w:tcW w:w="284" w:type="dxa"/>
          </w:tcPr>
          <w:p w14:paraId="239F4AF1" w14:textId="77777777" w:rsidR="001752F5" w:rsidRPr="007916BC" w:rsidRDefault="001752F5" w:rsidP="006A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10AC862" w14:textId="381C7F8D" w:rsidR="001752F5" w:rsidRPr="007916BC" w:rsidRDefault="00366A2B" w:rsidP="00D41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</w:rPr>
              <w:t>(45,7</w:t>
            </w:r>
            <w:r w:rsidR="00652D5D" w:rsidRPr="007916BC">
              <w:rPr>
                <w:rFonts w:asciiTheme="majorBidi" w:hAnsiTheme="majorBidi" w:cstheme="majorBidi"/>
                <w:sz w:val="30"/>
                <w:szCs w:val="30"/>
              </w:rPr>
              <w:t>35</w:t>
            </w:r>
            <w:r w:rsidRPr="007916B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05B6205C" w14:textId="77777777" w:rsidR="001752F5" w:rsidRPr="007916BC" w:rsidRDefault="001752F5" w:rsidP="006A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37042B36" w14:textId="77777777" w:rsidR="001752F5" w:rsidRPr="007916BC" w:rsidRDefault="001752F5" w:rsidP="00D41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</w:rPr>
              <w:t>(47,239)</w:t>
            </w:r>
          </w:p>
        </w:tc>
      </w:tr>
      <w:tr w:rsidR="001752F5" w:rsidRPr="007916BC" w14:paraId="315C8484" w14:textId="77777777" w:rsidTr="00D4194D">
        <w:trPr>
          <w:cantSplit/>
        </w:trPr>
        <w:tc>
          <w:tcPr>
            <w:tcW w:w="3060" w:type="dxa"/>
            <w:hideMark/>
          </w:tcPr>
          <w:p w14:paraId="65880C93" w14:textId="77777777" w:rsidR="001752F5" w:rsidRPr="007916BC" w:rsidRDefault="001752F5" w:rsidP="006A7F6A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4"/>
              <w:rPr>
                <w:rFonts w:asciiTheme="majorBidi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 w:rsidRPr="007916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สุทธิ</w:t>
            </w:r>
          </w:p>
        </w:tc>
        <w:tc>
          <w:tcPr>
            <w:tcW w:w="810" w:type="dxa"/>
          </w:tcPr>
          <w:p w14:paraId="2F5752D2" w14:textId="77777777" w:rsidR="001752F5" w:rsidRPr="007916BC" w:rsidRDefault="001752F5" w:rsidP="006A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4111FF3" w14:textId="4EE7119C" w:rsidR="001752F5" w:rsidRPr="007916BC" w:rsidRDefault="00B138E5" w:rsidP="006A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943,</w:t>
            </w:r>
            <w:r w:rsidR="00D02EA0" w:rsidRPr="007916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260</w:t>
            </w:r>
          </w:p>
        </w:tc>
        <w:tc>
          <w:tcPr>
            <w:tcW w:w="270" w:type="dxa"/>
          </w:tcPr>
          <w:p w14:paraId="60038910" w14:textId="77777777" w:rsidR="001752F5" w:rsidRPr="007916BC" w:rsidRDefault="001752F5" w:rsidP="006A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AE1836" w14:textId="77777777" w:rsidR="001752F5" w:rsidRPr="007916BC" w:rsidRDefault="001752F5" w:rsidP="006A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16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883,506</w:t>
            </w:r>
          </w:p>
        </w:tc>
        <w:tc>
          <w:tcPr>
            <w:tcW w:w="284" w:type="dxa"/>
          </w:tcPr>
          <w:p w14:paraId="6BE38A95" w14:textId="77777777" w:rsidR="001752F5" w:rsidRPr="007916BC" w:rsidRDefault="001752F5" w:rsidP="006A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3487477" w14:textId="49D8B499" w:rsidR="001752F5" w:rsidRPr="007916BC" w:rsidRDefault="00366A2B" w:rsidP="006A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16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720,9</w:t>
            </w:r>
            <w:r w:rsidR="00015F3D" w:rsidRPr="007916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</w:t>
            </w:r>
          </w:p>
        </w:tc>
        <w:tc>
          <w:tcPr>
            <w:tcW w:w="270" w:type="dxa"/>
          </w:tcPr>
          <w:p w14:paraId="5DA8A6DC" w14:textId="77777777" w:rsidR="001752F5" w:rsidRPr="007916BC" w:rsidRDefault="001752F5" w:rsidP="006A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163784" w14:textId="77777777" w:rsidR="001752F5" w:rsidRPr="007916BC" w:rsidRDefault="001752F5" w:rsidP="00D41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16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695,743</w:t>
            </w:r>
          </w:p>
        </w:tc>
      </w:tr>
      <w:tr w:rsidR="001752F5" w:rsidRPr="007916BC" w14:paraId="1CFFA51C" w14:textId="77777777" w:rsidTr="00D4194D">
        <w:trPr>
          <w:cantSplit/>
        </w:trPr>
        <w:tc>
          <w:tcPr>
            <w:tcW w:w="3060" w:type="dxa"/>
          </w:tcPr>
          <w:p w14:paraId="45549352" w14:textId="77777777" w:rsidR="001752F5" w:rsidRPr="007916BC" w:rsidRDefault="001752F5" w:rsidP="006A7F6A">
            <w:pPr>
              <w:tabs>
                <w:tab w:val="clear" w:pos="227"/>
                <w:tab w:val="left" w:pos="34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810" w:type="dxa"/>
          </w:tcPr>
          <w:p w14:paraId="58A482AF" w14:textId="77777777" w:rsidR="001752F5" w:rsidRPr="007916BC" w:rsidRDefault="001752F5" w:rsidP="006A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3A3661DF" w14:textId="197E8BE0" w:rsidR="001752F5" w:rsidRPr="007916BC" w:rsidRDefault="00B138E5" w:rsidP="006A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16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943,</w:t>
            </w:r>
            <w:r w:rsidR="00D02EA0" w:rsidRPr="007916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260</w:t>
            </w:r>
          </w:p>
        </w:tc>
        <w:tc>
          <w:tcPr>
            <w:tcW w:w="270" w:type="dxa"/>
          </w:tcPr>
          <w:p w14:paraId="535569DF" w14:textId="77777777" w:rsidR="001752F5" w:rsidRPr="007916BC" w:rsidRDefault="001752F5" w:rsidP="006A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</w:tcPr>
          <w:p w14:paraId="0ECB8341" w14:textId="77777777" w:rsidR="001752F5" w:rsidRPr="007916BC" w:rsidRDefault="001752F5" w:rsidP="006A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16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883,506</w:t>
            </w:r>
          </w:p>
        </w:tc>
        <w:tc>
          <w:tcPr>
            <w:tcW w:w="284" w:type="dxa"/>
          </w:tcPr>
          <w:p w14:paraId="30771607" w14:textId="77777777" w:rsidR="001752F5" w:rsidRPr="007916BC" w:rsidRDefault="001752F5" w:rsidP="006A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394D3F9" w14:textId="05B4EEDE" w:rsidR="001752F5" w:rsidRPr="007916BC" w:rsidRDefault="00366A2B" w:rsidP="006A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754,</w:t>
            </w:r>
            <w:r w:rsidR="006A0F87" w:rsidRPr="007916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470</w:t>
            </w:r>
          </w:p>
        </w:tc>
        <w:tc>
          <w:tcPr>
            <w:tcW w:w="270" w:type="dxa"/>
          </w:tcPr>
          <w:p w14:paraId="5F94D198" w14:textId="77777777" w:rsidR="001752F5" w:rsidRPr="007916BC" w:rsidRDefault="001752F5" w:rsidP="006A7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B39A1C3" w14:textId="77777777" w:rsidR="001752F5" w:rsidRPr="007916BC" w:rsidRDefault="001752F5" w:rsidP="00D419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16B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728,226</w:t>
            </w:r>
          </w:p>
        </w:tc>
      </w:tr>
    </w:tbl>
    <w:tbl>
      <w:tblPr>
        <w:tblW w:w="919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23"/>
        <w:gridCol w:w="1107"/>
        <w:gridCol w:w="265"/>
        <w:gridCol w:w="1102"/>
        <w:gridCol w:w="265"/>
        <w:gridCol w:w="1078"/>
        <w:gridCol w:w="263"/>
        <w:gridCol w:w="1094"/>
      </w:tblGrid>
      <w:tr w:rsidR="000C6DFB" w:rsidRPr="007916BC" w14:paraId="043BC0BA" w14:textId="77777777" w:rsidTr="006A7F6A">
        <w:trPr>
          <w:tblHeader/>
        </w:trPr>
        <w:tc>
          <w:tcPr>
            <w:tcW w:w="2187" w:type="pct"/>
          </w:tcPr>
          <w:bookmarkEnd w:id="2"/>
          <w:p w14:paraId="03F4D0A3" w14:textId="77777777" w:rsidR="000C6DFB" w:rsidRPr="007916BC" w:rsidRDefault="000C6DFB" w:rsidP="00D4188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outlineLvl w:val="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x-none" w:eastAsia="x-none"/>
              </w:rPr>
            </w:pPr>
            <w:r w:rsidRPr="007916B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lastRenderedPageBreak/>
              <w:t>(กลับรายการ)</w:t>
            </w:r>
            <w:r w:rsidRPr="007916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x-none"/>
              </w:rPr>
              <w:t xml:space="preserve"> </w:t>
            </w:r>
            <w:r w:rsidRPr="007916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ผลขาดทุน</w:t>
            </w:r>
            <w:r w:rsidRPr="007916B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>ด้านเครดิตที่คาดว่าจะ</w:t>
            </w:r>
          </w:p>
          <w:p w14:paraId="61F4A380" w14:textId="77777777" w:rsidR="000C6DFB" w:rsidRPr="007916BC" w:rsidRDefault="000C6DFB" w:rsidP="00D41889">
            <w:pPr>
              <w:keepNext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outlineLvl w:val="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916B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  <w:t xml:space="preserve">   เกิดขึ้น</w:t>
            </w:r>
          </w:p>
        </w:tc>
        <w:tc>
          <w:tcPr>
            <w:tcW w:w="1345" w:type="pct"/>
            <w:gridSpan w:val="3"/>
          </w:tcPr>
          <w:p w14:paraId="01315EBD" w14:textId="77777777" w:rsidR="000C6DFB" w:rsidRPr="007916B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  <w:r w:rsidRPr="007916BC">
              <w:rPr>
                <w:rFonts w:ascii="Angsana New" w:hAnsi="Angsana New"/>
                <w:color w:val="FF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44" w:type="pct"/>
          </w:tcPr>
          <w:p w14:paraId="5E0C2817" w14:textId="77777777" w:rsidR="000C6DFB" w:rsidRPr="007916B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4" w:type="pct"/>
            <w:gridSpan w:val="3"/>
          </w:tcPr>
          <w:p w14:paraId="136AD360" w14:textId="77777777" w:rsidR="000C6DFB" w:rsidRPr="007916B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0C6DFB" w:rsidRPr="007916BC" w14:paraId="1244FEF3" w14:textId="77777777" w:rsidTr="006A7F6A">
        <w:trPr>
          <w:tblHeader/>
        </w:trPr>
        <w:tc>
          <w:tcPr>
            <w:tcW w:w="2187" w:type="pct"/>
          </w:tcPr>
          <w:p w14:paraId="035D518D" w14:textId="707EE5A9" w:rsidR="000C6DFB" w:rsidRPr="007916B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916B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F40A0B" w:rsidRPr="007916B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7916B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7916B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00577F" w:rsidRPr="007916B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602" w:type="pct"/>
            <w:shd w:val="clear" w:color="auto" w:fill="auto"/>
          </w:tcPr>
          <w:p w14:paraId="2E0E479F" w14:textId="77777777" w:rsidR="000C6DFB" w:rsidRPr="007916B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4" w:type="pct"/>
            <w:shd w:val="clear" w:color="auto" w:fill="auto"/>
          </w:tcPr>
          <w:p w14:paraId="74DE577B" w14:textId="77777777" w:rsidR="000C6DFB" w:rsidRPr="007916B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shd w:val="clear" w:color="auto" w:fill="auto"/>
          </w:tcPr>
          <w:p w14:paraId="10CEF6C8" w14:textId="77777777" w:rsidR="000C6DFB" w:rsidRPr="007916B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4" w:type="pct"/>
            <w:shd w:val="clear" w:color="auto" w:fill="auto"/>
          </w:tcPr>
          <w:p w14:paraId="6EDE1C1D" w14:textId="77777777" w:rsidR="000C6DFB" w:rsidRPr="007916B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  <w:shd w:val="clear" w:color="auto" w:fill="auto"/>
          </w:tcPr>
          <w:p w14:paraId="59E96CFC" w14:textId="77777777" w:rsidR="000C6DFB" w:rsidRPr="007916B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43" w:type="pct"/>
            <w:shd w:val="clear" w:color="auto" w:fill="auto"/>
          </w:tcPr>
          <w:p w14:paraId="6B06E17A" w14:textId="77777777" w:rsidR="000C6DFB" w:rsidRPr="007916B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  <w:shd w:val="clear" w:color="auto" w:fill="auto"/>
          </w:tcPr>
          <w:p w14:paraId="0204EEAC" w14:textId="77777777" w:rsidR="000C6DFB" w:rsidRPr="007916B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0C6DFB" w:rsidRPr="007916BC" w14:paraId="73D13C41" w14:textId="77777777" w:rsidTr="006A7F6A">
        <w:trPr>
          <w:tblHeader/>
        </w:trPr>
        <w:tc>
          <w:tcPr>
            <w:tcW w:w="2187" w:type="pct"/>
          </w:tcPr>
          <w:p w14:paraId="7BF5682C" w14:textId="77777777" w:rsidR="000C6DFB" w:rsidRPr="007916B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13" w:type="pct"/>
            <w:gridSpan w:val="7"/>
          </w:tcPr>
          <w:p w14:paraId="10AA6429" w14:textId="77777777" w:rsidR="000C6DFB" w:rsidRPr="007916BC" w:rsidRDefault="000C6DFB" w:rsidP="00D4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</w:t>
            </w:r>
            <w:r w:rsidRPr="007916B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ja-JP"/>
              </w:rPr>
              <w:t>พั</w:t>
            </w:r>
            <w:r w:rsidRPr="007916BC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น</w:t>
            </w:r>
            <w:r w:rsidRPr="007916B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C60F3" w:rsidRPr="007916BC" w14:paraId="0B260567" w14:textId="77777777" w:rsidTr="006A7F6A">
        <w:tc>
          <w:tcPr>
            <w:tcW w:w="2187" w:type="pct"/>
          </w:tcPr>
          <w:p w14:paraId="3D016EC4" w14:textId="77777777" w:rsidR="002C60F3" w:rsidRPr="007916BC" w:rsidRDefault="002C60F3" w:rsidP="002C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16BC">
              <w:rPr>
                <w:rFonts w:ascii="Angsana New" w:hAnsi="Angsana New"/>
                <w:sz w:val="30"/>
                <w:szCs w:val="30"/>
                <w:cs/>
              </w:rPr>
              <w:t>- เพิ่มขึ้น</w:t>
            </w:r>
          </w:p>
        </w:tc>
        <w:tc>
          <w:tcPr>
            <w:tcW w:w="602" w:type="pct"/>
          </w:tcPr>
          <w:p w14:paraId="7B03376E" w14:textId="5C2B0874" w:rsidR="002C60F3" w:rsidRPr="007916BC" w:rsidRDefault="00982747" w:rsidP="002C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80" w:lineRule="exact"/>
              <w:ind w:right="40" w:hanging="3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7</w:t>
            </w:r>
            <w:r w:rsidR="002C60F3" w:rsidRPr="007916BC">
              <w:rPr>
                <w:rFonts w:ascii="Angsana New" w:hAnsi="Angsana New"/>
                <w:sz w:val="30"/>
                <w:szCs w:val="30"/>
              </w:rPr>
              <w:t>,</w:t>
            </w:r>
            <w:r w:rsidRPr="007916BC">
              <w:rPr>
                <w:rFonts w:ascii="Angsana New" w:hAnsi="Angsana New"/>
                <w:sz w:val="30"/>
                <w:szCs w:val="30"/>
              </w:rPr>
              <w:t>804</w:t>
            </w:r>
          </w:p>
        </w:tc>
        <w:tc>
          <w:tcPr>
            <w:tcW w:w="144" w:type="pct"/>
          </w:tcPr>
          <w:p w14:paraId="45727C2F" w14:textId="77777777" w:rsidR="002C60F3" w:rsidRPr="007916BC" w:rsidRDefault="002C60F3" w:rsidP="002C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ind w:left="-10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5412EF6A" w14:textId="76E74312" w:rsidR="002C60F3" w:rsidRPr="007916BC" w:rsidRDefault="002C60F3" w:rsidP="002C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80" w:lineRule="exact"/>
              <w:ind w:right="40" w:hanging="3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15,044</w:t>
            </w:r>
          </w:p>
        </w:tc>
        <w:tc>
          <w:tcPr>
            <w:tcW w:w="144" w:type="pct"/>
          </w:tcPr>
          <w:p w14:paraId="75779543" w14:textId="77777777" w:rsidR="002C60F3" w:rsidRPr="007916BC" w:rsidRDefault="002C60F3" w:rsidP="002C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ind w:left="-12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07A630CA" w14:textId="1DC26C91" w:rsidR="002C60F3" w:rsidRPr="007916BC" w:rsidRDefault="00982747" w:rsidP="002C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  <w:tab w:val="left" w:pos="819"/>
              </w:tabs>
              <w:spacing w:line="380" w:lineRule="exact"/>
              <w:ind w:right="40" w:hanging="3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7,804</w:t>
            </w:r>
          </w:p>
        </w:tc>
        <w:tc>
          <w:tcPr>
            <w:tcW w:w="143" w:type="pct"/>
          </w:tcPr>
          <w:p w14:paraId="0DAA7C32" w14:textId="77777777" w:rsidR="002C60F3" w:rsidRPr="007916BC" w:rsidRDefault="002C60F3" w:rsidP="002C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606B303A" w14:textId="73ADB7ED" w:rsidR="002C60F3" w:rsidRPr="007916BC" w:rsidRDefault="002C60F3" w:rsidP="002C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80" w:lineRule="exact"/>
              <w:ind w:right="40" w:hanging="3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11,068</w:t>
            </w:r>
          </w:p>
        </w:tc>
      </w:tr>
      <w:tr w:rsidR="002C60F3" w:rsidRPr="007916BC" w14:paraId="209B0301" w14:textId="77777777" w:rsidTr="000F0C91">
        <w:tc>
          <w:tcPr>
            <w:tcW w:w="2187" w:type="pct"/>
          </w:tcPr>
          <w:p w14:paraId="4CA9FC36" w14:textId="77777777" w:rsidR="002C60F3" w:rsidRPr="007916BC" w:rsidRDefault="002C60F3" w:rsidP="002C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16BC">
              <w:rPr>
                <w:rFonts w:ascii="Angsana New" w:hAnsi="Angsana New"/>
                <w:sz w:val="30"/>
                <w:szCs w:val="30"/>
                <w:cs/>
              </w:rPr>
              <w:t>- กลับรายการ</w:t>
            </w:r>
          </w:p>
        </w:tc>
        <w:tc>
          <w:tcPr>
            <w:tcW w:w="602" w:type="pct"/>
          </w:tcPr>
          <w:p w14:paraId="303D7B82" w14:textId="0BB49F28" w:rsidR="002C60F3" w:rsidRPr="007916BC" w:rsidRDefault="002C60F3" w:rsidP="002C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line="380" w:lineRule="exact"/>
              <w:ind w:right="-11" w:hanging="3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(7,</w:t>
            </w:r>
            <w:r w:rsidR="00982747" w:rsidRPr="007916BC">
              <w:rPr>
                <w:rFonts w:ascii="Angsana New" w:hAnsi="Angsana New"/>
                <w:sz w:val="30"/>
                <w:szCs w:val="30"/>
              </w:rPr>
              <w:t>003</w:t>
            </w:r>
            <w:r w:rsidRPr="007916B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41B8068A" w14:textId="77777777" w:rsidR="002C60F3" w:rsidRPr="007916BC" w:rsidRDefault="002C60F3" w:rsidP="002C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ind w:left="-108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  <w:vAlign w:val="bottom"/>
          </w:tcPr>
          <w:p w14:paraId="4BDFAD94" w14:textId="1D61F0DF" w:rsidR="002C60F3" w:rsidRPr="007916BC" w:rsidRDefault="002C60F3" w:rsidP="002C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line="380" w:lineRule="exact"/>
              <w:ind w:right="-11" w:hanging="3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(4,199)</w:t>
            </w:r>
          </w:p>
        </w:tc>
        <w:tc>
          <w:tcPr>
            <w:tcW w:w="144" w:type="pct"/>
          </w:tcPr>
          <w:p w14:paraId="5F12F19D" w14:textId="77777777" w:rsidR="002C60F3" w:rsidRPr="007916BC" w:rsidRDefault="002C60F3" w:rsidP="002C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line="380" w:lineRule="exact"/>
              <w:ind w:left="-126" w:right="-86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74CBEE9F" w14:textId="2D7418B7" w:rsidR="002C60F3" w:rsidRPr="007916BC" w:rsidRDefault="002C60F3" w:rsidP="002C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line="380" w:lineRule="exact"/>
              <w:ind w:right="-11" w:hanging="3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(7,</w:t>
            </w:r>
            <w:r w:rsidR="00982747" w:rsidRPr="007916BC">
              <w:rPr>
                <w:rFonts w:ascii="Angsana New" w:hAnsi="Angsana New"/>
                <w:sz w:val="30"/>
                <w:szCs w:val="30"/>
              </w:rPr>
              <w:t>003</w:t>
            </w:r>
            <w:r w:rsidRPr="007916BC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4E8E3AC1" w14:textId="77777777" w:rsidR="002C60F3" w:rsidRPr="007916BC" w:rsidRDefault="002C60F3" w:rsidP="002C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86" w:hanging="5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4170D4A8" w14:textId="060424DE" w:rsidR="002C60F3" w:rsidRPr="007916BC" w:rsidRDefault="002C60F3" w:rsidP="002C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line="380" w:lineRule="exact"/>
              <w:ind w:right="-11" w:hanging="3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noProof/>
                <w:sz w:val="30"/>
                <w:szCs w:val="30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6EDDB755" wp14:editId="4ACF1923">
                      <wp:simplePos x="0" y="0"/>
                      <wp:positionH relativeFrom="column">
                        <wp:posOffset>4476750</wp:posOffset>
                      </wp:positionH>
                      <wp:positionV relativeFrom="paragraph">
                        <wp:posOffset>2607310</wp:posOffset>
                      </wp:positionV>
                      <wp:extent cx="0" cy="742384"/>
                      <wp:effectExtent l="76200" t="0" r="57150" b="57785"/>
                      <wp:wrapNone/>
                      <wp:docPr id="33" name="Straight Arrow Connector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742384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rgbClr val="FF0000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21753C81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3" o:spid="_x0000_s1026" type="#_x0000_t32" style="position:absolute;margin-left:352.5pt;margin-top:205.3pt;width:0;height:58.45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" strokecolor="red" strokeweight=".5pt">
                      <v:stroke endarrow="block" joinstyle="miter"/>
                    </v:shape>
                  </w:pict>
                </mc:Fallback>
              </mc:AlternateContent>
            </w:r>
            <w:r w:rsidRPr="007916BC">
              <w:rPr>
                <w:rFonts w:ascii="Angsana New" w:hAnsi="Angsana New"/>
                <w:sz w:val="30"/>
                <w:szCs w:val="30"/>
              </w:rPr>
              <w:t xml:space="preserve"> (4,199)</w:t>
            </w:r>
          </w:p>
        </w:tc>
      </w:tr>
      <w:tr w:rsidR="002C60F3" w:rsidRPr="007916BC" w14:paraId="38F52DA5" w14:textId="77777777" w:rsidTr="006A7F6A">
        <w:tc>
          <w:tcPr>
            <w:tcW w:w="2187" w:type="pct"/>
          </w:tcPr>
          <w:p w14:paraId="75CF0C43" w14:textId="77777777" w:rsidR="002C60F3" w:rsidRPr="007916BC" w:rsidRDefault="002C60F3" w:rsidP="002C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 xml:space="preserve">- </w:t>
            </w:r>
            <w:r w:rsidRPr="007916BC">
              <w:rPr>
                <w:rFonts w:ascii="Angsana New" w:hAnsi="Angsana New" w:hint="cs"/>
                <w:sz w:val="30"/>
                <w:szCs w:val="30"/>
                <w:cs/>
              </w:rPr>
              <w:t>ตัดหนี้สูญ</w:t>
            </w:r>
          </w:p>
        </w:tc>
        <w:tc>
          <w:tcPr>
            <w:tcW w:w="602" w:type="pct"/>
          </w:tcPr>
          <w:p w14:paraId="23164A72" w14:textId="4B36FE69" w:rsidR="002C60F3" w:rsidRPr="007916BC" w:rsidRDefault="002C60F3" w:rsidP="002C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line="380" w:lineRule="exact"/>
              <w:ind w:right="-11" w:hanging="30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(2,305)</w:t>
            </w:r>
          </w:p>
        </w:tc>
        <w:tc>
          <w:tcPr>
            <w:tcW w:w="144" w:type="pct"/>
          </w:tcPr>
          <w:p w14:paraId="2932C4AB" w14:textId="77777777" w:rsidR="002C60F3" w:rsidRPr="007916BC" w:rsidRDefault="002C60F3" w:rsidP="002C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  <w:tab w:val="decimal" w:pos="873"/>
              </w:tabs>
              <w:spacing w:line="380" w:lineRule="exact"/>
              <w:ind w:right="-86" w:hanging="3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9" w:type="pct"/>
          </w:tcPr>
          <w:p w14:paraId="1BAF9204" w14:textId="465DE112" w:rsidR="002C60F3" w:rsidRPr="007916BC" w:rsidRDefault="002C60F3" w:rsidP="002C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line="380" w:lineRule="exact"/>
              <w:ind w:right="-11" w:hanging="3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(541)</w:t>
            </w:r>
          </w:p>
        </w:tc>
        <w:tc>
          <w:tcPr>
            <w:tcW w:w="144" w:type="pct"/>
          </w:tcPr>
          <w:p w14:paraId="39815847" w14:textId="77777777" w:rsidR="002C60F3" w:rsidRPr="007916BC" w:rsidRDefault="002C60F3" w:rsidP="002C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  <w:tab w:val="decimal" w:pos="873"/>
              </w:tabs>
              <w:spacing w:line="380" w:lineRule="exact"/>
              <w:ind w:right="-86" w:hanging="3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86" w:type="pct"/>
          </w:tcPr>
          <w:p w14:paraId="322477CE" w14:textId="3C83BD2A" w:rsidR="002C60F3" w:rsidRPr="007916BC" w:rsidRDefault="002C60F3" w:rsidP="002C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line="380" w:lineRule="exact"/>
              <w:ind w:right="-11" w:hanging="3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(2,305)</w:t>
            </w:r>
          </w:p>
        </w:tc>
        <w:tc>
          <w:tcPr>
            <w:tcW w:w="143" w:type="pct"/>
          </w:tcPr>
          <w:p w14:paraId="3C14F5C6" w14:textId="77777777" w:rsidR="002C60F3" w:rsidRPr="007916BC" w:rsidRDefault="002C60F3" w:rsidP="002C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</w:tabs>
              <w:spacing w:line="380" w:lineRule="exact"/>
              <w:ind w:right="-86" w:hanging="30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95" w:type="pct"/>
          </w:tcPr>
          <w:p w14:paraId="0B2581E7" w14:textId="75397BF0" w:rsidR="002C60F3" w:rsidRPr="007916BC" w:rsidRDefault="002C60F3" w:rsidP="002C60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6"/>
              </w:tabs>
              <w:spacing w:line="380" w:lineRule="exact"/>
              <w:ind w:right="-11" w:hanging="30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(541)</w:t>
            </w:r>
          </w:p>
        </w:tc>
      </w:tr>
    </w:tbl>
    <w:p w14:paraId="345CC965" w14:textId="3AD0ECF9" w:rsidR="00504EFF" w:rsidRPr="007916BC" w:rsidRDefault="00504EFF" w:rsidP="000C6DFB">
      <w:pPr>
        <w:rPr>
          <w:rFonts w:asciiTheme="majorBidi" w:hAnsiTheme="majorBidi" w:cstheme="majorBidi"/>
          <w:sz w:val="30"/>
          <w:szCs w:val="30"/>
        </w:rPr>
      </w:pPr>
    </w:p>
    <w:p w14:paraId="7F89319C" w14:textId="63829318" w:rsidR="00910305" w:rsidRPr="007916BC" w:rsidRDefault="000C6DFB" w:rsidP="008C2226">
      <w:pPr>
        <w:pStyle w:val="Heading5"/>
        <w:numPr>
          <w:ilvl w:val="0"/>
          <w:numId w:val="17"/>
        </w:numPr>
        <w:tabs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  <w:cs/>
          <w:lang w:val="en-US" w:eastAsia="ja-JP"/>
        </w:rPr>
      </w:pPr>
      <w:r w:rsidRPr="007916BC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</w:t>
      </w:r>
      <w:r w:rsidRPr="007916BC">
        <w:rPr>
          <w:rFonts w:asciiTheme="majorBidi" w:hAnsiTheme="majorBidi" w:cstheme="majorBidi"/>
          <w:sz w:val="30"/>
          <w:szCs w:val="30"/>
          <w:lang w:val="en-US"/>
        </w:rPr>
        <w:t xml:space="preserve"> / </w:t>
      </w:r>
      <w:r w:rsidRPr="007916BC">
        <w:rPr>
          <w:rFonts w:asciiTheme="majorBidi" w:hAnsiTheme="majorBidi" w:cstheme="majorBidi"/>
          <w:sz w:val="30"/>
          <w:szCs w:val="30"/>
          <w:cs/>
          <w:lang w:val="en-US" w:eastAsia="ja-JP"/>
        </w:rPr>
        <w:t>สินทรัพย์สิทธิการใช</w:t>
      </w:r>
      <w:r w:rsidRPr="007916BC">
        <w:rPr>
          <w:rFonts w:asciiTheme="majorBidi" w:hAnsiTheme="majorBidi" w:cstheme="majorBidi" w:hint="cs"/>
          <w:sz w:val="30"/>
          <w:szCs w:val="30"/>
          <w:cs/>
          <w:lang w:val="en-US" w:eastAsia="ja-JP"/>
        </w:rPr>
        <w:t>้</w:t>
      </w:r>
    </w:p>
    <w:tbl>
      <w:tblPr>
        <w:tblpPr w:leftFromText="180" w:rightFromText="180" w:vertAnchor="text" w:horzAnchor="margin" w:tblpXSpec="right" w:tblpY="248"/>
        <w:tblW w:w="909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980"/>
        <w:gridCol w:w="180"/>
        <w:gridCol w:w="1980"/>
      </w:tblGrid>
      <w:tr w:rsidR="008A626C" w:rsidRPr="007916BC" w14:paraId="6E400726" w14:textId="77777777" w:rsidTr="00287B86">
        <w:trPr>
          <w:cantSplit/>
          <w:tblHeader/>
        </w:trPr>
        <w:tc>
          <w:tcPr>
            <w:tcW w:w="4950" w:type="dxa"/>
            <w:shd w:val="clear" w:color="auto" w:fill="auto"/>
          </w:tcPr>
          <w:p w14:paraId="5DBF5950" w14:textId="057E5774" w:rsidR="008A626C" w:rsidRPr="007916BC" w:rsidRDefault="008A626C" w:rsidP="008A626C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7916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สำหรับงวด</w:t>
            </w:r>
            <w:r w:rsidR="00682BFE" w:rsidRPr="007916B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เก้า</w:t>
            </w:r>
            <w:r w:rsidRPr="007916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เดือนสิ้นสุดวันที่ </w:t>
            </w:r>
            <w:r w:rsidRPr="007916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 xml:space="preserve">30 </w:t>
            </w:r>
            <w:r w:rsidR="007556A8" w:rsidRPr="007916B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>กันยายน</w:t>
            </w:r>
            <w:r w:rsidRPr="007916B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  <w:t xml:space="preserve"> </w:t>
            </w:r>
            <w:r w:rsidRPr="007916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bidi="th-TH"/>
              </w:rPr>
              <w:t>2566</w:t>
            </w:r>
          </w:p>
        </w:tc>
        <w:tc>
          <w:tcPr>
            <w:tcW w:w="1980" w:type="dxa"/>
            <w:shd w:val="clear" w:color="auto" w:fill="auto"/>
          </w:tcPr>
          <w:p w14:paraId="10D24096" w14:textId="77777777" w:rsidR="008A626C" w:rsidRPr="007916BC" w:rsidRDefault="008A626C" w:rsidP="008A62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16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7916B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Pr="007916B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" w:type="dxa"/>
          </w:tcPr>
          <w:p w14:paraId="6D046AE5" w14:textId="77777777" w:rsidR="008A626C" w:rsidRPr="007916BC" w:rsidRDefault="008A626C" w:rsidP="008A626C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30"/>
                <w:szCs w:val="30"/>
              </w:rPr>
            </w:pPr>
          </w:p>
        </w:tc>
        <w:tc>
          <w:tcPr>
            <w:tcW w:w="1980" w:type="dxa"/>
          </w:tcPr>
          <w:p w14:paraId="5D85BA11" w14:textId="77777777" w:rsidR="008A626C" w:rsidRPr="007916BC" w:rsidRDefault="008A626C" w:rsidP="008A626C">
            <w:pPr>
              <w:pStyle w:val="acctmergecolhdg"/>
              <w:spacing w:line="240" w:lineRule="auto"/>
              <w:ind w:right="-77" w:hanging="77"/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</w:pPr>
            <w:r w:rsidRPr="007916BC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A626C" w:rsidRPr="007916BC" w14:paraId="2CB37CA3" w14:textId="77777777" w:rsidTr="00287B86">
        <w:trPr>
          <w:cantSplit/>
        </w:trPr>
        <w:tc>
          <w:tcPr>
            <w:tcW w:w="4950" w:type="dxa"/>
            <w:shd w:val="clear" w:color="auto" w:fill="auto"/>
          </w:tcPr>
          <w:p w14:paraId="295F2901" w14:textId="77777777" w:rsidR="008A626C" w:rsidRPr="007916BC" w:rsidRDefault="008A626C" w:rsidP="008A62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140" w:type="dxa"/>
            <w:gridSpan w:val="3"/>
            <w:shd w:val="clear" w:color="auto" w:fill="auto"/>
          </w:tcPr>
          <w:p w14:paraId="42B4C9EE" w14:textId="77777777" w:rsidR="008A626C" w:rsidRPr="007916BC" w:rsidRDefault="008A626C" w:rsidP="008A626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  <w:r w:rsidRPr="007916B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8A626C" w:rsidRPr="007916BC" w14:paraId="2C3A721A" w14:textId="77777777" w:rsidTr="00287B86">
        <w:trPr>
          <w:cantSplit/>
        </w:trPr>
        <w:tc>
          <w:tcPr>
            <w:tcW w:w="4950" w:type="dxa"/>
            <w:shd w:val="clear" w:color="auto" w:fill="auto"/>
          </w:tcPr>
          <w:p w14:paraId="7CC1567F" w14:textId="74A585EC" w:rsidR="008A626C" w:rsidRPr="007916BC" w:rsidRDefault="008A626C" w:rsidP="008A62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ซื้อสินทรัพย์ </w:t>
            </w:r>
            <w:r w:rsidR="005618E4" w:rsidRPr="007916BC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-</w:t>
            </w:r>
            <w:r w:rsidRPr="007916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ราคาทุน</w:t>
            </w:r>
          </w:p>
        </w:tc>
        <w:tc>
          <w:tcPr>
            <w:tcW w:w="1980" w:type="dxa"/>
            <w:shd w:val="clear" w:color="auto" w:fill="auto"/>
          </w:tcPr>
          <w:p w14:paraId="20204BD0" w14:textId="1F9BBC7B" w:rsidR="008A626C" w:rsidRPr="007916BC" w:rsidRDefault="00AB0143" w:rsidP="004D3FF9">
            <w:pPr>
              <w:pStyle w:val="acctfourfigures"/>
              <w:tabs>
                <w:tab w:val="clear" w:pos="765"/>
              </w:tabs>
              <w:spacing w:line="240" w:lineRule="auto"/>
              <w:ind w:left="-79" w:right="19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32,576</w:t>
            </w:r>
          </w:p>
        </w:tc>
        <w:tc>
          <w:tcPr>
            <w:tcW w:w="180" w:type="dxa"/>
          </w:tcPr>
          <w:p w14:paraId="12091FD7" w14:textId="77777777" w:rsidR="008A626C" w:rsidRPr="007916BC" w:rsidRDefault="008A626C" w:rsidP="008A626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03173434" w14:textId="1AD9E318" w:rsidR="008A626C" w:rsidRPr="007916BC" w:rsidRDefault="00682BFE" w:rsidP="00287B86">
            <w:pPr>
              <w:pStyle w:val="acctfourfigures"/>
              <w:tabs>
                <w:tab w:val="clear" w:pos="765"/>
              </w:tabs>
              <w:spacing w:line="240" w:lineRule="auto"/>
              <w:ind w:left="-79" w:right="19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7,946</w:t>
            </w:r>
          </w:p>
        </w:tc>
      </w:tr>
      <w:tr w:rsidR="008A626C" w:rsidRPr="007916BC" w14:paraId="41F11EA1" w14:textId="77777777" w:rsidTr="00287B86">
        <w:trPr>
          <w:cantSplit/>
        </w:trPr>
        <w:tc>
          <w:tcPr>
            <w:tcW w:w="4950" w:type="dxa"/>
            <w:shd w:val="clear" w:color="auto" w:fill="auto"/>
          </w:tcPr>
          <w:p w14:paraId="593826AA" w14:textId="2BC8952E" w:rsidR="008A626C" w:rsidRPr="007916BC" w:rsidRDefault="008A626C" w:rsidP="008A62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จำหน่ายสินทรัพย์ </w:t>
            </w:r>
            <w:r w:rsidR="005618E4" w:rsidRPr="007916BC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-</w:t>
            </w:r>
            <w:r w:rsidRPr="007916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ราคาตามบัญชีสุทธิ</w:t>
            </w:r>
          </w:p>
        </w:tc>
        <w:tc>
          <w:tcPr>
            <w:tcW w:w="1980" w:type="dxa"/>
            <w:shd w:val="clear" w:color="auto" w:fill="auto"/>
          </w:tcPr>
          <w:p w14:paraId="5A3022B8" w14:textId="23D3A144" w:rsidR="008A626C" w:rsidRPr="007916BC" w:rsidRDefault="00AB0143" w:rsidP="004D3FF9">
            <w:pPr>
              <w:pStyle w:val="acctfourfigures"/>
              <w:tabs>
                <w:tab w:val="clear" w:pos="765"/>
              </w:tabs>
              <w:spacing w:line="240" w:lineRule="auto"/>
              <w:ind w:left="-72" w:right="14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</w:rPr>
              <w:t>(865)</w:t>
            </w:r>
          </w:p>
        </w:tc>
        <w:tc>
          <w:tcPr>
            <w:tcW w:w="180" w:type="dxa"/>
          </w:tcPr>
          <w:p w14:paraId="03B0DA51" w14:textId="77777777" w:rsidR="008A626C" w:rsidRPr="007916BC" w:rsidRDefault="008A626C" w:rsidP="008A626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2B4175D" w14:textId="30FB92B6" w:rsidR="008A626C" w:rsidRPr="007916BC" w:rsidRDefault="00682BFE" w:rsidP="00287B86">
            <w:pPr>
              <w:pStyle w:val="acctfourfigures"/>
              <w:tabs>
                <w:tab w:val="clear" w:pos="765"/>
              </w:tabs>
              <w:spacing w:line="240" w:lineRule="auto"/>
              <w:ind w:left="-72" w:right="14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(26)</w:t>
            </w:r>
          </w:p>
        </w:tc>
      </w:tr>
      <w:tr w:rsidR="0025550B" w:rsidRPr="007916BC" w14:paraId="73D2E529" w14:textId="77777777" w:rsidTr="00287B86">
        <w:trPr>
          <w:cantSplit/>
        </w:trPr>
        <w:tc>
          <w:tcPr>
            <w:tcW w:w="4950" w:type="dxa"/>
            <w:shd w:val="clear" w:color="auto" w:fill="auto"/>
          </w:tcPr>
          <w:p w14:paraId="56BAF21E" w14:textId="7EF7AD4D" w:rsidR="0025550B" w:rsidRPr="007916BC" w:rsidRDefault="0025550B" w:rsidP="008A626C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16B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  <w:r w:rsidR="008E7276" w:rsidRPr="007916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5618E4" w:rsidRPr="007916BC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-</w:t>
            </w:r>
            <w:r w:rsidR="008E7276" w:rsidRPr="007916B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7916B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980" w:type="dxa"/>
            <w:shd w:val="clear" w:color="auto" w:fill="auto"/>
          </w:tcPr>
          <w:p w14:paraId="5CE74A14" w14:textId="43B94800" w:rsidR="0025550B" w:rsidRPr="007916BC" w:rsidRDefault="00A75352" w:rsidP="004D3FF9">
            <w:pPr>
              <w:pStyle w:val="acctfourfigures"/>
              <w:tabs>
                <w:tab w:val="clear" w:pos="765"/>
              </w:tabs>
              <w:spacing w:line="240" w:lineRule="auto"/>
              <w:ind w:left="-79" w:right="194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9,601</w:t>
            </w:r>
          </w:p>
        </w:tc>
        <w:tc>
          <w:tcPr>
            <w:tcW w:w="180" w:type="dxa"/>
          </w:tcPr>
          <w:p w14:paraId="3011D1A9" w14:textId="77777777" w:rsidR="0025550B" w:rsidRPr="007916BC" w:rsidRDefault="0025550B" w:rsidP="008A626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6A5058E" w14:textId="5E8F9403" w:rsidR="0025550B" w:rsidRPr="007916BC" w:rsidRDefault="00682BFE" w:rsidP="00287B86">
            <w:pPr>
              <w:pStyle w:val="acctfourfigures"/>
              <w:tabs>
                <w:tab w:val="clear" w:pos="765"/>
              </w:tabs>
              <w:spacing w:line="240" w:lineRule="auto"/>
              <w:ind w:left="-79" w:right="19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</w:t>
            </w:r>
            <w:r w:rsidR="0075169D" w:rsidRPr="007916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601</w:t>
            </w:r>
          </w:p>
        </w:tc>
      </w:tr>
      <w:tr w:rsidR="008E0E57" w:rsidRPr="007916BC" w14:paraId="654B749D" w14:textId="77777777" w:rsidTr="00287B86">
        <w:trPr>
          <w:cantSplit/>
          <w:trHeight w:val="49"/>
        </w:trPr>
        <w:tc>
          <w:tcPr>
            <w:tcW w:w="4950" w:type="dxa"/>
            <w:shd w:val="clear" w:color="auto" w:fill="auto"/>
          </w:tcPr>
          <w:p w14:paraId="5A30EA24" w14:textId="32650CA8" w:rsidR="008E0E57" w:rsidRPr="007916BC" w:rsidRDefault="008E0E57" w:rsidP="008E0E5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  <w:r w:rsidRPr="007916BC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ไป</w:t>
            </w:r>
            <w:r w:rsidRPr="007916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  <w:r w:rsidR="005618E4" w:rsidRPr="007916BC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-</w:t>
            </w:r>
            <w:r w:rsidRPr="007916B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B5567" w:rsidRPr="007916BC">
              <w:rPr>
                <w:rFonts w:asciiTheme="majorBidi" w:hAnsiTheme="majorBidi" w:cstheme="majorBidi"/>
                <w:sz w:val="30"/>
                <w:szCs w:val="30"/>
                <w:cs/>
              </w:rPr>
              <w:t>ราคาตามบัญชีสุทธิ</w:t>
            </w:r>
          </w:p>
        </w:tc>
        <w:tc>
          <w:tcPr>
            <w:tcW w:w="1980" w:type="dxa"/>
            <w:shd w:val="clear" w:color="auto" w:fill="auto"/>
          </w:tcPr>
          <w:p w14:paraId="2193573F" w14:textId="1A40A828" w:rsidR="008E0E57" w:rsidRPr="007916BC" w:rsidRDefault="00AB0143" w:rsidP="004D3FF9">
            <w:pPr>
              <w:pStyle w:val="acctfourfigures"/>
              <w:tabs>
                <w:tab w:val="clear" w:pos="765"/>
              </w:tabs>
              <w:spacing w:line="240" w:lineRule="auto"/>
              <w:ind w:left="-72" w:right="14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</w:rPr>
              <w:t>(8,357)</w:t>
            </w:r>
          </w:p>
        </w:tc>
        <w:tc>
          <w:tcPr>
            <w:tcW w:w="180" w:type="dxa"/>
          </w:tcPr>
          <w:p w14:paraId="2C86E281" w14:textId="77777777" w:rsidR="008E0E57" w:rsidRPr="007916BC" w:rsidRDefault="008E0E57" w:rsidP="008E0E5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4DAC47CD" w14:textId="47804E3A" w:rsidR="008E0E57" w:rsidRPr="007916BC" w:rsidRDefault="00682BFE" w:rsidP="00287B86">
            <w:pPr>
              <w:pStyle w:val="acctfourfigures"/>
              <w:tabs>
                <w:tab w:val="clear" w:pos="765"/>
              </w:tabs>
              <w:spacing w:line="240" w:lineRule="auto"/>
              <w:ind w:left="-72" w:right="144"/>
              <w:jc w:val="right"/>
              <w:rPr>
                <w:rFonts w:asciiTheme="majorBidi" w:hAnsiTheme="majorBidi" w:cstheme="majorBidi"/>
                <w:sz w:val="30"/>
                <w:szCs w:val="30"/>
                <w:cs/>
                <w:lang w:val="en-US"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(8,357)</w:t>
            </w:r>
          </w:p>
        </w:tc>
      </w:tr>
      <w:tr w:rsidR="008E0E57" w:rsidRPr="007916BC" w14:paraId="2646B58E" w14:textId="77777777" w:rsidTr="00287B86">
        <w:trPr>
          <w:cantSplit/>
          <w:trHeight w:val="49"/>
        </w:trPr>
        <w:tc>
          <w:tcPr>
            <w:tcW w:w="4950" w:type="dxa"/>
            <w:shd w:val="clear" w:color="auto" w:fill="auto"/>
          </w:tcPr>
          <w:p w14:paraId="16CED367" w14:textId="37C50858" w:rsidR="008E0E57" w:rsidRPr="007916BC" w:rsidRDefault="008E0E57" w:rsidP="008E0E57">
            <w:pPr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  <w:cs/>
              </w:rPr>
              <w:t>โอน</w:t>
            </w:r>
            <w:r w:rsidRPr="007916BC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</w:t>
            </w:r>
            <w:r w:rsidRPr="007916B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สินค้าคงเหลือ </w:t>
            </w:r>
            <w:r w:rsidR="005618E4" w:rsidRPr="007916BC">
              <w:rPr>
                <w:rFonts w:asciiTheme="majorBidi" w:hAnsiTheme="majorBidi" w:cstheme="majorBidi"/>
                <w:sz w:val="30"/>
                <w:szCs w:val="30"/>
                <w:lang w:val="x-none" w:eastAsia="x-none"/>
              </w:rPr>
              <w:t>-</w:t>
            </w:r>
            <w:r w:rsidRPr="007916B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03E5B" w:rsidRPr="007916BC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ราคาทุน</w:t>
            </w:r>
          </w:p>
        </w:tc>
        <w:tc>
          <w:tcPr>
            <w:tcW w:w="1980" w:type="dxa"/>
            <w:shd w:val="clear" w:color="auto" w:fill="auto"/>
          </w:tcPr>
          <w:p w14:paraId="1790E1B9" w14:textId="266D4600" w:rsidR="008E0E57" w:rsidRPr="007916BC" w:rsidRDefault="00AB0143" w:rsidP="004D3FF9">
            <w:pPr>
              <w:pStyle w:val="acctfourfigures"/>
              <w:tabs>
                <w:tab w:val="clear" w:pos="765"/>
              </w:tabs>
              <w:spacing w:line="240" w:lineRule="auto"/>
              <w:ind w:left="-79" w:right="19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62,233</w:t>
            </w:r>
          </w:p>
        </w:tc>
        <w:tc>
          <w:tcPr>
            <w:tcW w:w="180" w:type="dxa"/>
          </w:tcPr>
          <w:p w14:paraId="2C303EBD" w14:textId="77777777" w:rsidR="008E0E57" w:rsidRPr="007916BC" w:rsidRDefault="008E0E57" w:rsidP="008E0E57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</w:tcPr>
          <w:p w14:paraId="51E3ABE8" w14:textId="4F6008A7" w:rsidR="008E0E57" w:rsidRPr="007916BC" w:rsidRDefault="00682BFE" w:rsidP="00287B86">
            <w:pPr>
              <w:pStyle w:val="acctfourfigures"/>
              <w:tabs>
                <w:tab w:val="clear" w:pos="765"/>
              </w:tabs>
              <w:spacing w:line="240" w:lineRule="auto"/>
              <w:ind w:left="-79" w:right="19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62,233</w:t>
            </w:r>
          </w:p>
        </w:tc>
      </w:tr>
    </w:tbl>
    <w:p w14:paraId="69B90AAA" w14:textId="77777777" w:rsidR="005A7499" w:rsidRPr="007916BC" w:rsidRDefault="005A7499" w:rsidP="005A7499">
      <w:pPr>
        <w:pStyle w:val="Heading5"/>
        <w:tabs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p w14:paraId="08393231" w14:textId="713718A3" w:rsidR="00523E37" w:rsidRPr="007916BC" w:rsidRDefault="00523E37" w:rsidP="008C2226">
      <w:pPr>
        <w:pStyle w:val="Heading5"/>
        <w:numPr>
          <w:ilvl w:val="0"/>
          <w:numId w:val="18"/>
        </w:numPr>
        <w:tabs>
          <w:tab w:val="left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  <w:r w:rsidRPr="007916BC">
        <w:rPr>
          <w:rFonts w:ascii="Angsana New" w:hAnsi="Angsana New"/>
          <w:sz w:val="30"/>
          <w:szCs w:val="30"/>
          <w:cs/>
          <w:lang w:val="en-US"/>
        </w:rPr>
        <w:t>หนี้สินที่มีภาระดอกเบี้ย</w:t>
      </w:r>
    </w:p>
    <w:p w14:paraId="154741CB" w14:textId="77777777" w:rsidR="00523E37" w:rsidRPr="007916BC" w:rsidRDefault="00523E37" w:rsidP="00523E37">
      <w:pPr>
        <w:spacing w:line="240" w:lineRule="auto"/>
        <w:ind w:left="1260"/>
        <w:rPr>
          <w:rFonts w:ascii="Angsana New" w:hAnsi="Angsana New"/>
        </w:rPr>
      </w:pPr>
    </w:p>
    <w:tbl>
      <w:tblPr>
        <w:tblStyle w:val="TableGrid"/>
        <w:tblW w:w="938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0"/>
        <w:gridCol w:w="1080"/>
        <w:gridCol w:w="236"/>
        <w:gridCol w:w="1009"/>
        <w:gridCol w:w="236"/>
        <w:gridCol w:w="1060"/>
        <w:gridCol w:w="8"/>
        <w:gridCol w:w="228"/>
        <w:gridCol w:w="8"/>
        <w:gridCol w:w="995"/>
        <w:gridCol w:w="12"/>
        <w:gridCol w:w="230"/>
        <w:gridCol w:w="7"/>
        <w:gridCol w:w="1050"/>
        <w:gridCol w:w="11"/>
        <w:gridCol w:w="225"/>
        <w:gridCol w:w="11"/>
        <w:gridCol w:w="1064"/>
        <w:gridCol w:w="22"/>
      </w:tblGrid>
      <w:tr w:rsidR="00523E37" w:rsidRPr="007916BC" w14:paraId="467E0FD9" w14:textId="77777777" w:rsidTr="00D7136F">
        <w:trPr>
          <w:gridAfter w:val="1"/>
          <w:wAfter w:w="22" w:type="dxa"/>
        </w:trPr>
        <w:tc>
          <w:tcPr>
            <w:tcW w:w="1890" w:type="dxa"/>
          </w:tcPr>
          <w:p w14:paraId="69B3C0DD" w14:textId="77777777" w:rsidR="00523E37" w:rsidRPr="007916B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70" w:type="dxa"/>
            <w:gridSpan w:val="17"/>
          </w:tcPr>
          <w:p w14:paraId="2FFAE05D" w14:textId="77777777" w:rsidR="00523E37" w:rsidRPr="007916B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523E37" w:rsidRPr="007916BC" w14:paraId="56568034" w14:textId="77777777" w:rsidTr="00D7136F">
        <w:trPr>
          <w:gridAfter w:val="1"/>
          <w:wAfter w:w="22" w:type="dxa"/>
        </w:trPr>
        <w:tc>
          <w:tcPr>
            <w:tcW w:w="1890" w:type="dxa"/>
          </w:tcPr>
          <w:p w14:paraId="6D32DD48" w14:textId="77777777" w:rsidR="00523E37" w:rsidRPr="007916B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29" w:type="dxa"/>
            <w:gridSpan w:val="6"/>
          </w:tcPr>
          <w:p w14:paraId="5360111C" w14:textId="0A13D19F" w:rsidR="00523E37" w:rsidRPr="007916BC" w:rsidRDefault="00C10AF4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3</w:t>
            </w:r>
            <w:r w:rsidR="00D41F3A" w:rsidRPr="007916BC">
              <w:rPr>
                <w:rFonts w:ascii="Angsana New" w:hAnsi="Angsana New"/>
                <w:sz w:val="30"/>
                <w:szCs w:val="30"/>
              </w:rPr>
              <w:t>0</w:t>
            </w:r>
            <w:r w:rsidRPr="007916B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126ED" w:rsidRPr="007916B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7916B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916B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  <w:gridSpan w:val="2"/>
          </w:tcPr>
          <w:p w14:paraId="277D460D" w14:textId="77777777" w:rsidR="00523E37" w:rsidRPr="007916B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05" w:type="dxa"/>
            <w:gridSpan w:val="9"/>
          </w:tcPr>
          <w:p w14:paraId="0BF52343" w14:textId="2D3F3709" w:rsidR="00523E37" w:rsidRPr="007916B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916BC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7916BC">
              <w:rPr>
                <w:rFonts w:ascii="Angsana New" w:hAnsi="Angsana New"/>
                <w:sz w:val="30"/>
                <w:szCs w:val="30"/>
              </w:rPr>
              <w:t>256</w:t>
            </w:r>
            <w:r w:rsidR="00C10AF4" w:rsidRPr="007916BC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523E37" w:rsidRPr="007916BC" w14:paraId="73D6982F" w14:textId="77777777" w:rsidTr="00D7136F">
        <w:trPr>
          <w:gridAfter w:val="1"/>
          <w:wAfter w:w="22" w:type="dxa"/>
        </w:trPr>
        <w:tc>
          <w:tcPr>
            <w:tcW w:w="1890" w:type="dxa"/>
          </w:tcPr>
          <w:p w14:paraId="4F8133F1" w14:textId="77777777" w:rsidR="00523E37" w:rsidRPr="007916B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2AB2715B" w14:textId="77777777" w:rsidR="00523E37" w:rsidRPr="007916B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1AB36A81" w14:textId="77777777" w:rsidR="00523E37" w:rsidRPr="007916B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7009A469" w14:textId="77777777" w:rsidR="00523E37" w:rsidRPr="007916B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1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3CF55046" w14:textId="77777777" w:rsidR="00523E37" w:rsidRPr="007916B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2A155849" w14:textId="77777777" w:rsidR="00523E37" w:rsidRPr="007916B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gridSpan w:val="2"/>
            <w:vAlign w:val="center"/>
          </w:tcPr>
          <w:p w14:paraId="0FE8AD9B" w14:textId="77777777" w:rsidR="00523E37" w:rsidRPr="007916B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gridSpan w:val="3"/>
            <w:vAlign w:val="bottom"/>
          </w:tcPr>
          <w:p w14:paraId="6C58D8EA" w14:textId="77777777" w:rsidR="00523E37" w:rsidRPr="007916B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7" w:type="dxa"/>
            <w:gridSpan w:val="2"/>
            <w:vAlign w:val="bottom"/>
          </w:tcPr>
          <w:p w14:paraId="27867F65" w14:textId="77777777" w:rsidR="00523E37" w:rsidRPr="007916B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6DD21F3A" w14:textId="77777777" w:rsidR="00523E37" w:rsidRPr="007916B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gridSpan w:val="2"/>
            <w:vAlign w:val="bottom"/>
          </w:tcPr>
          <w:p w14:paraId="3104F699" w14:textId="77777777" w:rsidR="00523E37" w:rsidRPr="007916B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26750F3F" w14:textId="77777777" w:rsidR="00523E37" w:rsidRPr="007916B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523E37" w:rsidRPr="007916BC" w14:paraId="01902A86" w14:textId="77777777" w:rsidTr="00D7136F">
        <w:trPr>
          <w:gridAfter w:val="1"/>
          <w:wAfter w:w="22" w:type="dxa"/>
        </w:trPr>
        <w:tc>
          <w:tcPr>
            <w:tcW w:w="1890" w:type="dxa"/>
          </w:tcPr>
          <w:p w14:paraId="0A993B0A" w14:textId="77777777" w:rsidR="00523E37" w:rsidRPr="007916B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70" w:type="dxa"/>
            <w:gridSpan w:val="17"/>
            <w:vAlign w:val="bottom"/>
          </w:tcPr>
          <w:p w14:paraId="337A9AC4" w14:textId="77777777" w:rsidR="00523E37" w:rsidRPr="007916B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916B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916B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ja-JP"/>
              </w:rPr>
              <w:t>พัน</w:t>
            </w:r>
            <w:r w:rsidRPr="007916B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A4A2A" w:rsidRPr="007916BC" w14:paraId="3EA667CC" w14:textId="77777777" w:rsidTr="00D7136F">
        <w:trPr>
          <w:gridAfter w:val="1"/>
          <w:wAfter w:w="22" w:type="dxa"/>
        </w:trPr>
        <w:tc>
          <w:tcPr>
            <w:tcW w:w="1890" w:type="dxa"/>
          </w:tcPr>
          <w:p w14:paraId="12BBF794" w14:textId="77777777" w:rsidR="00AA4A2A" w:rsidRPr="007916B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0159247" w14:textId="0BBD6069" w:rsidR="00AA4A2A" w:rsidRPr="007916BC" w:rsidRDefault="00531B37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45,920</w:t>
            </w:r>
          </w:p>
        </w:tc>
        <w:tc>
          <w:tcPr>
            <w:tcW w:w="236" w:type="dxa"/>
            <w:vAlign w:val="bottom"/>
          </w:tcPr>
          <w:p w14:paraId="669984E5" w14:textId="77777777" w:rsidR="00AA4A2A" w:rsidRPr="007916B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2A8C3848" w14:textId="1FF27E33" w:rsidR="00AA4A2A" w:rsidRPr="007916BC" w:rsidRDefault="00531B37" w:rsidP="003F0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8,809</w:t>
            </w:r>
          </w:p>
        </w:tc>
        <w:tc>
          <w:tcPr>
            <w:tcW w:w="236" w:type="dxa"/>
            <w:vAlign w:val="bottom"/>
          </w:tcPr>
          <w:p w14:paraId="6057FBFE" w14:textId="77777777" w:rsidR="00AA4A2A" w:rsidRPr="007916B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2A6B374F" w14:textId="28F637C6" w:rsidR="00AA4A2A" w:rsidRPr="007916BC" w:rsidRDefault="00531B37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54,729</w:t>
            </w:r>
          </w:p>
        </w:tc>
        <w:tc>
          <w:tcPr>
            <w:tcW w:w="236" w:type="dxa"/>
            <w:gridSpan w:val="2"/>
            <w:vAlign w:val="bottom"/>
          </w:tcPr>
          <w:p w14:paraId="6E35AB16" w14:textId="77777777" w:rsidR="00AA4A2A" w:rsidRPr="007916B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gridSpan w:val="3"/>
            <w:vAlign w:val="bottom"/>
          </w:tcPr>
          <w:p w14:paraId="1BF15F95" w14:textId="550DE222" w:rsidR="00AA4A2A" w:rsidRPr="007916BC" w:rsidRDefault="00C10AF4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94,</w:t>
            </w:r>
            <w:r w:rsidR="00F96DD8" w:rsidRPr="007916BC">
              <w:rPr>
                <w:rFonts w:ascii="Angsana New" w:hAnsi="Angsana New"/>
                <w:sz w:val="30"/>
                <w:szCs w:val="30"/>
              </w:rPr>
              <w:t>3</w:t>
            </w:r>
            <w:r w:rsidRPr="007916BC">
              <w:rPr>
                <w:rFonts w:ascii="Angsana New" w:hAnsi="Angsana New"/>
                <w:sz w:val="30"/>
                <w:szCs w:val="30"/>
              </w:rPr>
              <w:t>89</w:t>
            </w:r>
          </w:p>
        </w:tc>
        <w:tc>
          <w:tcPr>
            <w:tcW w:w="237" w:type="dxa"/>
            <w:gridSpan w:val="2"/>
            <w:vAlign w:val="bottom"/>
          </w:tcPr>
          <w:p w14:paraId="15ECA2E2" w14:textId="77777777" w:rsidR="00AA4A2A" w:rsidRPr="007916B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32318414" w14:textId="1AE24E61" w:rsidR="00AA4A2A" w:rsidRPr="007916BC" w:rsidRDefault="00C10AF4" w:rsidP="005D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3,628</w:t>
            </w:r>
          </w:p>
        </w:tc>
        <w:tc>
          <w:tcPr>
            <w:tcW w:w="236" w:type="dxa"/>
            <w:gridSpan w:val="2"/>
            <w:vAlign w:val="bottom"/>
          </w:tcPr>
          <w:p w14:paraId="30A4D426" w14:textId="77777777" w:rsidR="00AA4A2A" w:rsidRPr="007916B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3E6B8A53" w14:textId="0E5AE205" w:rsidR="00AA4A2A" w:rsidRPr="007916BC" w:rsidRDefault="00C10AF4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98,017</w:t>
            </w:r>
          </w:p>
        </w:tc>
      </w:tr>
      <w:tr w:rsidR="00AA4A2A" w:rsidRPr="007916BC" w14:paraId="44321E23" w14:textId="77777777" w:rsidTr="00D7136F">
        <w:trPr>
          <w:gridAfter w:val="1"/>
          <w:wAfter w:w="22" w:type="dxa"/>
        </w:trPr>
        <w:tc>
          <w:tcPr>
            <w:tcW w:w="1890" w:type="dxa"/>
          </w:tcPr>
          <w:p w14:paraId="10E8C831" w14:textId="77777777" w:rsidR="00AA4A2A" w:rsidRPr="007916BC" w:rsidRDefault="00AA4A2A" w:rsidP="00AA4A2A">
            <w:pPr>
              <w:pStyle w:val="ListParagraph"/>
              <w:ind w:left="0" w:right="-22"/>
              <w:rPr>
                <w:rFonts w:ascii="Angsana New" w:hAnsi="Angsana New"/>
                <w:sz w:val="30"/>
                <w:szCs w:val="30"/>
                <w:cs/>
              </w:rPr>
            </w:pPr>
            <w:r w:rsidRPr="007916BC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</w:t>
            </w:r>
            <w:r w:rsidRPr="007916BC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7916BC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D54B36D" w14:textId="00220CE8" w:rsidR="00AA4A2A" w:rsidRPr="007916BC" w:rsidRDefault="00531B37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345,078</w:t>
            </w:r>
          </w:p>
        </w:tc>
        <w:tc>
          <w:tcPr>
            <w:tcW w:w="236" w:type="dxa"/>
            <w:vAlign w:val="bottom"/>
          </w:tcPr>
          <w:p w14:paraId="45743C35" w14:textId="77777777" w:rsidR="00AA4A2A" w:rsidRPr="007916B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17368E67" w14:textId="6452C869" w:rsidR="00AA4A2A" w:rsidRPr="007916BC" w:rsidRDefault="00531B37" w:rsidP="003F00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1,00</w:t>
            </w:r>
            <w:r w:rsidR="00695390" w:rsidRPr="007916BC">
              <w:rPr>
                <w:rFonts w:ascii="Angsana New" w:hAnsi="Angsana New"/>
                <w:sz w:val="30"/>
                <w:szCs w:val="30"/>
              </w:rPr>
              <w:t>2,695</w:t>
            </w:r>
          </w:p>
        </w:tc>
        <w:tc>
          <w:tcPr>
            <w:tcW w:w="236" w:type="dxa"/>
            <w:vAlign w:val="bottom"/>
          </w:tcPr>
          <w:p w14:paraId="2301D465" w14:textId="77777777" w:rsidR="00AA4A2A" w:rsidRPr="007916B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183DEB67" w14:textId="0BF14B4C" w:rsidR="00AA4A2A" w:rsidRPr="007916BC" w:rsidRDefault="00531B37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1,34</w:t>
            </w:r>
            <w:r w:rsidR="00695390" w:rsidRPr="007916BC">
              <w:rPr>
                <w:rFonts w:ascii="Angsana New" w:hAnsi="Angsana New"/>
                <w:sz w:val="30"/>
                <w:szCs w:val="30"/>
              </w:rPr>
              <w:t>7</w:t>
            </w:r>
            <w:r w:rsidR="007D0BF6" w:rsidRPr="007916BC">
              <w:rPr>
                <w:rFonts w:ascii="Angsana New" w:hAnsi="Angsana New"/>
                <w:sz w:val="30"/>
                <w:szCs w:val="30"/>
              </w:rPr>
              <w:t>,</w:t>
            </w:r>
            <w:r w:rsidR="00695390" w:rsidRPr="007916BC">
              <w:rPr>
                <w:rFonts w:ascii="Angsana New" w:hAnsi="Angsana New"/>
                <w:sz w:val="30"/>
                <w:szCs w:val="30"/>
              </w:rPr>
              <w:t>773</w:t>
            </w:r>
          </w:p>
        </w:tc>
        <w:tc>
          <w:tcPr>
            <w:tcW w:w="236" w:type="dxa"/>
            <w:gridSpan w:val="2"/>
            <w:vAlign w:val="bottom"/>
          </w:tcPr>
          <w:p w14:paraId="1A7C978D" w14:textId="77777777" w:rsidR="00AA4A2A" w:rsidRPr="007916B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gridSpan w:val="3"/>
            <w:vAlign w:val="bottom"/>
          </w:tcPr>
          <w:p w14:paraId="38CEBA7D" w14:textId="364157F9" w:rsidR="00AA4A2A" w:rsidRPr="007916BC" w:rsidRDefault="00C10AF4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309,942</w:t>
            </w:r>
          </w:p>
        </w:tc>
        <w:tc>
          <w:tcPr>
            <w:tcW w:w="237" w:type="dxa"/>
            <w:gridSpan w:val="2"/>
            <w:vAlign w:val="bottom"/>
          </w:tcPr>
          <w:p w14:paraId="6DD52513" w14:textId="77777777" w:rsidR="00AA4A2A" w:rsidRPr="007916B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24FC37AD" w14:textId="4CCDCFDC" w:rsidR="00AA4A2A" w:rsidRPr="007916BC" w:rsidRDefault="00C10AF4" w:rsidP="005D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959,907</w:t>
            </w:r>
          </w:p>
        </w:tc>
        <w:tc>
          <w:tcPr>
            <w:tcW w:w="236" w:type="dxa"/>
            <w:gridSpan w:val="2"/>
            <w:vAlign w:val="bottom"/>
          </w:tcPr>
          <w:p w14:paraId="7AF09F5E" w14:textId="77777777" w:rsidR="00AA4A2A" w:rsidRPr="007916B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7C1EC9D6" w14:textId="2539BA82" w:rsidR="00AA4A2A" w:rsidRPr="007916BC" w:rsidRDefault="00C10AF4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1,269,849</w:t>
            </w:r>
          </w:p>
        </w:tc>
      </w:tr>
      <w:tr w:rsidR="00AA4A2A" w:rsidRPr="007916BC" w14:paraId="6278B30B" w14:textId="77777777" w:rsidTr="00D7136F">
        <w:trPr>
          <w:gridAfter w:val="1"/>
          <w:wAfter w:w="22" w:type="dxa"/>
        </w:trPr>
        <w:tc>
          <w:tcPr>
            <w:tcW w:w="1890" w:type="dxa"/>
          </w:tcPr>
          <w:p w14:paraId="51BB073F" w14:textId="77777777" w:rsidR="00AA4A2A" w:rsidRPr="007916BC" w:rsidRDefault="00AA4A2A" w:rsidP="00AA4A2A">
            <w:pPr>
              <w:pStyle w:val="ListParagraph"/>
              <w:ind w:left="166" w:right="-2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916BC">
              <w:rPr>
                <w:rFonts w:ascii="Angsana New" w:hAnsi="Angsana New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F11D042" w14:textId="5908C6CF" w:rsidR="00AA4A2A" w:rsidRPr="007916BC" w:rsidRDefault="00531B37" w:rsidP="00277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916BC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96F3BAF" w14:textId="77777777" w:rsidR="00AA4A2A" w:rsidRPr="007916BC" w:rsidRDefault="00AA4A2A" w:rsidP="00277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7B517BE4" w14:textId="4380F905" w:rsidR="00AA4A2A" w:rsidRPr="007916BC" w:rsidRDefault="00695390" w:rsidP="00531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916BC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-</w:t>
            </w:r>
            <w:r w:rsidR="00531B37" w:rsidRPr="007916BC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   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0AD96F" w14:textId="77777777" w:rsidR="00AA4A2A" w:rsidRPr="007916BC" w:rsidRDefault="00AA4A2A" w:rsidP="00277E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  <w:tab w:val="decimal" w:pos="609"/>
              </w:tabs>
              <w:spacing w:line="240" w:lineRule="auto"/>
              <w:ind w:left="25" w:right="-107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3B4437B0" w14:textId="45DE1194" w:rsidR="00AA4A2A" w:rsidRPr="007916BC" w:rsidRDefault="00695390" w:rsidP="00531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916BC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-</w:t>
            </w:r>
            <w:r w:rsidR="00531B37" w:rsidRPr="007916BC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    </w:t>
            </w:r>
          </w:p>
        </w:tc>
        <w:tc>
          <w:tcPr>
            <w:tcW w:w="236" w:type="dxa"/>
            <w:gridSpan w:val="2"/>
            <w:vAlign w:val="bottom"/>
          </w:tcPr>
          <w:p w14:paraId="431935E7" w14:textId="77777777" w:rsidR="00AA4A2A" w:rsidRPr="007916B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gridSpan w:val="3"/>
            <w:vAlign w:val="bottom"/>
          </w:tcPr>
          <w:p w14:paraId="3935B3AA" w14:textId="1961A99C" w:rsidR="00AA4A2A" w:rsidRPr="007916BC" w:rsidRDefault="00C10AF4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1,989</w:t>
            </w:r>
          </w:p>
        </w:tc>
        <w:tc>
          <w:tcPr>
            <w:tcW w:w="237" w:type="dxa"/>
            <w:gridSpan w:val="2"/>
            <w:vAlign w:val="bottom"/>
          </w:tcPr>
          <w:p w14:paraId="5C3A44F1" w14:textId="77777777" w:rsidR="00AA4A2A" w:rsidRPr="007916B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4273B6A1" w14:textId="0EAC12C7" w:rsidR="00AA4A2A" w:rsidRPr="007916BC" w:rsidRDefault="00C10AF4" w:rsidP="0034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916BC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236" w:type="dxa"/>
            <w:gridSpan w:val="2"/>
            <w:vAlign w:val="bottom"/>
          </w:tcPr>
          <w:p w14:paraId="6C321999" w14:textId="77777777" w:rsidR="00AA4A2A" w:rsidRPr="007916B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590CFDFD" w14:textId="0580DD0A" w:rsidR="00AA4A2A" w:rsidRPr="007916BC" w:rsidRDefault="00C10AF4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1,989</w:t>
            </w:r>
          </w:p>
        </w:tc>
      </w:tr>
      <w:tr w:rsidR="00AA4A2A" w:rsidRPr="007916BC" w14:paraId="2540D57F" w14:textId="77777777" w:rsidTr="00D7136F">
        <w:trPr>
          <w:gridAfter w:val="1"/>
          <w:wAfter w:w="22" w:type="dxa"/>
        </w:trPr>
        <w:tc>
          <w:tcPr>
            <w:tcW w:w="1890" w:type="dxa"/>
          </w:tcPr>
          <w:p w14:paraId="4B79888F" w14:textId="77777777" w:rsidR="00AA4A2A" w:rsidRPr="007916BC" w:rsidRDefault="00AA4A2A" w:rsidP="00AA4A2A">
            <w:pPr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916BC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7916B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916B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078AE71" w14:textId="40BFC5B2" w:rsidR="00AA4A2A" w:rsidRPr="007916BC" w:rsidRDefault="00531B37" w:rsidP="0034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916BC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C8EC63" w14:textId="77777777" w:rsidR="00AA4A2A" w:rsidRPr="007916B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37214272" w14:textId="564DFA59" w:rsidR="00AA4A2A" w:rsidRPr="007916BC" w:rsidRDefault="00531B37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5</w:t>
            </w:r>
            <w:r w:rsidR="00C50AD5" w:rsidRPr="007916BC">
              <w:rPr>
                <w:rFonts w:ascii="Angsana New" w:hAnsi="Angsana New"/>
                <w:sz w:val="30"/>
                <w:szCs w:val="30"/>
              </w:rPr>
              <w:t>6</w:t>
            </w:r>
            <w:r w:rsidR="00695390" w:rsidRPr="007916BC">
              <w:rPr>
                <w:rFonts w:ascii="Angsana New" w:hAnsi="Angsana New"/>
                <w:sz w:val="30"/>
                <w:szCs w:val="30"/>
              </w:rPr>
              <w:t>,</w:t>
            </w:r>
            <w:r w:rsidR="00C50AD5" w:rsidRPr="007916BC">
              <w:rPr>
                <w:rFonts w:ascii="Angsana New" w:hAnsi="Angsana New"/>
                <w:sz w:val="30"/>
                <w:szCs w:val="30"/>
              </w:rPr>
              <w:t>563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1FED6E6" w14:textId="77777777" w:rsidR="00AA4A2A" w:rsidRPr="007916B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7886FF6E" w14:textId="1FCF5F07" w:rsidR="00AA4A2A" w:rsidRPr="007916BC" w:rsidRDefault="00695390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5</w:t>
            </w:r>
            <w:r w:rsidR="00C50AD5" w:rsidRPr="007916BC">
              <w:rPr>
                <w:rFonts w:ascii="Angsana New" w:hAnsi="Angsana New"/>
                <w:sz w:val="30"/>
                <w:szCs w:val="30"/>
              </w:rPr>
              <w:t>6</w:t>
            </w:r>
            <w:r w:rsidRPr="007916BC">
              <w:rPr>
                <w:rFonts w:ascii="Angsana New" w:hAnsi="Angsana New"/>
                <w:sz w:val="30"/>
                <w:szCs w:val="30"/>
              </w:rPr>
              <w:t>,</w:t>
            </w:r>
            <w:r w:rsidR="00C50AD5" w:rsidRPr="007916BC">
              <w:rPr>
                <w:rFonts w:ascii="Angsana New" w:hAnsi="Angsana New"/>
                <w:sz w:val="30"/>
                <w:szCs w:val="30"/>
              </w:rPr>
              <w:t>563</w:t>
            </w:r>
          </w:p>
        </w:tc>
        <w:tc>
          <w:tcPr>
            <w:tcW w:w="236" w:type="dxa"/>
            <w:gridSpan w:val="2"/>
            <w:vAlign w:val="bottom"/>
          </w:tcPr>
          <w:p w14:paraId="6E0222E8" w14:textId="77777777" w:rsidR="00AA4A2A" w:rsidRPr="007916B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15" w:type="dxa"/>
            <w:gridSpan w:val="3"/>
            <w:vAlign w:val="bottom"/>
          </w:tcPr>
          <w:p w14:paraId="63021989" w14:textId="52B47B18" w:rsidR="00AA4A2A" w:rsidRPr="007916BC" w:rsidRDefault="00C10AF4" w:rsidP="003444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916BC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237" w:type="dxa"/>
            <w:gridSpan w:val="2"/>
            <w:vAlign w:val="bottom"/>
          </w:tcPr>
          <w:p w14:paraId="629A9554" w14:textId="77777777" w:rsidR="00AA4A2A" w:rsidRPr="007916B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50" w:type="dxa"/>
            <w:vAlign w:val="bottom"/>
          </w:tcPr>
          <w:p w14:paraId="5F5F9B52" w14:textId="637DC7A9" w:rsidR="00AA4A2A" w:rsidRPr="007916BC" w:rsidRDefault="00C10AF4" w:rsidP="005D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72,841</w:t>
            </w:r>
          </w:p>
        </w:tc>
        <w:tc>
          <w:tcPr>
            <w:tcW w:w="236" w:type="dxa"/>
            <w:gridSpan w:val="2"/>
            <w:vAlign w:val="bottom"/>
          </w:tcPr>
          <w:p w14:paraId="71D67087" w14:textId="77777777" w:rsidR="00AA4A2A" w:rsidRPr="007916B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75" w:type="dxa"/>
            <w:gridSpan w:val="2"/>
            <w:vAlign w:val="bottom"/>
          </w:tcPr>
          <w:p w14:paraId="4AA7DFC8" w14:textId="321CC686" w:rsidR="00AA4A2A" w:rsidRPr="007916BC" w:rsidRDefault="00C10AF4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72,841</w:t>
            </w:r>
          </w:p>
        </w:tc>
      </w:tr>
      <w:tr w:rsidR="002A1C9E" w:rsidRPr="007916BC" w14:paraId="500376D5" w14:textId="77777777" w:rsidTr="00D7136F">
        <w:trPr>
          <w:gridAfter w:val="1"/>
          <w:wAfter w:w="22" w:type="dxa"/>
        </w:trPr>
        <w:tc>
          <w:tcPr>
            <w:tcW w:w="1890" w:type="dxa"/>
          </w:tcPr>
          <w:p w14:paraId="434B3ACF" w14:textId="77777777" w:rsidR="002A1C9E" w:rsidRPr="007916BC" w:rsidRDefault="002A1C9E" w:rsidP="002A1C9E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7916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1BF097" w14:textId="27055DA2" w:rsidR="002A1C9E" w:rsidRPr="007916BC" w:rsidRDefault="00695390" w:rsidP="006953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7916B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>390,998</w:t>
            </w:r>
          </w:p>
        </w:tc>
        <w:tc>
          <w:tcPr>
            <w:tcW w:w="236" w:type="dxa"/>
            <w:vAlign w:val="bottom"/>
          </w:tcPr>
          <w:p w14:paraId="22E99F15" w14:textId="77777777" w:rsidR="002A1C9E" w:rsidRPr="007916BC" w:rsidRDefault="002A1C9E" w:rsidP="002A1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788B461" w14:textId="360E7C7D" w:rsidR="002A1C9E" w:rsidRPr="007916BC" w:rsidRDefault="00695390" w:rsidP="002A1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7916B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>1,06</w:t>
            </w:r>
            <w:r w:rsidR="00C50AD5" w:rsidRPr="007916B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>8</w:t>
            </w:r>
            <w:r w:rsidRPr="007916B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>,</w:t>
            </w:r>
            <w:r w:rsidR="009C0AB3" w:rsidRPr="007916B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>0</w:t>
            </w:r>
            <w:r w:rsidR="00C50AD5" w:rsidRPr="007916B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>67</w:t>
            </w:r>
          </w:p>
        </w:tc>
        <w:tc>
          <w:tcPr>
            <w:tcW w:w="236" w:type="dxa"/>
            <w:vAlign w:val="bottom"/>
          </w:tcPr>
          <w:p w14:paraId="527CDF94" w14:textId="77777777" w:rsidR="002A1C9E" w:rsidRPr="007916BC" w:rsidRDefault="002A1C9E" w:rsidP="002A1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th-TH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B9A11CD" w14:textId="518E706C" w:rsidR="002A1C9E" w:rsidRPr="007916BC" w:rsidRDefault="00695390" w:rsidP="002A1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25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th-TH"/>
              </w:rPr>
            </w:pPr>
            <w:r w:rsidRPr="007916B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>1,45</w:t>
            </w:r>
            <w:r w:rsidR="00C50AD5" w:rsidRPr="007916B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>9</w:t>
            </w:r>
            <w:r w:rsidRPr="007916B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>,</w:t>
            </w:r>
            <w:r w:rsidR="00C50AD5" w:rsidRPr="007916B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val="th-TH"/>
              </w:rPr>
              <w:t>065</w:t>
            </w:r>
          </w:p>
        </w:tc>
        <w:tc>
          <w:tcPr>
            <w:tcW w:w="236" w:type="dxa"/>
            <w:gridSpan w:val="2"/>
            <w:vAlign w:val="bottom"/>
          </w:tcPr>
          <w:p w14:paraId="00A9A192" w14:textId="77777777" w:rsidR="002A1C9E" w:rsidRPr="007916BC" w:rsidRDefault="002A1C9E" w:rsidP="002A1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15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A80515" w14:textId="23593EE5" w:rsidR="002A1C9E" w:rsidRPr="007916BC" w:rsidRDefault="002A1C9E" w:rsidP="002A1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16BC">
              <w:rPr>
                <w:rFonts w:ascii="Angsana New" w:hAnsi="Angsana New"/>
                <w:b/>
                <w:bCs/>
                <w:sz w:val="30"/>
                <w:szCs w:val="30"/>
              </w:rPr>
              <w:t>406,320</w:t>
            </w:r>
          </w:p>
        </w:tc>
        <w:tc>
          <w:tcPr>
            <w:tcW w:w="237" w:type="dxa"/>
            <w:gridSpan w:val="2"/>
            <w:vAlign w:val="bottom"/>
          </w:tcPr>
          <w:p w14:paraId="76D79C17" w14:textId="77777777" w:rsidR="002A1C9E" w:rsidRPr="007916BC" w:rsidRDefault="002A1C9E" w:rsidP="002A1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8C2329" w14:textId="7808B04F" w:rsidR="002A1C9E" w:rsidRPr="007916BC" w:rsidRDefault="002A1C9E" w:rsidP="002A1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16BC">
              <w:rPr>
                <w:rFonts w:ascii="Angsana New" w:hAnsi="Angsana New"/>
                <w:b/>
                <w:bCs/>
                <w:sz w:val="30"/>
                <w:szCs w:val="30"/>
              </w:rPr>
              <w:t>1,036,376</w:t>
            </w:r>
          </w:p>
        </w:tc>
        <w:tc>
          <w:tcPr>
            <w:tcW w:w="236" w:type="dxa"/>
            <w:gridSpan w:val="2"/>
            <w:vAlign w:val="bottom"/>
          </w:tcPr>
          <w:p w14:paraId="432DBFC6" w14:textId="77777777" w:rsidR="002A1C9E" w:rsidRPr="007916BC" w:rsidRDefault="002A1C9E" w:rsidP="002A1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7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22EDA3" w14:textId="155A2760" w:rsidR="002A1C9E" w:rsidRPr="007916BC" w:rsidRDefault="002A1C9E" w:rsidP="002A1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16BC">
              <w:rPr>
                <w:rFonts w:ascii="Angsana New" w:hAnsi="Angsana New"/>
                <w:b/>
                <w:bCs/>
                <w:sz w:val="30"/>
                <w:szCs w:val="30"/>
              </w:rPr>
              <w:t>1,442,696</w:t>
            </w:r>
          </w:p>
        </w:tc>
      </w:tr>
      <w:tr w:rsidR="00523E37" w:rsidRPr="007916BC" w14:paraId="067B1C4E" w14:textId="77777777" w:rsidTr="00D7136F">
        <w:tc>
          <w:tcPr>
            <w:tcW w:w="1890" w:type="dxa"/>
          </w:tcPr>
          <w:p w14:paraId="0A750CA2" w14:textId="67C2BC9E" w:rsidR="00523E37" w:rsidRPr="007916BC" w:rsidRDefault="0071779B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7492" w:type="dxa"/>
            <w:gridSpan w:val="18"/>
          </w:tcPr>
          <w:p w14:paraId="47724984" w14:textId="77777777" w:rsidR="00523E37" w:rsidRPr="007916B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7916BC">
              <w:rPr>
                <w:rFonts w:ascii="Angsana New" w:hAnsi="Angsana New"/>
                <w:bCs/>
                <w:sz w:val="30"/>
                <w:szCs w:val="30"/>
                <w:cs/>
              </w:rPr>
              <w:t>งบการเงิน</w:t>
            </w:r>
            <w:r w:rsidRPr="007916BC">
              <w:rPr>
                <w:rFonts w:ascii="Angsana New" w:hAnsi="Angsana New" w:hint="cs"/>
                <w:bCs/>
                <w:sz w:val="30"/>
                <w:szCs w:val="30"/>
                <w:cs/>
                <w:lang w:eastAsia="ja-JP"/>
              </w:rPr>
              <w:t>เฉพาะกิจการ</w:t>
            </w:r>
          </w:p>
        </w:tc>
      </w:tr>
      <w:tr w:rsidR="00C10AF4" w:rsidRPr="007916BC" w14:paraId="1EE95C0A" w14:textId="77777777" w:rsidTr="00D7136F">
        <w:tc>
          <w:tcPr>
            <w:tcW w:w="1890" w:type="dxa"/>
          </w:tcPr>
          <w:p w14:paraId="3BF99D86" w14:textId="77777777" w:rsidR="00C10AF4" w:rsidRPr="007916BC" w:rsidRDefault="00C10AF4" w:rsidP="00C10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21" w:type="dxa"/>
            <w:gridSpan w:val="5"/>
          </w:tcPr>
          <w:p w14:paraId="721CF891" w14:textId="6E4895FA" w:rsidR="00C10AF4" w:rsidRPr="007916BC" w:rsidRDefault="00D41F3A" w:rsidP="00C10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524C51" w:rsidRPr="007916B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  <w:r w:rsidRPr="007916BC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7916BC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236" w:type="dxa"/>
            <w:gridSpan w:val="2"/>
          </w:tcPr>
          <w:p w14:paraId="5C78B92D" w14:textId="77777777" w:rsidR="00C10AF4" w:rsidRPr="007916BC" w:rsidRDefault="00C10AF4" w:rsidP="00C10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635" w:type="dxa"/>
            <w:gridSpan w:val="11"/>
          </w:tcPr>
          <w:p w14:paraId="1E64DFC5" w14:textId="41940CFA" w:rsidR="00C10AF4" w:rsidRPr="007916BC" w:rsidRDefault="00C10AF4" w:rsidP="00C10A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7916BC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7916BC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</w:tr>
      <w:tr w:rsidR="00AA4A2A" w:rsidRPr="007916BC" w14:paraId="6B170849" w14:textId="77777777" w:rsidTr="00D7136F">
        <w:tc>
          <w:tcPr>
            <w:tcW w:w="1890" w:type="dxa"/>
          </w:tcPr>
          <w:p w14:paraId="797CAC71" w14:textId="77777777" w:rsidR="00AA4A2A" w:rsidRPr="007916B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3EF06FD3" w14:textId="77777777" w:rsidR="00AA4A2A" w:rsidRPr="007916B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96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36" w:type="dxa"/>
            <w:vAlign w:val="bottom"/>
          </w:tcPr>
          <w:p w14:paraId="28FEC666" w14:textId="77777777" w:rsidR="00AA4A2A" w:rsidRPr="007916B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510DFB3D" w14:textId="77777777" w:rsidR="00AA4A2A" w:rsidRPr="007916B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1" w:right="-1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vAlign w:val="bottom"/>
          </w:tcPr>
          <w:p w14:paraId="206C383E" w14:textId="77777777" w:rsidR="00AA4A2A" w:rsidRPr="007916B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72B65745" w14:textId="77777777" w:rsidR="00AA4A2A" w:rsidRPr="007916B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40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36" w:type="dxa"/>
            <w:gridSpan w:val="2"/>
            <w:vAlign w:val="center"/>
          </w:tcPr>
          <w:p w14:paraId="583EED79" w14:textId="77777777" w:rsidR="00AA4A2A" w:rsidRPr="007916B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gridSpan w:val="2"/>
            <w:vAlign w:val="bottom"/>
          </w:tcPr>
          <w:p w14:paraId="01291B18" w14:textId="77777777" w:rsidR="00AA4A2A" w:rsidRPr="007916B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  <w:cs/>
              </w:rPr>
              <w:t>ส่วนที่มีหลักประกัน</w:t>
            </w:r>
          </w:p>
        </w:tc>
        <w:tc>
          <w:tcPr>
            <w:tcW w:w="242" w:type="dxa"/>
            <w:gridSpan w:val="2"/>
            <w:vAlign w:val="bottom"/>
          </w:tcPr>
          <w:p w14:paraId="21011CEC" w14:textId="77777777" w:rsidR="00AA4A2A" w:rsidRPr="007916B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gridSpan w:val="3"/>
            <w:vAlign w:val="bottom"/>
          </w:tcPr>
          <w:p w14:paraId="42BF3BDD" w14:textId="77777777" w:rsidR="00AA4A2A" w:rsidRPr="007916B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27" w:right="-110" w:hanging="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gridSpan w:val="2"/>
            <w:vAlign w:val="bottom"/>
          </w:tcPr>
          <w:p w14:paraId="3D68601E" w14:textId="77777777" w:rsidR="00AA4A2A" w:rsidRPr="007916B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683C4459" w14:textId="77777777" w:rsidR="00AA4A2A" w:rsidRPr="007916B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3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AA4A2A" w:rsidRPr="007916BC" w14:paraId="25D51245" w14:textId="77777777" w:rsidTr="00D7136F">
        <w:tc>
          <w:tcPr>
            <w:tcW w:w="1890" w:type="dxa"/>
          </w:tcPr>
          <w:p w14:paraId="6DA5BF52" w14:textId="77777777" w:rsidR="00AA4A2A" w:rsidRPr="007916B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492" w:type="dxa"/>
            <w:gridSpan w:val="18"/>
            <w:vAlign w:val="bottom"/>
          </w:tcPr>
          <w:p w14:paraId="0AA98EB9" w14:textId="77777777" w:rsidR="00AA4A2A" w:rsidRPr="007916B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916BC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7916BC">
              <w:rPr>
                <w:rFonts w:ascii="Angsana New" w:hAnsi="Angsana New" w:hint="cs"/>
                <w:i/>
                <w:iCs/>
                <w:sz w:val="30"/>
                <w:szCs w:val="30"/>
                <w:cs/>
                <w:lang w:eastAsia="ja-JP"/>
              </w:rPr>
              <w:t>พัน</w:t>
            </w:r>
            <w:r w:rsidRPr="007916B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AA4A2A" w:rsidRPr="007916BC" w14:paraId="618360F9" w14:textId="77777777" w:rsidTr="00D7136F">
        <w:tc>
          <w:tcPr>
            <w:tcW w:w="1890" w:type="dxa"/>
          </w:tcPr>
          <w:p w14:paraId="7A2AAA58" w14:textId="77777777" w:rsidR="00AA4A2A" w:rsidRPr="007916B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  <w:cs/>
              </w:rPr>
              <w:t>เงินเบิกเกินบัญชี</w:t>
            </w:r>
          </w:p>
        </w:tc>
        <w:tc>
          <w:tcPr>
            <w:tcW w:w="1080" w:type="dxa"/>
            <w:vAlign w:val="bottom"/>
          </w:tcPr>
          <w:p w14:paraId="51D5E489" w14:textId="429621F7" w:rsidR="00AA4A2A" w:rsidRPr="007916BC" w:rsidRDefault="00975557" w:rsidP="002A1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2,507</w:t>
            </w:r>
          </w:p>
        </w:tc>
        <w:tc>
          <w:tcPr>
            <w:tcW w:w="236" w:type="dxa"/>
            <w:vAlign w:val="bottom"/>
          </w:tcPr>
          <w:p w14:paraId="15AD2B45" w14:textId="77777777" w:rsidR="00AA4A2A" w:rsidRPr="007916B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2F61C531" w14:textId="69BA20A9" w:rsidR="00AA4A2A" w:rsidRPr="007916BC" w:rsidRDefault="00975557" w:rsidP="001E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8,809</w:t>
            </w:r>
          </w:p>
        </w:tc>
        <w:tc>
          <w:tcPr>
            <w:tcW w:w="236" w:type="dxa"/>
            <w:vAlign w:val="bottom"/>
          </w:tcPr>
          <w:p w14:paraId="54D6BB72" w14:textId="77777777" w:rsidR="00AA4A2A" w:rsidRPr="007916B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4CE1EBAA" w14:textId="5B9AE10A" w:rsidR="00AA4A2A" w:rsidRPr="007916BC" w:rsidRDefault="00975557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11,316</w:t>
            </w:r>
          </w:p>
        </w:tc>
        <w:tc>
          <w:tcPr>
            <w:tcW w:w="236" w:type="dxa"/>
            <w:gridSpan w:val="2"/>
            <w:vAlign w:val="bottom"/>
          </w:tcPr>
          <w:p w14:paraId="121ABE24" w14:textId="77777777" w:rsidR="00AA4A2A" w:rsidRPr="007916B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gridSpan w:val="2"/>
            <w:vAlign w:val="bottom"/>
          </w:tcPr>
          <w:p w14:paraId="26FD1557" w14:textId="286D3941" w:rsidR="00AA4A2A" w:rsidRPr="007916BC" w:rsidRDefault="00BB7F87" w:rsidP="00BB7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321</w:t>
            </w:r>
          </w:p>
        </w:tc>
        <w:tc>
          <w:tcPr>
            <w:tcW w:w="242" w:type="dxa"/>
            <w:gridSpan w:val="2"/>
            <w:vAlign w:val="bottom"/>
          </w:tcPr>
          <w:p w14:paraId="56286F2A" w14:textId="77777777" w:rsidR="00AA4A2A" w:rsidRPr="007916B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gridSpan w:val="3"/>
            <w:vAlign w:val="bottom"/>
          </w:tcPr>
          <w:p w14:paraId="683D7FD0" w14:textId="09366AC3" w:rsidR="00AA4A2A" w:rsidRPr="007916BC" w:rsidRDefault="00BB7F87" w:rsidP="00ED4C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right="-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</w:rPr>
              <w:t>3,628</w:t>
            </w:r>
          </w:p>
        </w:tc>
        <w:tc>
          <w:tcPr>
            <w:tcW w:w="236" w:type="dxa"/>
            <w:gridSpan w:val="2"/>
            <w:vAlign w:val="bottom"/>
          </w:tcPr>
          <w:p w14:paraId="1A5D3B70" w14:textId="77777777" w:rsidR="00AA4A2A" w:rsidRPr="007916B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05BDE83F" w14:textId="57451E36" w:rsidR="00AA4A2A" w:rsidRPr="007916BC" w:rsidRDefault="00BB7F87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3,949</w:t>
            </w:r>
          </w:p>
        </w:tc>
      </w:tr>
      <w:tr w:rsidR="00AA4A2A" w:rsidRPr="007916BC" w14:paraId="62CE71C7" w14:textId="77777777" w:rsidTr="00D7136F">
        <w:tc>
          <w:tcPr>
            <w:tcW w:w="1890" w:type="dxa"/>
          </w:tcPr>
          <w:p w14:paraId="082C111E" w14:textId="77777777" w:rsidR="00AA4A2A" w:rsidRPr="007916BC" w:rsidRDefault="00AA4A2A" w:rsidP="00AA4A2A">
            <w:pPr>
              <w:pStyle w:val="ListParagraph"/>
              <w:ind w:left="0" w:right="-22"/>
              <w:rPr>
                <w:rFonts w:ascii="Angsana New" w:hAnsi="Angsana New"/>
                <w:sz w:val="30"/>
                <w:szCs w:val="30"/>
                <w:cs/>
              </w:rPr>
            </w:pPr>
            <w:r w:rsidRPr="007916BC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</w:t>
            </w:r>
            <w:r w:rsidRPr="007916BC">
              <w:rPr>
                <w:rFonts w:ascii="Angsana New" w:hAnsi="Angsana New"/>
                <w:sz w:val="30"/>
                <w:szCs w:val="30"/>
              </w:rPr>
              <w:br/>
              <w:t xml:space="preserve">   </w:t>
            </w:r>
            <w:r w:rsidRPr="007916BC">
              <w:rPr>
                <w:rFonts w:ascii="Angsana New" w:hAnsi="Angsana New"/>
                <w:sz w:val="30"/>
                <w:szCs w:val="30"/>
                <w:cs/>
              </w:rPr>
              <w:t>จากสถาบันการเงิน</w:t>
            </w:r>
          </w:p>
        </w:tc>
        <w:tc>
          <w:tcPr>
            <w:tcW w:w="1080" w:type="dxa"/>
            <w:vAlign w:val="bottom"/>
          </w:tcPr>
          <w:p w14:paraId="1D996B84" w14:textId="4EF1415B" w:rsidR="00AA4A2A" w:rsidRPr="007916BC" w:rsidRDefault="00975557" w:rsidP="006E1D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0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188,642</w:t>
            </w:r>
          </w:p>
        </w:tc>
        <w:tc>
          <w:tcPr>
            <w:tcW w:w="236" w:type="dxa"/>
            <w:vAlign w:val="bottom"/>
          </w:tcPr>
          <w:p w14:paraId="21BE6299" w14:textId="77777777" w:rsidR="00AA4A2A" w:rsidRPr="007916B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9" w:type="dxa"/>
            <w:vAlign w:val="bottom"/>
          </w:tcPr>
          <w:p w14:paraId="1FD9518A" w14:textId="7BAE8FAA" w:rsidR="00AA4A2A" w:rsidRPr="007916BC" w:rsidRDefault="00975557" w:rsidP="001E4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1,002,695</w:t>
            </w:r>
          </w:p>
        </w:tc>
        <w:tc>
          <w:tcPr>
            <w:tcW w:w="236" w:type="dxa"/>
            <w:vAlign w:val="bottom"/>
          </w:tcPr>
          <w:p w14:paraId="6F19D952" w14:textId="6A32D342" w:rsidR="00AA4A2A" w:rsidRPr="007916B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vAlign w:val="bottom"/>
          </w:tcPr>
          <w:p w14:paraId="4DB315DA" w14:textId="008C12EC" w:rsidR="00AA4A2A" w:rsidRPr="007916BC" w:rsidRDefault="00975557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1,191,337</w:t>
            </w:r>
          </w:p>
        </w:tc>
        <w:tc>
          <w:tcPr>
            <w:tcW w:w="236" w:type="dxa"/>
            <w:gridSpan w:val="2"/>
            <w:vAlign w:val="bottom"/>
          </w:tcPr>
          <w:p w14:paraId="6A5A17CC" w14:textId="77777777" w:rsidR="00AA4A2A" w:rsidRPr="007916B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gridSpan w:val="2"/>
            <w:vAlign w:val="bottom"/>
          </w:tcPr>
          <w:p w14:paraId="1D4FD184" w14:textId="0B2A46A3" w:rsidR="00AA4A2A" w:rsidRPr="007916BC" w:rsidRDefault="00BB7F87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162,899</w:t>
            </w:r>
          </w:p>
        </w:tc>
        <w:tc>
          <w:tcPr>
            <w:tcW w:w="242" w:type="dxa"/>
            <w:gridSpan w:val="2"/>
            <w:vAlign w:val="bottom"/>
          </w:tcPr>
          <w:p w14:paraId="1A2577B8" w14:textId="77777777" w:rsidR="00AA4A2A" w:rsidRPr="007916B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gridSpan w:val="3"/>
            <w:vAlign w:val="bottom"/>
          </w:tcPr>
          <w:p w14:paraId="2A6E7B40" w14:textId="7BE6387F" w:rsidR="00AA4A2A" w:rsidRPr="007916BC" w:rsidRDefault="00BB7F87" w:rsidP="005D37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3"/>
              </w:tabs>
              <w:spacing w:line="240" w:lineRule="auto"/>
              <w:ind w:right="-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959,907</w:t>
            </w:r>
          </w:p>
        </w:tc>
        <w:tc>
          <w:tcPr>
            <w:tcW w:w="236" w:type="dxa"/>
            <w:gridSpan w:val="2"/>
            <w:vAlign w:val="bottom"/>
          </w:tcPr>
          <w:p w14:paraId="6B7B22EF" w14:textId="77777777" w:rsidR="00AA4A2A" w:rsidRPr="007916BC" w:rsidRDefault="00AA4A2A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6DF81F1C" w14:textId="60591CF5" w:rsidR="00AA4A2A" w:rsidRPr="007916BC" w:rsidRDefault="00BB7F87" w:rsidP="00AA4A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1,122,806</w:t>
            </w:r>
          </w:p>
        </w:tc>
      </w:tr>
      <w:tr w:rsidR="002A1C9E" w:rsidRPr="007916BC" w14:paraId="60D71DA6" w14:textId="77777777" w:rsidTr="00D7136F">
        <w:tc>
          <w:tcPr>
            <w:tcW w:w="1890" w:type="dxa"/>
          </w:tcPr>
          <w:p w14:paraId="24EFBBD5" w14:textId="77777777" w:rsidR="002A1C9E" w:rsidRPr="007916BC" w:rsidRDefault="002A1C9E" w:rsidP="002A1C9E">
            <w:pPr>
              <w:ind w:left="166" w:right="-107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7916BC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7916BC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7916B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80" w:type="dxa"/>
            <w:vAlign w:val="bottom"/>
          </w:tcPr>
          <w:p w14:paraId="1C059A5F" w14:textId="0A416AFC" w:rsidR="002A1C9E" w:rsidRPr="007916BC" w:rsidRDefault="002A1C9E" w:rsidP="002A1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25" w:right="-107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916BC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236" w:type="dxa"/>
            <w:vAlign w:val="bottom"/>
          </w:tcPr>
          <w:p w14:paraId="1DFFE6A3" w14:textId="77777777" w:rsidR="002A1C9E" w:rsidRPr="007916BC" w:rsidRDefault="002A1C9E" w:rsidP="002A1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009" w:type="dxa"/>
            <w:shd w:val="clear" w:color="auto" w:fill="auto"/>
            <w:vAlign w:val="bottom"/>
          </w:tcPr>
          <w:p w14:paraId="7D3FB08F" w14:textId="5E835C0D" w:rsidR="002A1C9E" w:rsidRPr="007916BC" w:rsidRDefault="002A1C9E" w:rsidP="002A1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45,689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F656ABE" w14:textId="77777777" w:rsidR="002A1C9E" w:rsidRPr="007916BC" w:rsidRDefault="002A1C9E" w:rsidP="002A1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0" w:type="dxa"/>
            <w:shd w:val="clear" w:color="auto" w:fill="auto"/>
            <w:vAlign w:val="bottom"/>
          </w:tcPr>
          <w:p w14:paraId="40BCBA30" w14:textId="29FB06F2" w:rsidR="002A1C9E" w:rsidRPr="007916BC" w:rsidRDefault="002A1C9E" w:rsidP="002A1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45,689</w:t>
            </w:r>
          </w:p>
        </w:tc>
        <w:tc>
          <w:tcPr>
            <w:tcW w:w="236" w:type="dxa"/>
            <w:gridSpan w:val="2"/>
            <w:vAlign w:val="bottom"/>
          </w:tcPr>
          <w:p w14:paraId="233FA200" w14:textId="77777777" w:rsidR="002A1C9E" w:rsidRPr="007916BC" w:rsidRDefault="002A1C9E" w:rsidP="002A1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03" w:type="dxa"/>
            <w:gridSpan w:val="2"/>
            <w:vAlign w:val="bottom"/>
          </w:tcPr>
          <w:p w14:paraId="5B369651" w14:textId="6FE49701" w:rsidR="002A1C9E" w:rsidRPr="007916BC" w:rsidRDefault="002A1C9E" w:rsidP="002A1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left="25" w:right="-107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7916BC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-</w:t>
            </w:r>
          </w:p>
        </w:tc>
        <w:tc>
          <w:tcPr>
            <w:tcW w:w="242" w:type="dxa"/>
            <w:gridSpan w:val="2"/>
            <w:vAlign w:val="bottom"/>
          </w:tcPr>
          <w:p w14:paraId="583183BB" w14:textId="77777777" w:rsidR="002A1C9E" w:rsidRPr="007916BC" w:rsidRDefault="002A1C9E" w:rsidP="002A1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68" w:type="dxa"/>
            <w:gridSpan w:val="3"/>
            <w:vAlign w:val="bottom"/>
          </w:tcPr>
          <w:p w14:paraId="7E9782C2" w14:textId="420C673E" w:rsidR="002A1C9E" w:rsidRPr="007916BC" w:rsidRDefault="002A1C9E" w:rsidP="002A1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68,223</w:t>
            </w:r>
          </w:p>
        </w:tc>
        <w:tc>
          <w:tcPr>
            <w:tcW w:w="236" w:type="dxa"/>
            <w:gridSpan w:val="2"/>
            <w:vAlign w:val="bottom"/>
          </w:tcPr>
          <w:p w14:paraId="158046EA" w14:textId="77777777" w:rsidR="002A1C9E" w:rsidRPr="007916BC" w:rsidRDefault="002A1C9E" w:rsidP="002A1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vAlign w:val="bottom"/>
          </w:tcPr>
          <w:p w14:paraId="752D2AFD" w14:textId="0FDCBC46" w:rsidR="002A1C9E" w:rsidRPr="007916BC" w:rsidRDefault="002A1C9E" w:rsidP="002A1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right="-20"/>
              <w:rPr>
                <w:rFonts w:ascii="Angsana New" w:hAnsi="Angsana New"/>
                <w:sz w:val="30"/>
                <w:szCs w:val="30"/>
                <w:cs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68,223</w:t>
            </w:r>
          </w:p>
        </w:tc>
      </w:tr>
      <w:tr w:rsidR="002A1C9E" w:rsidRPr="007916BC" w14:paraId="39B1A1C4" w14:textId="77777777" w:rsidTr="00D7136F">
        <w:tc>
          <w:tcPr>
            <w:tcW w:w="1890" w:type="dxa"/>
          </w:tcPr>
          <w:p w14:paraId="37995F51" w14:textId="77777777" w:rsidR="002A1C9E" w:rsidRPr="007916BC" w:rsidRDefault="002A1C9E" w:rsidP="002A1C9E">
            <w:pPr>
              <w:pStyle w:val="ListParagraph"/>
              <w:ind w:left="166" w:right="-22" w:hanging="180"/>
              <w:rPr>
                <w:rFonts w:ascii="Angsana New" w:hAnsi="Angsana New"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7916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EA837D" w14:textId="02299D0B" w:rsidR="002A1C9E" w:rsidRPr="007916BC" w:rsidRDefault="002A1C9E" w:rsidP="002A1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16BC">
              <w:rPr>
                <w:rFonts w:ascii="Angsana New" w:hAnsi="Angsana New"/>
                <w:b/>
                <w:bCs/>
                <w:sz w:val="30"/>
                <w:szCs w:val="30"/>
              </w:rPr>
              <w:t>191,149</w:t>
            </w:r>
          </w:p>
        </w:tc>
        <w:tc>
          <w:tcPr>
            <w:tcW w:w="236" w:type="dxa"/>
            <w:vAlign w:val="bottom"/>
          </w:tcPr>
          <w:p w14:paraId="6CC31CD0" w14:textId="77777777" w:rsidR="002A1C9E" w:rsidRPr="007916BC" w:rsidRDefault="002A1C9E" w:rsidP="002A1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4353F91" w14:textId="5C03B90B" w:rsidR="002A1C9E" w:rsidRPr="007916BC" w:rsidRDefault="002A1C9E" w:rsidP="002A1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16BC">
              <w:rPr>
                <w:rFonts w:ascii="Angsana New" w:hAnsi="Angsana New"/>
                <w:b/>
                <w:bCs/>
                <w:sz w:val="30"/>
                <w:szCs w:val="30"/>
              </w:rPr>
              <w:t>1,057,193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9D455A5" w14:textId="77777777" w:rsidR="002A1C9E" w:rsidRPr="007916BC" w:rsidRDefault="002A1C9E" w:rsidP="002A1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7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1E68F15" w14:textId="0ED5EA85" w:rsidR="002A1C9E" w:rsidRPr="007916BC" w:rsidRDefault="002A1C9E" w:rsidP="002A1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16BC">
              <w:rPr>
                <w:rFonts w:ascii="Angsana New" w:hAnsi="Angsana New"/>
                <w:b/>
                <w:bCs/>
                <w:sz w:val="30"/>
                <w:szCs w:val="30"/>
              </w:rPr>
              <w:t>1,248,342</w:t>
            </w:r>
          </w:p>
        </w:tc>
        <w:tc>
          <w:tcPr>
            <w:tcW w:w="236" w:type="dxa"/>
            <w:gridSpan w:val="2"/>
            <w:vAlign w:val="bottom"/>
          </w:tcPr>
          <w:p w14:paraId="450BE0EF" w14:textId="77777777" w:rsidR="002A1C9E" w:rsidRPr="007916BC" w:rsidRDefault="002A1C9E" w:rsidP="002A1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0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C11586" w14:textId="03B12831" w:rsidR="002A1C9E" w:rsidRPr="007916BC" w:rsidRDefault="002A1C9E" w:rsidP="002A1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16BC">
              <w:rPr>
                <w:rFonts w:ascii="Angsana New" w:hAnsi="Angsana New"/>
                <w:b/>
                <w:bCs/>
                <w:sz w:val="30"/>
                <w:szCs w:val="30"/>
              </w:rPr>
              <w:t>163,220</w:t>
            </w:r>
          </w:p>
        </w:tc>
        <w:tc>
          <w:tcPr>
            <w:tcW w:w="242" w:type="dxa"/>
            <w:gridSpan w:val="2"/>
            <w:vAlign w:val="bottom"/>
          </w:tcPr>
          <w:p w14:paraId="5163BAAD" w14:textId="77777777" w:rsidR="002A1C9E" w:rsidRPr="007916BC" w:rsidRDefault="002A1C9E" w:rsidP="002A1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68" w:type="dxa"/>
            <w:gridSpan w:val="3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9FD6891" w14:textId="0D471F89" w:rsidR="002A1C9E" w:rsidRPr="007916BC" w:rsidRDefault="002A1C9E" w:rsidP="002A1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0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16BC">
              <w:rPr>
                <w:rFonts w:ascii="Angsana New" w:hAnsi="Angsana New"/>
                <w:b/>
                <w:bCs/>
                <w:sz w:val="30"/>
                <w:szCs w:val="30"/>
              </w:rPr>
              <w:t>1,031,758</w:t>
            </w:r>
          </w:p>
        </w:tc>
        <w:tc>
          <w:tcPr>
            <w:tcW w:w="236" w:type="dxa"/>
            <w:gridSpan w:val="2"/>
            <w:vAlign w:val="bottom"/>
          </w:tcPr>
          <w:p w14:paraId="09A18E32" w14:textId="77777777" w:rsidR="002A1C9E" w:rsidRPr="007916BC" w:rsidRDefault="002A1C9E" w:rsidP="002A1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240" w:lineRule="auto"/>
              <w:ind w:right="-2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5D8D009" w14:textId="423056AF" w:rsidR="002A1C9E" w:rsidRPr="007916BC" w:rsidRDefault="002A1C9E" w:rsidP="002A1C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2"/>
              </w:tabs>
              <w:ind w:right="-2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16BC">
              <w:rPr>
                <w:rFonts w:ascii="Angsana New" w:hAnsi="Angsana New"/>
                <w:b/>
                <w:bCs/>
                <w:sz w:val="30"/>
                <w:szCs w:val="30"/>
              </w:rPr>
              <w:t>1,194,978</w:t>
            </w:r>
          </w:p>
        </w:tc>
      </w:tr>
    </w:tbl>
    <w:p w14:paraId="137C83F8" w14:textId="77777777" w:rsidR="003B3043" w:rsidRPr="007916BC" w:rsidRDefault="003B3043" w:rsidP="00523E37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pacing w:val="-4"/>
          <w:sz w:val="30"/>
          <w:szCs w:val="30"/>
        </w:rPr>
      </w:pPr>
    </w:p>
    <w:p w14:paraId="6E97B464" w14:textId="043D8ABD" w:rsidR="00523E37" w:rsidRPr="007916BC" w:rsidRDefault="00523E37" w:rsidP="00523E37">
      <w:pPr>
        <w:pStyle w:val="block"/>
        <w:spacing w:after="0" w:line="240" w:lineRule="auto"/>
        <w:ind w:left="540"/>
        <w:jc w:val="both"/>
        <w:rPr>
          <w:rFonts w:ascii="Angsana New" w:hAnsi="Angsana New" w:cs="Angsana New"/>
          <w:sz w:val="30"/>
          <w:szCs w:val="30"/>
        </w:rPr>
      </w:pPr>
      <w:r w:rsidRPr="007916B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ณ วันที่ </w:t>
      </w:r>
      <w:r w:rsidR="00AB1102" w:rsidRPr="007916BC">
        <w:rPr>
          <w:rFonts w:ascii="Angsana New" w:hAnsi="Angsana New" w:cs="Angsana New"/>
          <w:spacing w:val="-4"/>
          <w:sz w:val="30"/>
          <w:szCs w:val="30"/>
        </w:rPr>
        <w:t xml:space="preserve">30 </w:t>
      </w:r>
      <w:r w:rsidR="00524C51" w:rsidRPr="007916BC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>กันยายน</w:t>
      </w:r>
      <w:r w:rsidRPr="007916BC">
        <w:rPr>
          <w:rFonts w:ascii="Angsana New" w:hAnsi="Angsana New" w:cs="Angsana New" w:hint="cs"/>
          <w:spacing w:val="-4"/>
          <w:sz w:val="30"/>
          <w:szCs w:val="30"/>
          <w:cs/>
        </w:rPr>
        <w:t xml:space="preserve"> </w:t>
      </w:r>
      <w:r w:rsidR="005C16D3" w:rsidRPr="007916BC">
        <w:rPr>
          <w:rFonts w:ascii="Angsana New" w:hAnsi="Angsana New" w:cs="Angsana New"/>
          <w:spacing w:val="-4"/>
          <w:sz w:val="30"/>
          <w:szCs w:val="30"/>
        </w:rPr>
        <w:t>256</w:t>
      </w:r>
      <w:r w:rsidR="00BB7F87" w:rsidRPr="007916BC">
        <w:rPr>
          <w:rFonts w:ascii="Angsana New" w:hAnsi="Angsana New" w:cs="Angsana New"/>
          <w:spacing w:val="-4"/>
          <w:sz w:val="30"/>
          <w:szCs w:val="30"/>
        </w:rPr>
        <w:t>6</w:t>
      </w:r>
      <w:r w:rsidRPr="007916BC">
        <w:rPr>
          <w:rFonts w:ascii="Angsana New" w:hAnsi="Angsana New" w:cs="Angsana New" w:hint="cs"/>
          <w:spacing w:val="-4"/>
          <w:sz w:val="30"/>
          <w:szCs w:val="30"/>
        </w:rPr>
        <w:t xml:space="preserve"> </w:t>
      </w:r>
      <w:r w:rsidR="00851048" w:rsidRPr="007916BC">
        <w:rPr>
          <w:rFonts w:ascii="Angsana New" w:hAnsi="Angsana New" w:cs="Angsana New" w:hint="cs"/>
          <w:spacing w:val="-4"/>
          <w:sz w:val="30"/>
          <w:szCs w:val="30"/>
          <w:cs/>
          <w:lang w:bidi="th-TH"/>
        </w:rPr>
        <w:t xml:space="preserve">และ </w:t>
      </w:r>
      <w:r w:rsidR="00851048" w:rsidRPr="007916BC">
        <w:rPr>
          <w:rFonts w:ascii="Angsana New" w:hAnsi="Angsana New" w:cs="Angsana New"/>
          <w:spacing w:val="-4"/>
          <w:sz w:val="30"/>
          <w:szCs w:val="30"/>
          <w:lang w:val="en-US" w:bidi="th-TH"/>
        </w:rPr>
        <w:t xml:space="preserve">31 </w:t>
      </w:r>
      <w:r w:rsidR="00851048" w:rsidRPr="007916BC">
        <w:rPr>
          <w:rFonts w:ascii="Angsana New" w:hAnsi="Angsana New" w:cs="Angsana New" w:hint="cs"/>
          <w:spacing w:val="-4"/>
          <w:sz w:val="30"/>
          <w:szCs w:val="30"/>
          <w:cs/>
          <w:lang w:val="en-US" w:bidi="th-TH"/>
        </w:rPr>
        <w:t xml:space="preserve">ธันวาคม </w:t>
      </w:r>
      <w:r w:rsidR="00851048" w:rsidRPr="007916BC">
        <w:rPr>
          <w:rFonts w:ascii="Angsana New" w:hAnsi="Angsana New" w:cs="Angsana New"/>
          <w:spacing w:val="-4"/>
          <w:sz w:val="30"/>
          <w:szCs w:val="30"/>
          <w:lang w:val="en-US" w:bidi="th-TH"/>
        </w:rPr>
        <w:t>256</w:t>
      </w:r>
      <w:r w:rsidR="00BB7F87" w:rsidRPr="007916BC">
        <w:rPr>
          <w:rFonts w:ascii="Angsana New" w:hAnsi="Angsana New" w:cs="Angsana New"/>
          <w:spacing w:val="-4"/>
          <w:sz w:val="30"/>
          <w:szCs w:val="30"/>
          <w:lang w:val="en-US" w:bidi="th-TH"/>
        </w:rPr>
        <w:t>5</w:t>
      </w:r>
      <w:r w:rsidR="00851048" w:rsidRPr="007916BC">
        <w:rPr>
          <w:rFonts w:ascii="Angsana New" w:hAnsi="Angsana New" w:cs="Angsana New"/>
          <w:spacing w:val="-4"/>
          <w:sz w:val="30"/>
          <w:szCs w:val="30"/>
          <w:lang w:val="en-US" w:bidi="th-TH"/>
        </w:rPr>
        <w:t xml:space="preserve"> </w:t>
      </w:r>
      <w:r w:rsidRPr="007916BC">
        <w:rPr>
          <w:rFonts w:ascii="Angsana New" w:hAnsi="Angsana New" w:cs="Angsana New" w:hint="cs"/>
          <w:spacing w:val="-4"/>
          <w:sz w:val="30"/>
          <w:szCs w:val="30"/>
          <w:cs/>
        </w:rPr>
        <w:t>กลุ่มบริษัทและบริษัทได้ใช้หลักทรัพย์เป็นหลักประกันเงินเบิกเกินบัญชี</w:t>
      </w:r>
      <w:r w:rsidRPr="007916BC">
        <w:rPr>
          <w:rFonts w:ascii="Angsana New" w:hAnsi="Angsana New" w:cs="Angsana New" w:hint="cs"/>
          <w:spacing w:val="-4"/>
          <w:sz w:val="30"/>
          <w:szCs w:val="30"/>
        </w:rPr>
        <w:t xml:space="preserve"> </w:t>
      </w:r>
      <w:r w:rsidRPr="007916BC">
        <w:rPr>
          <w:rFonts w:ascii="Angsana New" w:hAnsi="Angsana New" w:cs="Angsana New" w:hint="cs"/>
          <w:spacing w:val="-4"/>
          <w:sz w:val="30"/>
          <w:szCs w:val="30"/>
          <w:cs/>
        </w:rPr>
        <w:t>เงินกู้ยืมระยะสั้นและเงินกู้ยืมระยะยาว</w:t>
      </w:r>
      <w:r w:rsidRPr="007916BC">
        <w:rPr>
          <w:rFonts w:ascii="Angsana New" w:hAnsi="Angsana New" w:cs="Angsana New" w:hint="cs"/>
          <w:sz w:val="30"/>
          <w:szCs w:val="30"/>
          <w:cs/>
        </w:rPr>
        <w:t>จากสถาบันการเงิน ดังนี้</w:t>
      </w:r>
    </w:p>
    <w:p w14:paraId="4CF05883" w14:textId="77777777" w:rsidR="00523E37" w:rsidRPr="007916BC" w:rsidRDefault="00523E37" w:rsidP="00523E37">
      <w:pPr>
        <w:pStyle w:val="block"/>
        <w:spacing w:after="0" w:line="240" w:lineRule="auto"/>
        <w:rPr>
          <w:rFonts w:ascii="Angsana New" w:hAnsi="Angsana New" w:cs="Angsana New"/>
          <w:spacing w:val="-4"/>
          <w:sz w:val="30"/>
          <w:szCs w:val="30"/>
        </w:rPr>
      </w:pPr>
    </w:p>
    <w:tbl>
      <w:tblPr>
        <w:tblW w:w="912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024"/>
        <w:gridCol w:w="270"/>
        <w:gridCol w:w="1080"/>
        <w:gridCol w:w="270"/>
        <w:gridCol w:w="990"/>
        <w:gridCol w:w="270"/>
        <w:gridCol w:w="1080"/>
      </w:tblGrid>
      <w:tr w:rsidR="00523E37" w:rsidRPr="007916BC" w14:paraId="007B3BED" w14:textId="77777777" w:rsidTr="006C085B">
        <w:trPr>
          <w:tblHeader/>
        </w:trPr>
        <w:tc>
          <w:tcPr>
            <w:tcW w:w="4140" w:type="dxa"/>
          </w:tcPr>
          <w:p w14:paraId="3B8080EB" w14:textId="77777777" w:rsidR="00523E37" w:rsidRPr="007916B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16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2374" w:type="dxa"/>
            <w:gridSpan w:val="3"/>
          </w:tcPr>
          <w:p w14:paraId="4BDE7D5B" w14:textId="77777777" w:rsidR="00523E37" w:rsidRPr="007916BC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งบการเงินรวม </w:t>
            </w:r>
          </w:p>
        </w:tc>
        <w:tc>
          <w:tcPr>
            <w:tcW w:w="270" w:type="dxa"/>
          </w:tcPr>
          <w:p w14:paraId="317BD890" w14:textId="77777777" w:rsidR="00523E37" w:rsidRPr="007916BC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772FD13E" w14:textId="77777777" w:rsidR="00523E37" w:rsidRPr="007916BC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BB7F87" w:rsidRPr="007916BC" w14:paraId="67F526AE" w14:textId="77777777" w:rsidTr="006C085B">
        <w:trPr>
          <w:trHeight w:val="380"/>
          <w:tblHeader/>
        </w:trPr>
        <w:tc>
          <w:tcPr>
            <w:tcW w:w="4140" w:type="dxa"/>
          </w:tcPr>
          <w:p w14:paraId="12B6A514" w14:textId="77777777" w:rsidR="00BB7F87" w:rsidRPr="007916BC" w:rsidRDefault="00BB7F87" w:rsidP="00BB7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14:paraId="03E7A9AA" w14:textId="2F3E9F8D" w:rsidR="00BB7F87" w:rsidRPr="007916BC" w:rsidRDefault="00524C51" w:rsidP="00BB7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7916B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6964A2FA" w14:textId="77777777" w:rsidR="00BB7F87" w:rsidRPr="007916BC" w:rsidRDefault="00BB7F87" w:rsidP="00BB7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4CD4C90" w14:textId="0D7D0080" w:rsidR="00BB7F87" w:rsidRPr="007916BC" w:rsidRDefault="00BB7F87" w:rsidP="00BB7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916B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70" w:type="dxa"/>
            <w:shd w:val="clear" w:color="auto" w:fill="auto"/>
          </w:tcPr>
          <w:p w14:paraId="62FF1C82" w14:textId="77777777" w:rsidR="00BB7F87" w:rsidRPr="007916BC" w:rsidRDefault="00BB7F87" w:rsidP="00BB7F87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6FF58C27" w14:textId="7642BCF7" w:rsidR="00BB7F87" w:rsidRPr="007916BC" w:rsidRDefault="00524C51" w:rsidP="00BB7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7916BC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shd w:val="clear" w:color="auto" w:fill="auto"/>
          </w:tcPr>
          <w:p w14:paraId="3A0EA7B5" w14:textId="77777777" w:rsidR="00BB7F87" w:rsidRPr="007916BC" w:rsidRDefault="00BB7F87" w:rsidP="00BB7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5F44A830" w14:textId="5CF94330" w:rsidR="00BB7F87" w:rsidRPr="007916BC" w:rsidRDefault="00BB7F87" w:rsidP="00BB7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916B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BB7F87" w:rsidRPr="007916BC" w14:paraId="009F2BF4" w14:textId="77777777" w:rsidTr="006C085B">
        <w:trPr>
          <w:trHeight w:val="380"/>
          <w:tblHeader/>
        </w:trPr>
        <w:tc>
          <w:tcPr>
            <w:tcW w:w="4140" w:type="dxa"/>
          </w:tcPr>
          <w:p w14:paraId="42D9DAF8" w14:textId="77777777" w:rsidR="00BB7F87" w:rsidRPr="007916BC" w:rsidRDefault="00BB7F87" w:rsidP="00BB7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24" w:type="dxa"/>
            <w:shd w:val="clear" w:color="auto" w:fill="auto"/>
          </w:tcPr>
          <w:p w14:paraId="3AB23C4D" w14:textId="14D89CE3" w:rsidR="00BB7F87" w:rsidRPr="007916BC" w:rsidRDefault="00BB7F87" w:rsidP="00BB7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62C03880" w14:textId="77777777" w:rsidR="00BB7F87" w:rsidRPr="007916BC" w:rsidRDefault="00BB7F87" w:rsidP="00BB7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344813D" w14:textId="190D5528" w:rsidR="00BB7F87" w:rsidRPr="007916BC" w:rsidRDefault="00BB7F87" w:rsidP="00BB7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  <w:shd w:val="clear" w:color="auto" w:fill="auto"/>
          </w:tcPr>
          <w:p w14:paraId="761EA280" w14:textId="77777777" w:rsidR="00BB7F87" w:rsidRPr="007916BC" w:rsidRDefault="00BB7F87" w:rsidP="00BB7F87">
            <w:pPr>
              <w:pStyle w:val="3"/>
              <w:tabs>
                <w:tab w:val="clear" w:pos="360"/>
                <w:tab w:val="clear" w:pos="720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104D0230" w14:textId="714A4BA4" w:rsidR="00BB7F87" w:rsidRPr="007916BC" w:rsidRDefault="00BB7F87" w:rsidP="00BB7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  <w:shd w:val="clear" w:color="auto" w:fill="auto"/>
          </w:tcPr>
          <w:p w14:paraId="7559B564" w14:textId="77777777" w:rsidR="00BB7F87" w:rsidRPr="007916BC" w:rsidRDefault="00BB7F87" w:rsidP="00BB7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0D90A1E3" w14:textId="48ED674E" w:rsidR="00BB7F87" w:rsidRPr="007916BC" w:rsidRDefault="00BB7F87" w:rsidP="00BB7F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 w:firstLine="3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</w:tr>
      <w:tr w:rsidR="00523E37" w:rsidRPr="007916BC" w14:paraId="1D82FF97" w14:textId="77777777" w:rsidTr="006C085B">
        <w:trPr>
          <w:tblHeader/>
        </w:trPr>
        <w:tc>
          <w:tcPr>
            <w:tcW w:w="4140" w:type="dxa"/>
          </w:tcPr>
          <w:p w14:paraId="7565E2BD" w14:textId="77777777" w:rsidR="00523E37" w:rsidRPr="007916BC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4984" w:type="dxa"/>
            <w:gridSpan w:val="7"/>
          </w:tcPr>
          <w:p w14:paraId="60B86837" w14:textId="77777777" w:rsidR="00523E37" w:rsidRPr="007916BC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75557" w:rsidRPr="007916BC" w14:paraId="77681F6F" w14:textId="77777777" w:rsidTr="006C085B">
        <w:tc>
          <w:tcPr>
            <w:tcW w:w="4140" w:type="dxa"/>
          </w:tcPr>
          <w:p w14:paraId="45941620" w14:textId="77777777" w:rsidR="00975557" w:rsidRPr="007916BC" w:rsidRDefault="00975557" w:rsidP="00975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right" w:pos="3744"/>
              </w:tabs>
              <w:spacing w:after="0"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7916BC">
              <w:rPr>
                <w:rFonts w:ascii="Angsana New" w:hAnsi="Angsana New"/>
                <w:spacing w:val="-6"/>
                <w:sz w:val="30"/>
                <w:szCs w:val="30"/>
                <w:cs/>
              </w:rPr>
              <w:t>เงินฝากประจำ</w:t>
            </w:r>
            <w:r w:rsidRPr="007916BC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และเงินฝากออมทรัพย์</w:t>
            </w:r>
            <w:r w:rsidRPr="007916BC">
              <w:rPr>
                <w:rFonts w:ascii="Angsana New" w:hAnsi="Angsana New"/>
                <w:spacing w:val="-6"/>
                <w:sz w:val="30"/>
                <w:szCs w:val="30"/>
                <w:cs/>
              </w:rPr>
              <w:tab/>
            </w:r>
          </w:p>
        </w:tc>
        <w:tc>
          <w:tcPr>
            <w:tcW w:w="1024" w:type="dxa"/>
            <w:shd w:val="clear" w:color="auto" w:fill="auto"/>
          </w:tcPr>
          <w:p w14:paraId="5D21B465" w14:textId="5DDF51AF" w:rsidR="00975557" w:rsidRPr="007916BC" w:rsidRDefault="00531B37" w:rsidP="00975557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916BC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711280AC" w14:textId="77777777" w:rsidR="00975557" w:rsidRPr="007916BC" w:rsidRDefault="00975557" w:rsidP="00975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6DDF3B98" w14:textId="77AF9ADF" w:rsidR="00975557" w:rsidRPr="007916BC" w:rsidRDefault="00975557" w:rsidP="00975557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916BC">
              <w:rPr>
                <w:rFonts w:ascii="Angsana New" w:hAnsi="Angsana New"/>
                <w:sz w:val="30"/>
                <w:szCs w:val="30"/>
                <w:lang w:val="en-US"/>
              </w:rPr>
              <w:t>13</w:t>
            </w:r>
          </w:p>
        </w:tc>
        <w:tc>
          <w:tcPr>
            <w:tcW w:w="270" w:type="dxa"/>
            <w:shd w:val="clear" w:color="auto" w:fill="auto"/>
          </w:tcPr>
          <w:p w14:paraId="27FE32D4" w14:textId="77777777" w:rsidR="00975557" w:rsidRPr="007916BC" w:rsidRDefault="00975557" w:rsidP="00975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5DF0A530" w14:textId="40B0E96B" w:rsidR="00975557" w:rsidRPr="007916BC" w:rsidRDefault="00975557" w:rsidP="00975557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916BC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  <w:tc>
          <w:tcPr>
            <w:tcW w:w="270" w:type="dxa"/>
          </w:tcPr>
          <w:p w14:paraId="73FE08C9" w14:textId="4E40FF34" w:rsidR="00975557" w:rsidRPr="007916BC" w:rsidRDefault="00975557" w:rsidP="00975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3A40BDD" w14:textId="3565C652" w:rsidR="00975557" w:rsidRPr="007916BC" w:rsidRDefault="00975557" w:rsidP="00975557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916BC">
              <w:rPr>
                <w:rFonts w:ascii="Angsana New" w:hAnsi="Angsana New"/>
                <w:sz w:val="30"/>
                <w:szCs w:val="30"/>
                <w:lang w:val="en-US"/>
              </w:rPr>
              <w:t>11</w:t>
            </w:r>
          </w:p>
        </w:tc>
      </w:tr>
      <w:tr w:rsidR="00975557" w:rsidRPr="007916BC" w14:paraId="0DD4104A" w14:textId="77777777" w:rsidTr="006C085B">
        <w:tc>
          <w:tcPr>
            <w:tcW w:w="4140" w:type="dxa"/>
          </w:tcPr>
          <w:p w14:paraId="708AD2CB" w14:textId="77777777" w:rsidR="00975557" w:rsidRPr="007916BC" w:rsidRDefault="00975557" w:rsidP="00975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7916BC">
              <w:rPr>
                <w:rFonts w:ascii="Angsana New" w:hAnsi="Angsana New"/>
                <w:spacing w:val="-6"/>
                <w:sz w:val="30"/>
                <w:szCs w:val="30"/>
                <w:cs/>
              </w:rPr>
              <w:t>ที่ดิน</w:t>
            </w:r>
            <w:r w:rsidRPr="007916BC">
              <w:rPr>
                <w:rFonts w:ascii="Angsana New" w:hAnsi="Angsana New"/>
                <w:spacing w:val="-6"/>
                <w:sz w:val="30"/>
                <w:szCs w:val="30"/>
              </w:rPr>
              <w:t xml:space="preserve"> </w:t>
            </w:r>
            <w:r w:rsidRPr="007916BC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>อาคาร ส่วนปรับปรุงที่ดิน</w:t>
            </w:r>
          </w:p>
          <w:p w14:paraId="18C59E20" w14:textId="77777777" w:rsidR="00975557" w:rsidRPr="007916BC" w:rsidRDefault="00975557" w:rsidP="00975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7916BC">
              <w:rPr>
                <w:rFonts w:ascii="Angsana New" w:hAnsi="Angsana New" w:hint="cs"/>
                <w:spacing w:val="-6"/>
                <w:sz w:val="30"/>
                <w:szCs w:val="30"/>
                <w:cs/>
              </w:rPr>
              <w:t xml:space="preserve">   เครื่องจักรและอุปกรณ์</w:t>
            </w:r>
          </w:p>
        </w:tc>
        <w:tc>
          <w:tcPr>
            <w:tcW w:w="1024" w:type="dxa"/>
            <w:shd w:val="clear" w:color="auto" w:fill="auto"/>
          </w:tcPr>
          <w:p w14:paraId="053E8100" w14:textId="77777777" w:rsidR="00975557" w:rsidRPr="007916BC" w:rsidRDefault="00975557" w:rsidP="00975557">
            <w:pPr>
              <w:pStyle w:val="3"/>
              <w:tabs>
                <w:tab w:val="clear" w:pos="360"/>
                <w:tab w:val="clear" w:pos="720"/>
                <w:tab w:val="decimal" w:pos="88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443D264F" w14:textId="525F6E20" w:rsidR="00531B37" w:rsidRPr="007916BC" w:rsidRDefault="00531B37" w:rsidP="00531B37">
            <w:pPr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 w:hint="cs"/>
                <w:sz w:val="30"/>
                <w:szCs w:val="30"/>
              </w:rPr>
              <w:t>117</w:t>
            </w:r>
          </w:p>
        </w:tc>
        <w:tc>
          <w:tcPr>
            <w:tcW w:w="270" w:type="dxa"/>
            <w:shd w:val="clear" w:color="auto" w:fill="auto"/>
          </w:tcPr>
          <w:p w14:paraId="78F36AC1" w14:textId="77777777" w:rsidR="00975557" w:rsidRPr="007916BC" w:rsidRDefault="00975557" w:rsidP="00975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3B07551" w14:textId="77777777" w:rsidR="00975557" w:rsidRPr="007916BC" w:rsidRDefault="00975557" w:rsidP="00975557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73C7963D" w14:textId="0D8F8844" w:rsidR="00975557" w:rsidRPr="007916BC" w:rsidRDefault="00975557" w:rsidP="00975557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916BC">
              <w:rPr>
                <w:rFonts w:ascii="Angsana New" w:hAnsi="Angsana New"/>
                <w:sz w:val="30"/>
                <w:szCs w:val="30"/>
                <w:lang w:val="en-US"/>
              </w:rPr>
              <w:t>118</w:t>
            </w:r>
          </w:p>
        </w:tc>
        <w:tc>
          <w:tcPr>
            <w:tcW w:w="270" w:type="dxa"/>
          </w:tcPr>
          <w:p w14:paraId="4ADB8E82" w14:textId="77777777" w:rsidR="00975557" w:rsidRPr="007916BC" w:rsidRDefault="00975557" w:rsidP="00975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4DAAC675" w14:textId="77777777" w:rsidR="00695390" w:rsidRPr="007916BC" w:rsidRDefault="00695390" w:rsidP="00695390">
            <w:pPr>
              <w:pStyle w:val="3"/>
              <w:tabs>
                <w:tab w:val="clear" w:pos="360"/>
                <w:tab w:val="clear" w:pos="720"/>
                <w:tab w:val="decimal" w:pos="88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10AAD39D" w14:textId="678AAA0E" w:rsidR="00695390" w:rsidRPr="007916BC" w:rsidRDefault="00695390" w:rsidP="00695390">
            <w:pPr>
              <w:pStyle w:val="3"/>
              <w:tabs>
                <w:tab w:val="clear" w:pos="360"/>
                <w:tab w:val="clear" w:pos="720"/>
                <w:tab w:val="decimal" w:pos="88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916BC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</w:tcPr>
          <w:p w14:paraId="0484DD78" w14:textId="2E8B5285" w:rsidR="00975557" w:rsidRPr="007916BC" w:rsidRDefault="00975557" w:rsidP="00975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5B50002" w14:textId="77777777" w:rsidR="00975557" w:rsidRPr="007916BC" w:rsidRDefault="00975557" w:rsidP="00975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left="25" w:right="-107"/>
              <w:rPr>
                <w:rFonts w:ascii="Angsana New" w:hAnsi="Angsana New"/>
                <w:sz w:val="30"/>
                <w:szCs w:val="30"/>
              </w:rPr>
            </w:pPr>
          </w:p>
          <w:p w14:paraId="0989FDA3" w14:textId="60D6B1CA" w:rsidR="00975557" w:rsidRPr="007916BC" w:rsidRDefault="00975557" w:rsidP="00975557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line="240" w:lineRule="auto"/>
              <w:ind w:left="725" w:right="-107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75557" w:rsidRPr="007916BC" w14:paraId="18604302" w14:textId="77777777" w:rsidTr="006C085B">
        <w:tc>
          <w:tcPr>
            <w:tcW w:w="4140" w:type="dxa"/>
          </w:tcPr>
          <w:p w14:paraId="1B819198" w14:textId="77777777" w:rsidR="00975557" w:rsidRPr="007916BC" w:rsidRDefault="00975557" w:rsidP="00975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  <w:cs/>
              </w:rPr>
              <w:t>ที่ดิน</w:t>
            </w:r>
            <w:r w:rsidRPr="007916BC">
              <w:rPr>
                <w:rFonts w:ascii="Angsana New" w:hAnsi="Angsana New" w:hint="cs"/>
                <w:sz w:val="30"/>
                <w:szCs w:val="30"/>
                <w:cs/>
              </w:rPr>
              <w:t xml:space="preserve"> อาคาร และส่วนปรับปรุงที่ดินที่</w:t>
            </w:r>
            <w:r w:rsidRPr="007916BC">
              <w:rPr>
                <w:rFonts w:ascii="Angsana New" w:hAnsi="Angsana New"/>
                <w:sz w:val="30"/>
                <w:szCs w:val="30"/>
                <w:cs/>
              </w:rPr>
              <w:t>แสดง</w:t>
            </w:r>
          </w:p>
          <w:p w14:paraId="54BB3C39" w14:textId="77777777" w:rsidR="00975557" w:rsidRPr="007916BC" w:rsidRDefault="00975557" w:rsidP="00975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hanging="162"/>
              <w:rPr>
                <w:rFonts w:ascii="Angsana New" w:hAnsi="Angsana New"/>
                <w:spacing w:val="-6"/>
                <w:sz w:val="30"/>
                <w:szCs w:val="30"/>
                <w:cs/>
              </w:rPr>
            </w:pPr>
            <w:r w:rsidRPr="007916BC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Pr="007916BC">
              <w:rPr>
                <w:rFonts w:ascii="Angsana New" w:hAnsi="Angsana New"/>
                <w:sz w:val="30"/>
                <w:szCs w:val="30"/>
                <w:cs/>
              </w:rPr>
              <w:t>อยู่ภายใต้อสังหาริมทรัพย์เพื่อการลงทุน</w:t>
            </w:r>
          </w:p>
        </w:tc>
        <w:tc>
          <w:tcPr>
            <w:tcW w:w="1024" w:type="dxa"/>
          </w:tcPr>
          <w:p w14:paraId="3B66821E" w14:textId="77777777" w:rsidR="00975557" w:rsidRPr="007916BC" w:rsidRDefault="00975557" w:rsidP="00975557">
            <w:pPr>
              <w:pStyle w:val="3"/>
              <w:tabs>
                <w:tab w:val="clear" w:pos="360"/>
                <w:tab w:val="clear" w:pos="720"/>
                <w:tab w:val="decimal" w:pos="785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284077AD" w14:textId="5FFF569D" w:rsidR="00531B37" w:rsidRPr="007916BC" w:rsidRDefault="00531B37" w:rsidP="00531B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85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7916BC">
              <w:rPr>
                <w:rFonts w:ascii="Angsana New" w:hAnsi="Angsana New" w:hint="cs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4C3BE9A2" w14:textId="77777777" w:rsidR="00975557" w:rsidRPr="007916BC" w:rsidRDefault="00975557" w:rsidP="00975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CF7AF9" w14:textId="77777777" w:rsidR="00975557" w:rsidRPr="007916BC" w:rsidRDefault="00975557" w:rsidP="00975557">
            <w:pPr>
              <w:pStyle w:val="3"/>
              <w:tabs>
                <w:tab w:val="clear" w:pos="360"/>
                <w:tab w:val="clear" w:pos="720"/>
                <w:tab w:val="decimal" w:pos="85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6A360928" w14:textId="11AD8A29" w:rsidR="00975557" w:rsidRPr="007916BC" w:rsidRDefault="00975557" w:rsidP="00975557">
            <w:pPr>
              <w:pStyle w:val="3"/>
              <w:tabs>
                <w:tab w:val="clear" w:pos="360"/>
                <w:tab w:val="clear" w:pos="720"/>
                <w:tab w:val="decimal" w:pos="85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916BC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70" w:type="dxa"/>
          </w:tcPr>
          <w:p w14:paraId="360A32F3" w14:textId="77777777" w:rsidR="00975557" w:rsidRPr="007916BC" w:rsidRDefault="00975557" w:rsidP="00975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shd w:val="clear" w:color="auto" w:fill="auto"/>
          </w:tcPr>
          <w:p w14:paraId="128C3E4B" w14:textId="4D84F631" w:rsidR="00975557" w:rsidRPr="007916BC" w:rsidRDefault="00975557" w:rsidP="00975557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0F8CDFFA" w14:textId="352569EA" w:rsidR="008C2226" w:rsidRPr="007916BC" w:rsidRDefault="00695390" w:rsidP="008C2226">
            <w:pPr>
              <w:pStyle w:val="ListParagraph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2A7940DB" w14:textId="31E98FFC" w:rsidR="00975557" w:rsidRPr="007916BC" w:rsidRDefault="00975557" w:rsidP="00975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after="0" w:line="240" w:lineRule="auto"/>
              <w:ind w:left="-104" w:right="-97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6DDAA48" w14:textId="77777777" w:rsidR="00975557" w:rsidRPr="007916BC" w:rsidRDefault="00975557" w:rsidP="00975557">
            <w:pPr>
              <w:pStyle w:val="3"/>
              <w:tabs>
                <w:tab w:val="clear" w:pos="360"/>
                <w:tab w:val="clear" w:pos="720"/>
                <w:tab w:val="decimal" w:pos="882"/>
              </w:tabs>
              <w:ind w:left="-10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  <w:p w14:paraId="5AE82F02" w14:textId="60DA8ADC" w:rsidR="00975557" w:rsidRPr="007916BC" w:rsidRDefault="00975557" w:rsidP="00975557">
            <w:pPr>
              <w:pStyle w:val="3"/>
              <w:tabs>
                <w:tab w:val="clear" w:pos="360"/>
                <w:tab w:val="clear" w:pos="720"/>
                <w:tab w:val="decimal" w:pos="882"/>
              </w:tabs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916BC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</w:tr>
    </w:tbl>
    <w:p w14:paraId="27A88045" w14:textId="77777777" w:rsidR="00D7136F" w:rsidRPr="007916BC" w:rsidRDefault="00D7136F" w:rsidP="00E8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0EE4C5D" w14:textId="582F3F9E" w:rsidR="00E8281D" w:rsidRPr="007916BC" w:rsidRDefault="00E8281D" w:rsidP="00E8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916BC">
        <w:rPr>
          <w:rFonts w:ascii="Angsana New" w:hAnsi="Angsana New" w:hint="cs"/>
          <w:sz w:val="30"/>
          <w:szCs w:val="30"/>
          <w:cs/>
        </w:rPr>
        <w:t>ณ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="00BB7F87" w:rsidRPr="007916BC">
        <w:rPr>
          <w:rFonts w:ascii="Angsana New" w:hAnsi="Angsana New" w:hint="cs"/>
          <w:spacing w:val="-4"/>
          <w:sz w:val="30"/>
          <w:szCs w:val="30"/>
          <w:cs/>
        </w:rPr>
        <w:t xml:space="preserve">วันที่ </w:t>
      </w:r>
      <w:r w:rsidR="00AB1102" w:rsidRPr="007916BC">
        <w:rPr>
          <w:rFonts w:ascii="Angsana New" w:hAnsi="Angsana New"/>
          <w:spacing w:val="-4"/>
          <w:sz w:val="30"/>
          <w:szCs w:val="30"/>
        </w:rPr>
        <w:t xml:space="preserve">30 </w:t>
      </w:r>
      <w:r w:rsidR="00524C51" w:rsidRPr="007916BC">
        <w:rPr>
          <w:rFonts w:ascii="Angsana New" w:hAnsi="Angsana New" w:hint="cs"/>
          <w:spacing w:val="-4"/>
          <w:sz w:val="30"/>
          <w:szCs w:val="30"/>
          <w:cs/>
        </w:rPr>
        <w:t>กันยายน</w:t>
      </w:r>
      <w:r w:rsidR="00BB7F87" w:rsidRPr="007916BC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BB7F87" w:rsidRPr="007916BC">
        <w:rPr>
          <w:rFonts w:ascii="Angsana New" w:hAnsi="Angsana New"/>
          <w:spacing w:val="-4"/>
          <w:sz w:val="30"/>
          <w:szCs w:val="30"/>
        </w:rPr>
        <w:t xml:space="preserve">2566 </w:t>
      </w:r>
      <w:r w:rsidRPr="007916BC">
        <w:rPr>
          <w:rFonts w:ascii="Angsana New" w:hAnsi="Angsana New" w:hint="cs"/>
          <w:sz w:val="30"/>
          <w:szCs w:val="30"/>
          <w:cs/>
        </w:rPr>
        <w:t>กลุ่มบริษัทมีวงเงินสินเชื่อซึ่งยังไม่ได้เบิกใช้เป็นจำนวนเงินรวม</w:t>
      </w:r>
      <w:r w:rsidR="00174C35" w:rsidRPr="007916BC">
        <w:rPr>
          <w:rFonts w:ascii="Angsana New" w:hAnsi="Angsana New"/>
          <w:sz w:val="30"/>
          <w:szCs w:val="30"/>
        </w:rPr>
        <w:t xml:space="preserve"> </w:t>
      </w:r>
      <w:r w:rsidR="002F38FB" w:rsidRPr="007916BC">
        <w:rPr>
          <w:rFonts w:ascii="Angsana New" w:hAnsi="Angsana New"/>
          <w:sz w:val="30"/>
          <w:szCs w:val="30"/>
        </w:rPr>
        <w:t xml:space="preserve">3,749 </w:t>
      </w:r>
      <w:r w:rsidRPr="007916BC">
        <w:rPr>
          <w:rFonts w:ascii="Angsana New" w:hAnsi="Angsana New" w:hint="cs"/>
          <w:sz w:val="30"/>
          <w:szCs w:val="30"/>
          <w:cs/>
        </w:rPr>
        <w:t>ล้านบาท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="00834D99" w:rsidRPr="007916BC">
        <w:rPr>
          <w:rFonts w:ascii="Angsana New" w:hAnsi="Angsana New"/>
          <w:sz w:val="30"/>
          <w:szCs w:val="30"/>
        </w:rPr>
        <w:br/>
      </w:r>
      <w:r w:rsidRPr="007916BC">
        <w:rPr>
          <w:rFonts w:ascii="Angsana New" w:hAnsi="Angsana New"/>
          <w:i/>
          <w:iCs/>
          <w:sz w:val="30"/>
          <w:szCs w:val="30"/>
          <w:cs/>
        </w:rPr>
        <w:t>(</w:t>
      </w:r>
      <w:r w:rsidR="00C53857" w:rsidRPr="007916BC">
        <w:rPr>
          <w:rFonts w:ascii="Angsana New" w:hAnsi="Angsana New"/>
          <w:i/>
          <w:iCs/>
          <w:sz w:val="30"/>
          <w:szCs w:val="30"/>
        </w:rPr>
        <w:t xml:space="preserve">31 </w:t>
      </w:r>
      <w:r w:rsidR="00C53857" w:rsidRPr="007916BC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3C7ADE" w:rsidRPr="007916BC">
        <w:rPr>
          <w:rFonts w:ascii="Angsana New" w:hAnsi="Angsana New"/>
          <w:i/>
          <w:iCs/>
          <w:sz w:val="30"/>
          <w:szCs w:val="30"/>
        </w:rPr>
        <w:t>256</w:t>
      </w:r>
      <w:r w:rsidR="00BB7F87" w:rsidRPr="007916BC">
        <w:rPr>
          <w:rFonts w:ascii="Angsana New" w:hAnsi="Angsana New"/>
          <w:i/>
          <w:iCs/>
          <w:sz w:val="30"/>
          <w:szCs w:val="30"/>
        </w:rPr>
        <w:t>5</w:t>
      </w:r>
      <w:r w:rsidRPr="007916BC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D61B79" w:rsidRPr="007916BC">
        <w:rPr>
          <w:rFonts w:ascii="Angsana New" w:hAnsi="Angsana New"/>
          <w:i/>
          <w:iCs/>
          <w:sz w:val="30"/>
          <w:szCs w:val="30"/>
        </w:rPr>
        <w:t>3,</w:t>
      </w:r>
      <w:r w:rsidR="00BB7F87" w:rsidRPr="007916BC">
        <w:rPr>
          <w:rFonts w:ascii="Angsana New" w:hAnsi="Angsana New"/>
          <w:i/>
          <w:iCs/>
          <w:sz w:val="30"/>
          <w:szCs w:val="30"/>
        </w:rPr>
        <w:t>618</w:t>
      </w:r>
      <w:r w:rsidR="003C7ADE" w:rsidRPr="007916BC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7916BC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7916BC">
        <w:rPr>
          <w:rFonts w:ascii="Angsana New" w:hAnsi="Angsana New"/>
          <w:i/>
          <w:iCs/>
          <w:sz w:val="30"/>
          <w:szCs w:val="30"/>
          <w:cs/>
        </w:rPr>
        <w:t xml:space="preserve">) </w:t>
      </w:r>
      <w:r w:rsidRPr="007916BC">
        <w:rPr>
          <w:rFonts w:ascii="Angsana New" w:hAnsi="Angsana New" w:hint="cs"/>
          <w:sz w:val="30"/>
          <w:szCs w:val="30"/>
          <w:cs/>
        </w:rPr>
        <w:t>และบริษัทมีวงเงินสินเชื่อซึ่งยังไม่ได้เบิกใช้เป็นจำนวนเงินรวม</w:t>
      </w:r>
      <w:r w:rsidR="00A9168E" w:rsidRPr="007916BC">
        <w:rPr>
          <w:rFonts w:ascii="Angsana New" w:hAnsi="Angsana New"/>
          <w:sz w:val="30"/>
          <w:szCs w:val="30"/>
        </w:rPr>
        <w:t xml:space="preserve"> </w:t>
      </w:r>
      <w:r w:rsidR="002F38FB" w:rsidRPr="007916BC">
        <w:rPr>
          <w:rFonts w:ascii="Angsana New" w:hAnsi="Angsana New"/>
          <w:sz w:val="30"/>
          <w:szCs w:val="30"/>
        </w:rPr>
        <w:t>2,720</w:t>
      </w:r>
      <w:r w:rsidR="00174C35" w:rsidRPr="007916BC">
        <w:rPr>
          <w:rFonts w:ascii="Angsana New" w:hAnsi="Angsana New"/>
          <w:sz w:val="30"/>
          <w:szCs w:val="30"/>
        </w:rPr>
        <w:t xml:space="preserve"> </w:t>
      </w:r>
      <w:r w:rsidRPr="007916BC">
        <w:rPr>
          <w:rFonts w:ascii="Angsana New" w:hAnsi="Angsana New" w:hint="cs"/>
          <w:sz w:val="30"/>
          <w:szCs w:val="30"/>
          <w:cs/>
        </w:rPr>
        <w:t>ล้านบาท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Pr="007916BC">
        <w:rPr>
          <w:rFonts w:ascii="Angsana New" w:hAnsi="Angsana New"/>
          <w:i/>
          <w:iCs/>
          <w:sz w:val="30"/>
          <w:szCs w:val="30"/>
          <w:cs/>
        </w:rPr>
        <w:t>(</w:t>
      </w:r>
      <w:r w:rsidR="00C53857" w:rsidRPr="007916BC">
        <w:rPr>
          <w:rFonts w:ascii="Angsana New" w:hAnsi="Angsana New"/>
          <w:i/>
          <w:iCs/>
          <w:sz w:val="30"/>
          <w:szCs w:val="30"/>
        </w:rPr>
        <w:t xml:space="preserve">31 </w:t>
      </w:r>
      <w:r w:rsidR="00C53857" w:rsidRPr="007916BC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="003C7ADE" w:rsidRPr="007916BC">
        <w:rPr>
          <w:rFonts w:ascii="Angsana New" w:hAnsi="Angsana New"/>
          <w:i/>
          <w:iCs/>
          <w:sz w:val="30"/>
          <w:szCs w:val="30"/>
        </w:rPr>
        <w:t>256</w:t>
      </w:r>
      <w:r w:rsidR="00BB7F87" w:rsidRPr="007916BC">
        <w:rPr>
          <w:rFonts w:ascii="Angsana New" w:hAnsi="Angsana New"/>
          <w:i/>
          <w:iCs/>
          <w:sz w:val="30"/>
          <w:szCs w:val="30"/>
        </w:rPr>
        <w:t>5</w:t>
      </w:r>
      <w:r w:rsidRPr="007916BC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="003C7ADE" w:rsidRPr="007916BC">
        <w:rPr>
          <w:rFonts w:ascii="Angsana New" w:hAnsi="Angsana New"/>
          <w:i/>
          <w:iCs/>
          <w:sz w:val="30"/>
          <w:szCs w:val="30"/>
          <w:cs/>
        </w:rPr>
        <w:t>2,</w:t>
      </w:r>
      <w:r w:rsidR="00BB7F87" w:rsidRPr="007916BC">
        <w:rPr>
          <w:rFonts w:ascii="Angsana New" w:hAnsi="Angsana New"/>
          <w:i/>
          <w:iCs/>
          <w:sz w:val="30"/>
          <w:szCs w:val="30"/>
        </w:rPr>
        <w:t>653</w:t>
      </w:r>
      <w:r w:rsidR="003C7ADE" w:rsidRPr="007916BC">
        <w:rPr>
          <w:rFonts w:ascii="Angsana New" w:hAnsi="Angsana New"/>
          <w:i/>
          <w:iCs/>
          <w:sz w:val="30"/>
          <w:szCs w:val="30"/>
        </w:rPr>
        <w:t xml:space="preserve"> </w:t>
      </w:r>
      <w:r w:rsidRPr="007916BC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7916BC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2B0A4ECE" w14:textId="77777777" w:rsidR="00D7136F" w:rsidRPr="007916BC" w:rsidRDefault="00D7136F" w:rsidP="00CA66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263B57E1" w14:textId="77777777" w:rsidR="005A7499" w:rsidRPr="007916BC" w:rsidRDefault="005A7499" w:rsidP="00E8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03DE8C3" w14:textId="77777777" w:rsidR="005A7499" w:rsidRPr="007916BC" w:rsidRDefault="005A7499" w:rsidP="00E8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150F8949" w14:textId="158E4C21" w:rsidR="0048588F" w:rsidRPr="007916BC" w:rsidRDefault="0048588F" w:rsidP="00E8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916BC">
        <w:rPr>
          <w:rFonts w:ascii="Angsana New" w:hAnsi="Angsana New" w:hint="cs"/>
          <w:sz w:val="30"/>
          <w:szCs w:val="30"/>
          <w:cs/>
        </w:rPr>
        <w:lastRenderedPageBreak/>
        <w:t>เมื่อวันที่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Pr="007916BC">
        <w:rPr>
          <w:rFonts w:ascii="Angsana New" w:hAnsi="Angsana New"/>
          <w:sz w:val="30"/>
          <w:szCs w:val="30"/>
        </w:rPr>
        <w:t>27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Pr="007916BC">
        <w:rPr>
          <w:rFonts w:ascii="Angsana New" w:hAnsi="Angsana New" w:hint="cs"/>
          <w:sz w:val="30"/>
          <w:szCs w:val="30"/>
          <w:cs/>
        </w:rPr>
        <w:t>กันยายน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Pr="007916BC">
        <w:rPr>
          <w:rFonts w:ascii="Angsana New" w:hAnsi="Angsana New"/>
          <w:sz w:val="30"/>
          <w:szCs w:val="30"/>
        </w:rPr>
        <w:t>2566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Pr="007916BC">
        <w:rPr>
          <w:rFonts w:ascii="Angsana New" w:hAnsi="Angsana New" w:hint="cs"/>
          <w:sz w:val="30"/>
          <w:szCs w:val="30"/>
          <w:cs/>
        </w:rPr>
        <w:t>บริษัท</w:t>
      </w:r>
      <w:r w:rsidR="00B75AE7" w:rsidRPr="007916BC">
        <w:rPr>
          <w:rFonts w:ascii="Angsana New" w:hAnsi="Angsana New" w:hint="cs"/>
          <w:sz w:val="30"/>
          <w:szCs w:val="30"/>
          <w:cs/>
        </w:rPr>
        <w:t>ย่อยแห่งหนึ่ง</w:t>
      </w:r>
      <w:r w:rsidRPr="007916BC">
        <w:rPr>
          <w:rFonts w:ascii="Angsana New" w:hAnsi="Angsana New" w:hint="cs"/>
          <w:sz w:val="30"/>
          <w:szCs w:val="30"/>
          <w:cs/>
        </w:rPr>
        <w:t>ได้ทำรายการขาย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Pr="007916BC">
        <w:rPr>
          <w:rFonts w:ascii="Angsana New" w:hAnsi="Angsana New"/>
          <w:sz w:val="30"/>
          <w:szCs w:val="30"/>
        </w:rPr>
        <w:t xml:space="preserve">Solar Rooftop </w:t>
      </w:r>
      <w:r w:rsidRPr="007916BC">
        <w:rPr>
          <w:rFonts w:ascii="Angsana New" w:hAnsi="Angsana New" w:hint="cs"/>
          <w:sz w:val="30"/>
          <w:szCs w:val="30"/>
          <w:cs/>
        </w:rPr>
        <w:t>และทำสัญญาเช่าซื้อกลับคืน</w:t>
      </w:r>
      <w:r w:rsidR="008F736D" w:rsidRPr="007916BC">
        <w:rPr>
          <w:rFonts w:ascii="Angsana New" w:hAnsi="Angsana New" w:hint="cs"/>
          <w:sz w:val="30"/>
          <w:szCs w:val="30"/>
          <w:cs/>
        </w:rPr>
        <w:t>กับสถาบันการเงินในประเทศแห่งหนึ่ง</w:t>
      </w:r>
      <w:r w:rsidRPr="007916BC">
        <w:rPr>
          <w:rFonts w:ascii="Angsana New" w:hAnsi="Angsana New" w:hint="cs"/>
          <w:sz w:val="30"/>
          <w:szCs w:val="30"/>
          <w:cs/>
        </w:rPr>
        <w:t>เป็นเวลา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Pr="007916BC">
        <w:rPr>
          <w:rFonts w:ascii="Angsana New" w:hAnsi="Angsana New"/>
          <w:sz w:val="30"/>
          <w:szCs w:val="30"/>
        </w:rPr>
        <w:t xml:space="preserve">48 </w:t>
      </w:r>
      <w:r w:rsidR="00CA66BD" w:rsidRPr="007916BC">
        <w:rPr>
          <w:rFonts w:ascii="Angsana New" w:hAnsi="Angsana New" w:hint="cs"/>
          <w:sz w:val="30"/>
          <w:szCs w:val="30"/>
          <w:cs/>
        </w:rPr>
        <w:t>เดือน</w:t>
      </w:r>
      <w:r w:rsidRPr="007916BC">
        <w:rPr>
          <w:rFonts w:ascii="Angsana New" w:hAnsi="Angsana New" w:hint="cs"/>
          <w:sz w:val="30"/>
          <w:szCs w:val="30"/>
          <w:cs/>
        </w:rPr>
        <w:t>ซึ่งมีกำหนดชำระค่าเช่าเป็นรายเดือนตามที่ตกลงในสัญญา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Pr="007916BC">
        <w:rPr>
          <w:rFonts w:ascii="Angsana New" w:hAnsi="Angsana New" w:hint="cs"/>
          <w:sz w:val="30"/>
          <w:szCs w:val="30"/>
          <w:cs/>
        </w:rPr>
        <w:t>โดยเมื่อสิ้นสุดสัญญาเช่าซื้อดังกล่าวบริษัท</w:t>
      </w:r>
      <w:r w:rsidR="00B75AE7" w:rsidRPr="007916BC">
        <w:rPr>
          <w:rFonts w:ascii="Angsana New" w:hAnsi="Angsana New" w:hint="cs"/>
          <w:sz w:val="30"/>
          <w:szCs w:val="30"/>
          <w:cs/>
        </w:rPr>
        <w:t>ย่อย</w:t>
      </w:r>
      <w:r w:rsidRPr="007916BC">
        <w:rPr>
          <w:rFonts w:ascii="Angsana New" w:hAnsi="Angsana New" w:hint="cs"/>
          <w:sz w:val="30"/>
          <w:szCs w:val="30"/>
          <w:cs/>
        </w:rPr>
        <w:t>มีสิทธิในการเลือกซื้อ</w:t>
      </w:r>
      <w:r w:rsidR="00272827" w:rsidRPr="007916BC">
        <w:rPr>
          <w:rFonts w:ascii="Angsana New" w:hAnsi="Angsana New" w:hint="cs"/>
          <w:sz w:val="30"/>
          <w:szCs w:val="30"/>
          <w:cs/>
        </w:rPr>
        <w:t>สินทรัพย์ในราคาที่ระบุ</w:t>
      </w:r>
      <w:r w:rsidR="009C1537" w:rsidRPr="007916BC">
        <w:rPr>
          <w:rFonts w:ascii="Angsana New" w:hAnsi="Angsana New" w:hint="cs"/>
          <w:sz w:val="30"/>
          <w:szCs w:val="30"/>
          <w:cs/>
        </w:rPr>
        <w:t>ไว้ใน</w:t>
      </w:r>
      <w:r w:rsidR="00272827" w:rsidRPr="007916BC">
        <w:rPr>
          <w:rFonts w:ascii="Angsana New" w:hAnsi="Angsana New" w:hint="cs"/>
          <w:sz w:val="30"/>
          <w:szCs w:val="30"/>
          <w:cs/>
        </w:rPr>
        <w:t xml:space="preserve">สัญญา </w:t>
      </w:r>
      <w:r w:rsidRPr="007916BC">
        <w:rPr>
          <w:rFonts w:ascii="Angsana New" w:hAnsi="Angsana New" w:hint="cs"/>
          <w:sz w:val="30"/>
          <w:szCs w:val="30"/>
          <w:cs/>
        </w:rPr>
        <w:t>โดย</w:t>
      </w:r>
      <w:r w:rsidR="00C44338" w:rsidRPr="007916BC">
        <w:rPr>
          <w:rFonts w:ascii="Angsana New" w:hAnsi="Angsana New" w:hint="cs"/>
          <w:sz w:val="30"/>
          <w:szCs w:val="30"/>
          <w:cs/>
        </w:rPr>
        <w:t>ในระหว่างงวด</w:t>
      </w:r>
      <w:r w:rsidR="005154CE" w:rsidRPr="007916BC">
        <w:rPr>
          <w:rFonts w:ascii="Angsana New" w:hAnsi="Angsana New" w:hint="cs"/>
          <w:sz w:val="30"/>
          <w:szCs w:val="30"/>
          <w:cs/>
        </w:rPr>
        <w:t>บริษัทย่อยได้ชำระราคาสินทรัพย์</w:t>
      </w:r>
      <w:r w:rsidR="006150E1" w:rsidRPr="007916BC">
        <w:rPr>
          <w:rFonts w:ascii="Angsana New" w:hAnsi="Angsana New" w:hint="cs"/>
          <w:sz w:val="30"/>
          <w:szCs w:val="30"/>
          <w:cs/>
        </w:rPr>
        <w:t>ตามมูลค่า</w:t>
      </w:r>
      <w:r w:rsidR="005154CE" w:rsidRPr="007916BC">
        <w:rPr>
          <w:rFonts w:ascii="Angsana New" w:hAnsi="Angsana New" w:hint="cs"/>
          <w:sz w:val="30"/>
          <w:szCs w:val="30"/>
          <w:cs/>
        </w:rPr>
        <w:t>เงินเริ่มต้น</w:t>
      </w:r>
      <w:r w:rsidR="006150E1" w:rsidRPr="007916BC">
        <w:rPr>
          <w:rFonts w:ascii="Angsana New" w:hAnsi="Angsana New" w:hint="cs"/>
          <w:sz w:val="30"/>
          <w:szCs w:val="30"/>
          <w:cs/>
        </w:rPr>
        <w:t>ของ</w:t>
      </w:r>
      <w:r w:rsidR="005154CE" w:rsidRPr="007916BC">
        <w:rPr>
          <w:rFonts w:ascii="Angsana New" w:hAnsi="Angsana New" w:hint="cs"/>
          <w:sz w:val="30"/>
          <w:szCs w:val="30"/>
          <w:cs/>
        </w:rPr>
        <w:t>สัญญาเช่าเป็นจำนวน</w:t>
      </w:r>
      <w:r w:rsidR="005154CE" w:rsidRPr="007916BC">
        <w:rPr>
          <w:rFonts w:ascii="Angsana New" w:hAnsi="Angsana New"/>
          <w:sz w:val="30"/>
          <w:szCs w:val="30"/>
        </w:rPr>
        <w:t xml:space="preserve"> 1,629,185 </w:t>
      </w:r>
      <w:r w:rsidR="005154CE" w:rsidRPr="007916BC">
        <w:rPr>
          <w:rFonts w:ascii="Angsana New" w:hAnsi="Angsana New" w:hint="cs"/>
          <w:sz w:val="30"/>
          <w:szCs w:val="30"/>
          <w:cs/>
        </w:rPr>
        <w:t xml:space="preserve">บาท </w:t>
      </w:r>
      <w:r w:rsidR="00C44338" w:rsidRPr="007916BC">
        <w:rPr>
          <w:rFonts w:ascii="Angsana New" w:hAnsi="Angsana New" w:hint="cs"/>
          <w:sz w:val="30"/>
          <w:szCs w:val="30"/>
          <w:cs/>
        </w:rPr>
        <w:t>และชำระ</w:t>
      </w:r>
      <w:r w:rsidRPr="007916BC">
        <w:rPr>
          <w:rFonts w:ascii="Angsana New" w:hAnsi="Angsana New" w:hint="cs"/>
          <w:sz w:val="30"/>
          <w:szCs w:val="30"/>
          <w:cs/>
        </w:rPr>
        <w:t>ค่าเช่าเป็นจำนวน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Pr="007916BC">
        <w:rPr>
          <w:rFonts w:ascii="Angsana New" w:hAnsi="Angsana New"/>
          <w:sz w:val="30"/>
          <w:szCs w:val="30"/>
        </w:rPr>
        <w:t>152,342</w:t>
      </w:r>
      <w:r w:rsidR="00D7136F" w:rsidRPr="007916BC">
        <w:rPr>
          <w:rFonts w:ascii="Angsana New" w:hAnsi="Angsana New"/>
          <w:sz w:val="30"/>
          <w:szCs w:val="30"/>
        </w:rPr>
        <w:t xml:space="preserve"> </w:t>
      </w:r>
      <w:r w:rsidRPr="007916BC">
        <w:rPr>
          <w:rFonts w:ascii="Angsana New" w:hAnsi="Angsana New" w:hint="cs"/>
          <w:sz w:val="30"/>
          <w:szCs w:val="30"/>
          <w:cs/>
        </w:rPr>
        <w:t>บาท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Pr="007916BC">
        <w:rPr>
          <w:rFonts w:ascii="Angsana New" w:hAnsi="Angsana New" w:hint="cs"/>
          <w:sz w:val="30"/>
          <w:szCs w:val="30"/>
          <w:cs/>
        </w:rPr>
        <w:t>ทั้งนี้เงินสดที่ได้รับจากการขายและเช่ากลับคืนดังกล่าวแสดงเป็นส่วนหนึ่งในกิจกรรมจัดหาเงินในงบกระแสเงินสด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="00272827" w:rsidRPr="007916BC">
        <w:rPr>
          <w:rFonts w:ascii="Angsana New" w:hAnsi="Angsana New" w:hint="cs"/>
          <w:sz w:val="30"/>
          <w:szCs w:val="30"/>
          <w:cs/>
        </w:rPr>
        <w:t>โดย</w:t>
      </w:r>
      <w:r w:rsidRPr="007916BC">
        <w:rPr>
          <w:rFonts w:ascii="Angsana New" w:hAnsi="Angsana New" w:hint="cs"/>
          <w:sz w:val="30"/>
          <w:szCs w:val="30"/>
          <w:cs/>
        </w:rPr>
        <w:t>บริษัทเป็นผู้ให้การค้ำประกันสัญญาเช่าซื้อดังกล่าว</w:t>
      </w:r>
    </w:p>
    <w:p w14:paraId="16DC9F16" w14:textId="77777777" w:rsidR="0048588F" w:rsidRPr="007916BC" w:rsidRDefault="0048588F" w:rsidP="00E8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9E579C7" w14:textId="77777777" w:rsidR="00523E37" w:rsidRPr="007916BC" w:rsidRDefault="00523E37" w:rsidP="008C2226">
      <w:pPr>
        <w:pStyle w:val="Heading5"/>
        <w:numPr>
          <w:ilvl w:val="0"/>
          <w:numId w:val="18"/>
        </w:numPr>
        <w:tabs>
          <w:tab w:val="left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</w:rPr>
      </w:pPr>
      <w:r w:rsidRPr="007916BC">
        <w:rPr>
          <w:rFonts w:ascii="Angsana New" w:hAnsi="Angsana New" w:hint="cs"/>
          <w:sz w:val="30"/>
          <w:szCs w:val="30"/>
          <w:cs/>
          <w:lang w:val="en-US"/>
        </w:rPr>
        <w:t>ส่วนงานดำเนินงานและการจำแนกรายได้</w:t>
      </w:r>
    </w:p>
    <w:p w14:paraId="0DB1B11D" w14:textId="77777777" w:rsidR="00B91459" w:rsidRPr="007916BC" w:rsidRDefault="00B91459" w:rsidP="006127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6AF5A9B" w14:textId="65751B3B" w:rsidR="00523E37" w:rsidRPr="007916BC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916BC">
        <w:rPr>
          <w:rFonts w:ascii="Angsana New" w:hAnsi="Angsana New"/>
          <w:sz w:val="30"/>
          <w:szCs w:val="30"/>
          <w:cs/>
        </w:rPr>
        <w:t>กลุ่มบริษัทดำเนินกิจการในส่วนงานธุรกิจเดียวคือ ธุรกิจแสงสว่าง</w:t>
      </w:r>
      <w:r w:rsidR="00846B8B" w:rsidRPr="007916BC">
        <w:rPr>
          <w:rFonts w:ascii="Angsana New" w:hAnsi="Angsana New"/>
          <w:sz w:val="30"/>
          <w:szCs w:val="30"/>
        </w:rPr>
        <w:t xml:space="preserve"> </w:t>
      </w:r>
      <w:r w:rsidRPr="007916BC">
        <w:rPr>
          <w:rFonts w:ascii="Angsana New" w:hAnsi="Angsana New"/>
          <w:sz w:val="30"/>
          <w:szCs w:val="30"/>
          <w:cs/>
        </w:rPr>
        <w:t>ช่องทางการจัดจำหน่ายผลิตภัณฑ์ของ</w:t>
      </w:r>
      <w:r w:rsidRPr="007916BC">
        <w:rPr>
          <w:rFonts w:ascii="Angsana New" w:hAnsi="Angsana New"/>
          <w:sz w:val="30"/>
          <w:szCs w:val="30"/>
          <w:cs/>
        </w:rPr>
        <w:br/>
        <w:t>กลุ่มบริษัทที่สำคัญแบ่งได้เป็น งานโครงการและการขายปลีก ซึ่งทั้งสองช่องทางมีกลุ่มลูกค้าและผลิตภัณฑ์ที่คล้ายคลึงกัน</w:t>
      </w:r>
      <w:r w:rsidRPr="007916BC">
        <w:rPr>
          <w:rFonts w:ascii="Angsana New" w:hAnsi="Angsana New"/>
          <w:sz w:val="30"/>
          <w:szCs w:val="30"/>
        </w:rPr>
        <w:t xml:space="preserve"> </w:t>
      </w:r>
      <w:r w:rsidRPr="007916BC">
        <w:rPr>
          <w:rFonts w:ascii="Angsana New" w:hAnsi="Angsana New"/>
          <w:sz w:val="30"/>
          <w:szCs w:val="30"/>
          <w:cs/>
        </w:rPr>
        <w:t>ดังนั้นฝ่ายบริหารจึงพิจารณาว่ากลุ่มบริษัทมีส่วนงานธุรกิจเพื่อรายงานเพียงส่วนงานเดียว</w:t>
      </w:r>
    </w:p>
    <w:p w14:paraId="4033E013" w14:textId="77777777" w:rsidR="00523E37" w:rsidRPr="007916BC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212804CF" w14:textId="77777777" w:rsidR="00523E37" w:rsidRPr="007916BC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916BC">
        <w:rPr>
          <w:rFonts w:ascii="Angsana New" w:hAnsi="Angsana New"/>
          <w:sz w:val="30"/>
          <w:szCs w:val="30"/>
          <w:cs/>
        </w:rPr>
        <w:t>กลุ่มบริษัทดำเนินธุรกิจส่วนใหญ่ในประเทศ  ดังนั้นฝ่ายบริหารจึงพิจารณาว่ากลุ่มบริษัทมีส่วนงานทางภูมิศาสตร์เพียงส่วนงานเดียว</w:t>
      </w:r>
    </w:p>
    <w:p w14:paraId="76285479" w14:textId="77777777" w:rsidR="00D4194D" w:rsidRPr="007916BC" w:rsidRDefault="00D4194D" w:rsidP="00D419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6BA9A65" w14:textId="3F533516" w:rsidR="00523E37" w:rsidRPr="007916BC" w:rsidRDefault="00523E37" w:rsidP="00BB7F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30"/>
          <w:szCs w:val="30"/>
        </w:rPr>
      </w:pPr>
      <w:r w:rsidRPr="007916BC">
        <w:rPr>
          <w:rFonts w:ascii="Angsana New" w:hAnsi="Angsana New"/>
          <w:sz w:val="30"/>
          <w:szCs w:val="30"/>
          <w:cs/>
        </w:rPr>
        <w:t>กลุ่มบริษัทไม่มีลูกค้าที่เป็นลูกค้ารายใหญ่ของกลุ่มบริษัท</w:t>
      </w:r>
    </w:p>
    <w:p w14:paraId="59F12DEE" w14:textId="147BF8E0" w:rsidR="00524336" w:rsidRPr="007916BC" w:rsidRDefault="00524336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564B1271" w14:textId="483CAAD6" w:rsidR="005A2338" w:rsidRPr="007916BC" w:rsidRDefault="007D6570" w:rsidP="002A3A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916BC">
        <w:rPr>
          <w:rFonts w:ascii="Angsana New" w:hAnsi="Angsana New" w:hint="cs"/>
          <w:sz w:val="30"/>
          <w:szCs w:val="30"/>
          <w:cs/>
        </w:rPr>
        <w:t>จังหวะเวลาในการรับรู้รายได้จากการขายและให้บริการของกลุ่มบริษัทและบริษัทสำหรับงวด</w:t>
      </w:r>
      <w:r w:rsidR="00223032" w:rsidRPr="007916BC">
        <w:rPr>
          <w:rFonts w:ascii="Angsana New" w:hAnsi="Angsana New" w:hint="cs"/>
          <w:sz w:val="30"/>
          <w:szCs w:val="30"/>
          <w:cs/>
        </w:rPr>
        <w:t>เก้า</w:t>
      </w:r>
      <w:r w:rsidRPr="007916BC">
        <w:rPr>
          <w:rFonts w:ascii="Angsana New" w:hAnsi="Angsana New" w:hint="cs"/>
          <w:sz w:val="30"/>
          <w:szCs w:val="30"/>
          <w:cs/>
        </w:rPr>
        <w:t>เดือนสิ้นสุด</w:t>
      </w:r>
      <w:r w:rsidRPr="007916BC">
        <w:rPr>
          <w:rFonts w:ascii="Angsana New" w:hAnsi="Angsana New"/>
          <w:sz w:val="30"/>
          <w:szCs w:val="30"/>
        </w:rPr>
        <w:br/>
      </w:r>
      <w:r w:rsidRPr="007916BC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7916BC">
        <w:rPr>
          <w:rFonts w:ascii="Angsana New" w:hAnsi="Angsana New"/>
          <w:sz w:val="30"/>
          <w:szCs w:val="30"/>
        </w:rPr>
        <w:t xml:space="preserve">30 </w:t>
      </w:r>
      <w:r w:rsidR="00524C51" w:rsidRPr="007916BC">
        <w:rPr>
          <w:rFonts w:ascii="Angsana New" w:hAnsi="Angsana New" w:hint="cs"/>
          <w:sz w:val="30"/>
          <w:szCs w:val="30"/>
          <w:cs/>
        </w:rPr>
        <w:t>กันยายน</w:t>
      </w:r>
      <w:r w:rsidRPr="007916BC">
        <w:rPr>
          <w:rFonts w:ascii="Angsana New" w:hAnsi="Angsana New" w:hint="cs"/>
          <w:sz w:val="30"/>
          <w:szCs w:val="30"/>
          <w:cs/>
        </w:rPr>
        <w:t xml:space="preserve"> </w:t>
      </w:r>
      <w:r w:rsidRPr="007916BC">
        <w:rPr>
          <w:rFonts w:ascii="Angsana New" w:hAnsi="Angsana New"/>
          <w:sz w:val="30"/>
          <w:szCs w:val="30"/>
        </w:rPr>
        <w:t>2566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Pr="007916BC">
        <w:rPr>
          <w:rFonts w:ascii="Angsana New" w:hAnsi="Angsana New" w:hint="cs"/>
          <w:sz w:val="30"/>
          <w:szCs w:val="30"/>
          <w:cs/>
        </w:rPr>
        <w:t>คือ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Pr="007916BC">
        <w:rPr>
          <w:rFonts w:ascii="Angsana New" w:hAnsi="Angsana New" w:hint="cs"/>
          <w:sz w:val="30"/>
          <w:szCs w:val="30"/>
          <w:cs/>
        </w:rPr>
        <w:t>ณ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Pr="007916BC">
        <w:rPr>
          <w:rFonts w:ascii="Angsana New" w:hAnsi="Angsana New" w:hint="cs"/>
          <w:sz w:val="30"/>
          <w:szCs w:val="30"/>
          <w:cs/>
        </w:rPr>
        <w:t>เวลาใดเวลาหนึ่งจำนว</w:t>
      </w:r>
      <w:r w:rsidR="00524C51" w:rsidRPr="007916BC">
        <w:rPr>
          <w:rFonts w:ascii="Angsana New" w:hAnsi="Angsana New" w:hint="cs"/>
          <w:sz w:val="30"/>
          <w:szCs w:val="30"/>
          <w:cs/>
        </w:rPr>
        <w:t>น</w:t>
      </w:r>
      <w:r w:rsidR="001D0F82" w:rsidRPr="007916BC">
        <w:rPr>
          <w:rFonts w:ascii="Angsana New" w:hAnsi="Angsana New"/>
          <w:sz w:val="30"/>
          <w:szCs w:val="30"/>
        </w:rPr>
        <w:t xml:space="preserve"> </w:t>
      </w:r>
      <w:r w:rsidR="002528F7" w:rsidRPr="007916BC">
        <w:rPr>
          <w:rFonts w:ascii="Angsana New" w:hAnsi="Angsana New"/>
          <w:sz w:val="30"/>
          <w:szCs w:val="30"/>
        </w:rPr>
        <w:t>1</w:t>
      </w:r>
      <w:r w:rsidR="001D0F82" w:rsidRPr="007916BC">
        <w:rPr>
          <w:rFonts w:ascii="Angsana New" w:hAnsi="Angsana New"/>
          <w:sz w:val="30"/>
          <w:szCs w:val="30"/>
        </w:rPr>
        <w:t>,</w:t>
      </w:r>
      <w:r w:rsidR="002528F7" w:rsidRPr="007916BC">
        <w:rPr>
          <w:rFonts w:ascii="Angsana New" w:hAnsi="Angsana New"/>
          <w:sz w:val="30"/>
          <w:szCs w:val="30"/>
        </w:rPr>
        <w:t>97</w:t>
      </w:r>
      <w:r w:rsidR="00D008A7" w:rsidRPr="007916BC">
        <w:rPr>
          <w:rFonts w:ascii="Angsana New" w:hAnsi="Angsana New" w:hint="cs"/>
          <w:sz w:val="30"/>
          <w:szCs w:val="30"/>
          <w:cs/>
        </w:rPr>
        <w:t>1</w:t>
      </w:r>
      <w:r w:rsidR="00524C51" w:rsidRPr="007916BC">
        <w:rPr>
          <w:rFonts w:ascii="Angsana New" w:hAnsi="Angsana New"/>
          <w:sz w:val="30"/>
          <w:szCs w:val="30"/>
        </w:rPr>
        <w:t xml:space="preserve"> </w:t>
      </w:r>
      <w:r w:rsidRPr="007916BC">
        <w:rPr>
          <w:rFonts w:ascii="Angsana New" w:hAnsi="Angsana New" w:hint="cs"/>
          <w:sz w:val="30"/>
          <w:szCs w:val="30"/>
          <w:cs/>
        </w:rPr>
        <w:t>ล้านบาท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Pr="007916BC">
        <w:rPr>
          <w:rFonts w:ascii="Angsana New" w:hAnsi="Angsana New" w:hint="cs"/>
          <w:sz w:val="30"/>
          <w:szCs w:val="30"/>
          <w:cs/>
        </w:rPr>
        <w:t>และ</w:t>
      </w:r>
      <w:r w:rsidR="0062028A" w:rsidRPr="007916BC">
        <w:rPr>
          <w:rFonts w:ascii="Angsana New" w:hAnsi="Angsana New"/>
          <w:sz w:val="30"/>
          <w:szCs w:val="30"/>
        </w:rPr>
        <w:t xml:space="preserve"> 1,916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Pr="007916BC">
        <w:rPr>
          <w:rFonts w:ascii="Angsana New" w:hAnsi="Angsana New" w:hint="cs"/>
          <w:sz w:val="30"/>
          <w:szCs w:val="30"/>
          <w:cs/>
        </w:rPr>
        <w:t>ล้านบาท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Pr="007916BC">
        <w:rPr>
          <w:rFonts w:ascii="Angsana New" w:hAnsi="Angsana New" w:hint="cs"/>
          <w:sz w:val="30"/>
          <w:szCs w:val="30"/>
          <w:cs/>
        </w:rPr>
        <w:t>ตามลำดับ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Pr="007916BC">
        <w:rPr>
          <w:rFonts w:ascii="Angsana New" w:hAnsi="Angsana New"/>
          <w:i/>
          <w:iCs/>
          <w:sz w:val="30"/>
          <w:szCs w:val="30"/>
          <w:cs/>
        </w:rPr>
        <w:t>(</w:t>
      </w:r>
      <w:r w:rsidRPr="007916BC">
        <w:rPr>
          <w:rFonts w:ascii="Angsana New" w:hAnsi="Angsana New"/>
          <w:i/>
          <w:iCs/>
          <w:sz w:val="30"/>
          <w:szCs w:val="30"/>
        </w:rPr>
        <w:t>2565</w:t>
      </w:r>
      <w:r w:rsidRPr="007916BC">
        <w:rPr>
          <w:rFonts w:ascii="Angsana New" w:hAnsi="Angsana New"/>
          <w:i/>
          <w:iCs/>
          <w:sz w:val="30"/>
          <w:szCs w:val="30"/>
          <w:cs/>
        </w:rPr>
        <w:t>:</w:t>
      </w:r>
      <w:r w:rsidRPr="007916BC">
        <w:rPr>
          <w:rFonts w:ascii="Angsana New" w:hAnsi="Angsana New"/>
          <w:i/>
          <w:iCs/>
          <w:sz w:val="30"/>
          <w:szCs w:val="30"/>
        </w:rPr>
        <w:t xml:space="preserve"> </w:t>
      </w:r>
      <w:r w:rsidR="009A393C" w:rsidRPr="007916BC">
        <w:rPr>
          <w:rFonts w:ascii="Angsana New" w:hAnsi="Angsana New"/>
          <w:i/>
          <w:iCs/>
          <w:sz w:val="30"/>
          <w:szCs w:val="30"/>
        </w:rPr>
        <w:t>2,412</w:t>
      </w:r>
      <w:r w:rsidRPr="007916BC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7916BC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7916BC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7916BC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Pr="007916BC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9A393C" w:rsidRPr="007916BC">
        <w:rPr>
          <w:rFonts w:ascii="Angsana New" w:hAnsi="Angsana New"/>
          <w:i/>
          <w:iCs/>
          <w:sz w:val="30"/>
          <w:szCs w:val="30"/>
        </w:rPr>
        <w:t>1,807</w:t>
      </w:r>
      <w:r w:rsidRPr="007916BC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7916BC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7916BC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7916BC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7916BC">
        <w:rPr>
          <w:rFonts w:ascii="Angsana New" w:hAnsi="Angsana New"/>
          <w:i/>
          <w:iCs/>
          <w:sz w:val="30"/>
          <w:szCs w:val="30"/>
          <w:cs/>
        </w:rPr>
        <w:t>)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Pr="007916BC">
        <w:rPr>
          <w:rFonts w:ascii="Angsana New" w:hAnsi="Angsana New" w:hint="cs"/>
          <w:sz w:val="30"/>
          <w:szCs w:val="30"/>
          <w:cs/>
        </w:rPr>
        <w:t>และตลอดช่วงเวลาหนึ่งจำนวน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="001D0F82" w:rsidRPr="007916BC">
        <w:rPr>
          <w:rFonts w:ascii="Angsana New" w:hAnsi="Angsana New"/>
          <w:sz w:val="30"/>
          <w:szCs w:val="30"/>
        </w:rPr>
        <w:t>6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Pr="007916BC">
        <w:rPr>
          <w:rFonts w:ascii="Angsana New" w:hAnsi="Angsana New" w:hint="cs"/>
          <w:sz w:val="30"/>
          <w:szCs w:val="30"/>
          <w:cs/>
        </w:rPr>
        <w:t>ล้านบาท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Pr="007916BC">
        <w:rPr>
          <w:rFonts w:ascii="Angsana New" w:hAnsi="Angsana New" w:hint="cs"/>
          <w:sz w:val="30"/>
          <w:szCs w:val="30"/>
          <w:cs/>
        </w:rPr>
        <w:t>และ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="001D0F82" w:rsidRPr="007916BC">
        <w:rPr>
          <w:rFonts w:ascii="Angsana New" w:hAnsi="Angsana New"/>
          <w:sz w:val="30"/>
          <w:szCs w:val="30"/>
        </w:rPr>
        <w:t>6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Pr="007916BC">
        <w:rPr>
          <w:rFonts w:ascii="Angsana New" w:hAnsi="Angsana New" w:hint="cs"/>
          <w:sz w:val="30"/>
          <w:szCs w:val="30"/>
          <w:cs/>
        </w:rPr>
        <w:t>ล้านบาท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Pr="007916BC">
        <w:rPr>
          <w:rFonts w:ascii="Angsana New" w:hAnsi="Angsana New" w:hint="cs"/>
          <w:sz w:val="30"/>
          <w:szCs w:val="30"/>
          <w:cs/>
        </w:rPr>
        <w:t>ตามลำดับ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Pr="007916BC">
        <w:rPr>
          <w:rFonts w:ascii="Angsana New" w:hAnsi="Angsana New"/>
          <w:i/>
          <w:iCs/>
          <w:sz w:val="30"/>
          <w:szCs w:val="30"/>
          <w:cs/>
        </w:rPr>
        <w:t>(</w:t>
      </w:r>
      <w:r w:rsidRPr="007916BC">
        <w:rPr>
          <w:rFonts w:ascii="Angsana New" w:hAnsi="Angsana New"/>
          <w:i/>
          <w:iCs/>
          <w:sz w:val="30"/>
          <w:szCs w:val="30"/>
        </w:rPr>
        <w:t>2565</w:t>
      </w:r>
      <w:r w:rsidRPr="007916BC">
        <w:rPr>
          <w:rFonts w:ascii="Angsana New" w:hAnsi="Angsana New"/>
          <w:i/>
          <w:iCs/>
          <w:sz w:val="30"/>
          <w:szCs w:val="30"/>
          <w:cs/>
        </w:rPr>
        <w:t>:</w:t>
      </w:r>
      <w:r w:rsidRPr="007916BC">
        <w:rPr>
          <w:rFonts w:ascii="Angsana New" w:hAnsi="Angsana New"/>
          <w:i/>
          <w:iCs/>
          <w:sz w:val="30"/>
          <w:szCs w:val="30"/>
        </w:rPr>
        <w:t xml:space="preserve"> </w:t>
      </w:r>
      <w:r w:rsidR="009A393C" w:rsidRPr="007916BC">
        <w:rPr>
          <w:rFonts w:ascii="Angsana New" w:hAnsi="Angsana New"/>
          <w:i/>
          <w:iCs/>
          <w:sz w:val="30"/>
          <w:szCs w:val="30"/>
        </w:rPr>
        <w:t>4</w:t>
      </w:r>
      <w:r w:rsidRPr="007916BC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7916BC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7916BC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7916BC">
        <w:rPr>
          <w:rFonts w:ascii="Angsana New" w:hAnsi="Angsana New" w:hint="cs"/>
          <w:i/>
          <w:iCs/>
          <w:sz w:val="30"/>
          <w:szCs w:val="30"/>
          <w:cs/>
        </w:rPr>
        <w:t>และ</w:t>
      </w:r>
      <w:r w:rsidRPr="007916BC">
        <w:rPr>
          <w:rFonts w:ascii="Angsana New" w:hAnsi="Angsana New"/>
          <w:i/>
          <w:iCs/>
          <w:sz w:val="30"/>
          <w:szCs w:val="30"/>
        </w:rPr>
        <w:t xml:space="preserve"> </w:t>
      </w:r>
      <w:r w:rsidR="009A393C" w:rsidRPr="007916BC">
        <w:rPr>
          <w:rFonts w:ascii="Angsana New" w:hAnsi="Angsana New"/>
          <w:i/>
          <w:iCs/>
          <w:sz w:val="30"/>
          <w:szCs w:val="30"/>
        </w:rPr>
        <w:t>4</w:t>
      </w:r>
      <w:r w:rsidRPr="007916BC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7916BC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7916BC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7916BC">
        <w:rPr>
          <w:rFonts w:ascii="Angsana New" w:hAnsi="Angsana New" w:hint="cs"/>
          <w:i/>
          <w:iCs/>
          <w:sz w:val="30"/>
          <w:szCs w:val="30"/>
          <w:cs/>
        </w:rPr>
        <w:t>ตามลำดับ</w:t>
      </w:r>
      <w:r w:rsidRPr="007916BC">
        <w:rPr>
          <w:rFonts w:ascii="Angsana New" w:hAnsi="Angsana New"/>
          <w:i/>
          <w:iCs/>
          <w:sz w:val="30"/>
          <w:szCs w:val="30"/>
          <w:cs/>
        </w:rPr>
        <w:t xml:space="preserve">) </w:t>
      </w:r>
      <w:r w:rsidRPr="007916BC">
        <w:rPr>
          <w:rFonts w:ascii="Angsana New" w:hAnsi="Angsana New"/>
          <w:i/>
          <w:iCs/>
          <w:sz w:val="30"/>
          <w:szCs w:val="30"/>
          <w:cs/>
        </w:rPr>
        <w:t> </w:t>
      </w:r>
    </w:p>
    <w:p w14:paraId="4B4812F6" w14:textId="43016876" w:rsidR="00D7136F" w:rsidRPr="007916BC" w:rsidRDefault="00D713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81151D5" w14:textId="3B7D1F7D" w:rsidR="00D47189" w:rsidRPr="007916BC" w:rsidRDefault="00D471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A2DC059" w14:textId="5838EA2D" w:rsidR="00D47189" w:rsidRPr="007916BC" w:rsidRDefault="00D471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1A7CA401" w14:textId="3AAC842B" w:rsidR="00D47189" w:rsidRPr="007916BC" w:rsidRDefault="00D471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07573C3E" w14:textId="38AEC91A" w:rsidR="00D47189" w:rsidRPr="007916BC" w:rsidRDefault="00D471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465B53A" w14:textId="6CE6302F" w:rsidR="00D47189" w:rsidRPr="007916BC" w:rsidRDefault="00D471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5D36B2A" w14:textId="2AC32046" w:rsidR="00D47189" w:rsidRPr="007916BC" w:rsidRDefault="00D471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1AB9D421" w14:textId="660BC064" w:rsidR="00D47189" w:rsidRPr="007916BC" w:rsidRDefault="00D471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BE0A454" w14:textId="77777777" w:rsidR="00D47189" w:rsidRPr="007916BC" w:rsidRDefault="00D4718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7B85743D" w14:textId="636FA997" w:rsidR="005A2338" w:rsidRPr="007916BC" w:rsidRDefault="005A2338" w:rsidP="008C2226">
      <w:pPr>
        <w:pStyle w:val="Heading5"/>
        <w:numPr>
          <w:ilvl w:val="0"/>
          <w:numId w:val="18"/>
        </w:numPr>
        <w:tabs>
          <w:tab w:val="left" w:pos="540"/>
        </w:tabs>
        <w:spacing w:line="240" w:lineRule="auto"/>
        <w:ind w:left="540" w:hanging="540"/>
        <w:rPr>
          <w:rFonts w:ascii="Angsana New" w:hAnsi="Angsana New"/>
          <w:sz w:val="30"/>
          <w:szCs w:val="30"/>
          <w:lang w:val="en-US"/>
        </w:rPr>
      </w:pPr>
      <w:r w:rsidRPr="007916BC">
        <w:rPr>
          <w:rFonts w:ascii="Angsana New" w:hAnsi="Angsana New" w:hint="cs"/>
          <w:sz w:val="30"/>
          <w:szCs w:val="30"/>
          <w:cs/>
          <w:lang w:val="en-US"/>
        </w:rPr>
        <w:lastRenderedPageBreak/>
        <w:t>เงินปันผล</w:t>
      </w:r>
    </w:p>
    <w:p w14:paraId="2CD77F71" w14:textId="77777777" w:rsidR="005A2338" w:rsidRPr="007916BC" w:rsidRDefault="005A2338" w:rsidP="005A23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spacing w:line="240" w:lineRule="auto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084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30"/>
        <w:gridCol w:w="2160"/>
        <w:gridCol w:w="1620"/>
        <w:gridCol w:w="270"/>
        <w:gridCol w:w="1188"/>
        <w:gridCol w:w="236"/>
        <w:gridCol w:w="1180"/>
      </w:tblGrid>
      <w:tr w:rsidR="005A2338" w:rsidRPr="007916BC" w14:paraId="5A88A0DE" w14:textId="77777777" w:rsidTr="009E3986">
        <w:tc>
          <w:tcPr>
            <w:tcW w:w="2430" w:type="dxa"/>
            <w:shd w:val="clear" w:color="auto" w:fill="auto"/>
            <w:vAlign w:val="bottom"/>
          </w:tcPr>
          <w:p w14:paraId="6240CEE4" w14:textId="77777777" w:rsidR="005A2338" w:rsidRPr="007916BC" w:rsidRDefault="005A2338" w:rsidP="00BB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6B4DED8C" w14:textId="77777777" w:rsidR="005A2338" w:rsidRPr="007916BC" w:rsidRDefault="005A2338" w:rsidP="00BB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79F0334" w14:textId="77777777" w:rsidR="005A2338" w:rsidRPr="007916BC" w:rsidRDefault="005A2338" w:rsidP="00BB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  <w:p w14:paraId="1A4AB8BC" w14:textId="77777777" w:rsidR="005A2338" w:rsidRPr="007916BC" w:rsidRDefault="005A2338" w:rsidP="00BB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270" w:type="dxa"/>
          </w:tcPr>
          <w:p w14:paraId="3F9DCBC7" w14:textId="77777777" w:rsidR="005A2338" w:rsidRPr="007916BC" w:rsidRDefault="005A2338" w:rsidP="00BB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8" w:type="dxa"/>
            <w:shd w:val="clear" w:color="auto" w:fill="auto"/>
            <w:vAlign w:val="bottom"/>
          </w:tcPr>
          <w:p w14:paraId="239F7613" w14:textId="77777777" w:rsidR="005A2338" w:rsidRPr="007916BC" w:rsidRDefault="005A2338" w:rsidP="00BB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อัตราเงิน</w:t>
            </w:r>
            <w:r w:rsidRPr="007916BC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7916BC">
              <w:rPr>
                <w:rFonts w:asciiTheme="majorBidi" w:hAnsiTheme="majorBidi" w:cstheme="majorBidi"/>
                <w:sz w:val="30"/>
                <w:szCs w:val="30"/>
                <w:cs/>
              </w:rPr>
              <w:t>ปันผลต่อหุ้น</w:t>
            </w:r>
          </w:p>
        </w:tc>
        <w:tc>
          <w:tcPr>
            <w:tcW w:w="236" w:type="dxa"/>
            <w:shd w:val="clear" w:color="auto" w:fill="auto"/>
          </w:tcPr>
          <w:p w14:paraId="37817625" w14:textId="77777777" w:rsidR="005A2338" w:rsidRPr="007916BC" w:rsidRDefault="005A2338" w:rsidP="00BB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14:paraId="7C9E289A" w14:textId="77777777" w:rsidR="005A2338" w:rsidRPr="007916BC" w:rsidDel="00D43E7A" w:rsidRDefault="005A2338" w:rsidP="00BB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5A2338" w:rsidRPr="007916BC" w14:paraId="19E6EF6F" w14:textId="77777777" w:rsidTr="009E3986">
        <w:tc>
          <w:tcPr>
            <w:tcW w:w="2430" w:type="dxa"/>
            <w:shd w:val="clear" w:color="auto" w:fill="auto"/>
          </w:tcPr>
          <w:p w14:paraId="4690477B" w14:textId="77777777" w:rsidR="005A2338" w:rsidRPr="007916BC" w:rsidRDefault="005A2338" w:rsidP="00BB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0" w:type="dxa"/>
            <w:shd w:val="clear" w:color="auto" w:fill="auto"/>
          </w:tcPr>
          <w:p w14:paraId="28130391" w14:textId="77777777" w:rsidR="005A2338" w:rsidRPr="007916BC" w:rsidRDefault="005A2338" w:rsidP="00BB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7C7C88E5" w14:textId="77777777" w:rsidR="005A2338" w:rsidRPr="007916BC" w:rsidRDefault="005A2338" w:rsidP="00BB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09CB45F" w14:textId="77777777" w:rsidR="005A2338" w:rsidRPr="007916BC" w:rsidRDefault="005A2338" w:rsidP="00BB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8" w:type="dxa"/>
            <w:shd w:val="clear" w:color="auto" w:fill="auto"/>
          </w:tcPr>
          <w:p w14:paraId="26C09208" w14:textId="77777777" w:rsidR="005A2338" w:rsidRPr="007916BC" w:rsidRDefault="005A2338" w:rsidP="00BB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14:paraId="44AEF780" w14:textId="77777777" w:rsidR="005A2338" w:rsidRPr="007916BC" w:rsidRDefault="005A2338" w:rsidP="00BB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80" w:type="dxa"/>
            <w:shd w:val="clear" w:color="auto" w:fill="auto"/>
          </w:tcPr>
          <w:p w14:paraId="0759C4FE" w14:textId="77777777" w:rsidR="005A2338" w:rsidRPr="007916BC" w:rsidRDefault="005A2338" w:rsidP="00BB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7916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A2338" w:rsidRPr="007916BC" w14:paraId="716FC7FB" w14:textId="77777777" w:rsidTr="009E3986">
        <w:tc>
          <w:tcPr>
            <w:tcW w:w="2430" w:type="dxa"/>
            <w:shd w:val="clear" w:color="auto" w:fill="auto"/>
          </w:tcPr>
          <w:p w14:paraId="4B7C40C7" w14:textId="5F43D041" w:rsidR="005A2338" w:rsidRPr="007916BC" w:rsidRDefault="005A2338" w:rsidP="00BB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2160" w:type="dxa"/>
            <w:shd w:val="clear" w:color="auto" w:fill="auto"/>
          </w:tcPr>
          <w:p w14:paraId="78CDE8C2" w14:textId="77777777" w:rsidR="005A2338" w:rsidRPr="007916BC" w:rsidRDefault="005A2338" w:rsidP="00BB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0E674BD9" w14:textId="77777777" w:rsidR="005A2338" w:rsidRPr="007916BC" w:rsidRDefault="005A2338" w:rsidP="00BB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BD57091" w14:textId="77777777" w:rsidR="005A2338" w:rsidRPr="007916BC" w:rsidRDefault="005A2338" w:rsidP="00BB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364C2F03" w14:textId="77777777" w:rsidR="005A2338" w:rsidRPr="007916BC" w:rsidRDefault="005A2338" w:rsidP="00BB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23B452BE" w14:textId="77777777" w:rsidR="005A2338" w:rsidRPr="007916BC" w:rsidRDefault="005A2338" w:rsidP="00BB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57D715E5" w14:textId="77777777" w:rsidR="005A2338" w:rsidRPr="007916BC" w:rsidRDefault="005A2338" w:rsidP="00BB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2338" w:rsidRPr="007916BC" w14:paraId="5CB33C51" w14:textId="77777777" w:rsidTr="009E3986">
        <w:tc>
          <w:tcPr>
            <w:tcW w:w="2430" w:type="dxa"/>
            <w:shd w:val="clear" w:color="auto" w:fill="auto"/>
          </w:tcPr>
          <w:p w14:paraId="6857E78F" w14:textId="64F2D2F4" w:rsidR="005A2338" w:rsidRPr="007916BC" w:rsidRDefault="005A2338" w:rsidP="00BB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7916B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ประจำปี </w:t>
            </w:r>
            <w:r w:rsidRPr="007916B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B0F7E" w:rsidRPr="007916BC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160" w:type="dxa"/>
            <w:shd w:val="clear" w:color="auto" w:fill="auto"/>
          </w:tcPr>
          <w:p w14:paraId="0F5B5110" w14:textId="6D038781" w:rsidR="005A2338" w:rsidRPr="007916BC" w:rsidRDefault="007D6570" w:rsidP="00BB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</w:rPr>
              <w:t xml:space="preserve">19 </w:t>
            </w:r>
            <w:r w:rsidRPr="007916B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เมษายน </w:t>
            </w:r>
            <w:r w:rsidRPr="007916B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1620" w:type="dxa"/>
            <w:shd w:val="clear" w:color="auto" w:fill="auto"/>
          </w:tcPr>
          <w:p w14:paraId="3D418CCF" w14:textId="0CCA7F73" w:rsidR="005A2338" w:rsidRPr="007916BC" w:rsidRDefault="007D6570" w:rsidP="00BB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16B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พฤษภาคม </w:t>
            </w:r>
            <w:r w:rsidRPr="007916BC">
              <w:rPr>
                <w:rFonts w:asciiTheme="majorBidi" w:hAnsiTheme="majorBidi" w:cstheme="majorBidi"/>
                <w:sz w:val="30"/>
                <w:szCs w:val="30"/>
              </w:rPr>
              <w:t>2566</w:t>
            </w:r>
          </w:p>
        </w:tc>
        <w:tc>
          <w:tcPr>
            <w:tcW w:w="270" w:type="dxa"/>
          </w:tcPr>
          <w:p w14:paraId="16C3AB4E" w14:textId="77777777" w:rsidR="005A2338" w:rsidRPr="007916BC" w:rsidRDefault="005A2338" w:rsidP="00BB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single" w:sz="4" w:space="0" w:color="auto"/>
            </w:tcBorders>
            <w:shd w:val="clear" w:color="auto" w:fill="auto"/>
          </w:tcPr>
          <w:p w14:paraId="6B8F9B76" w14:textId="534694FF" w:rsidR="005A2338" w:rsidRPr="007916BC" w:rsidRDefault="007D6570" w:rsidP="00BB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</w:rPr>
              <w:t>0.061</w:t>
            </w:r>
          </w:p>
        </w:tc>
        <w:tc>
          <w:tcPr>
            <w:tcW w:w="236" w:type="dxa"/>
            <w:shd w:val="clear" w:color="auto" w:fill="auto"/>
          </w:tcPr>
          <w:p w14:paraId="7F4BECAF" w14:textId="77777777" w:rsidR="005A2338" w:rsidRPr="007916BC" w:rsidRDefault="005A2338" w:rsidP="00BB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single" w:sz="4" w:space="0" w:color="auto"/>
            </w:tcBorders>
            <w:shd w:val="clear" w:color="auto" w:fill="auto"/>
          </w:tcPr>
          <w:p w14:paraId="1EC3E84B" w14:textId="101D3A0E" w:rsidR="005A2338" w:rsidRPr="007916BC" w:rsidRDefault="007D6570" w:rsidP="00BB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7"/>
              </w:tabs>
              <w:spacing w:line="240" w:lineRule="auto"/>
              <w:ind w:left="-156" w:right="-2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</w:rPr>
              <w:t>30.01</w:t>
            </w:r>
          </w:p>
        </w:tc>
      </w:tr>
      <w:tr w:rsidR="005A2338" w:rsidRPr="007916BC" w14:paraId="7FE672D8" w14:textId="77777777" w:rsidTr="009E3986">
        <w:tc>
          <w:tcPr>
            <w:tcW w:w="2430" w:type="dxa"/>
            <w:shd w:val="clear" w:color="auto" w:fill="auto"/>
          </w:tcPr>
          <w:p w14:paraId="631DDCAB" w14:textId="77777777" w:rsidR="005A2338" w:rsidRPr="007916BC" w:rsidRDefault="005A2338" w:rsidP="00BB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60" w:type="dxa"/>
            <w:shd w:val="clear" w:color="auto" w:fill="auto"/>
          </w:tcPr>
          <w:p w14:paraId="0BA785E2" w14:textId="77777777" w:rsidR="005A2338" w:rsidRPr="007916BC" w:rsidRDefault="005A2338" w:rsidP="00BB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34C7E8F2" w14:textId="77777777" w:rsidR="005A2338" w:rsidRPr="007916BC" w:rsidRDefault="005A2338" w:rsidP="00BB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4406E71" w14:textId="77777777" w:rsidR="005A2338" w:rsidRPr="007916BC" w:rsidRDefault="005A2338" w:rsidP="00BB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top w:val="double" w:sz="4" w:space="0" w:color="auto"/>
            </w:tcBorders>
            <w:shd w:val="clear" w:color="auto" w:fill="auto"/>
          </w:tcPr>
          <w:p w14:paraId="66D9DFC8" w14:textId="77777777" w:rsidR="005A2338" w:rsidRPr="007916BC" w:rsidRDefault="005A2338" w:rsidP="00BB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4F6AE9E0" w14:textId="77777777" w:rsidR="005A2338" w:rsidRPr="007916BC" w:rsidRDefault="005A2338" w:rsidP="00BB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top w:val="double" w:sz="4" w:space="0" w:color="auto"/>
            </w:tcBorders>
            <w:shd w:val="clear" w:color="auto" w:fill="auto"/>
          </w:tcPr>
          <w:p w14:paraId="539B17A2" w14:textId="77777777" w:rsidR="005A2338" w:rsidRPr="007916BC" w:rsidRDefault="005A2338" w:rsidP="00BB7D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7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2338" w:rsidRPr="007916BC" w14:paraId="0B12FA9A" w14:textId="77777777" w:rsidTr="009E3986">
        <w:tc>
          <w:tcPr>
            <w:tcW w:w="2430" w:type="dxa"/>
            <w:shd w:val="clear" w:color="auto" w:fill="auto"/>
          </w:tcPr>
          <w:p w14:paraId="46D0D63C" w14:textId="77291A1E" w:rsidR="005A2338" w:rsidRPr="007916BC" w:rsidRDefault="005A2338" w:rsidP="005A2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7916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2160" w:type="dxa"/>
            <w:shd w:val="clear" w:color="auto" w:fill="auto"/>
          </w:tcPr>
          <w:p w14:paraId="54B788BF" w14:textId="77777777" w:rsidR="005A2338" w:rsidRPr="007916BC" w:rsidRDefault="005A2338" w:rsidP="005A2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shd w:val="clear" w:color="auto" w:fill="auto"/>
          </w:tcPr>
          <w:p w14:paraId="2005F622" w14:textId="77777777" w:rsidR="005A2338" w:rsidRPr="007916BC" w:rsidRDefault="005A2338" w:rsidP="005A2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FC03BAA" w14:textId="77777777" w:rsidR="005A2338" w:rsidRPr="007916BC" w:rsidRDefault="005A2338" w:rsidP="005A2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shd w:val="clear" w:color="auto" w:fill="auto"/>
          </w:tcPr>
          <w:p w14:paraId="2CBD9CE9" w14:textId="77777777" w:rsidR="005A2338" w:rsidRPr="007916BC" w:rsidRDefault="005A2338" w:rsidP="005A2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  <w:shd w:val="clear" w:color="auto" w:fill="auto"/>
          </w:tcPr>
          <w:p w14:paraId="01395A4F" w14:textId="77777777" w:rsidR="005A2338" w:rsidRPr="007916BC" w:rsidRDefault="005A2338" w:rsidP="005A2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shd w:val="clear" w:color="auto" w:fill="auto"/>
          </w:tcPr>
          <w:p w14:paraId="104A3D01" w14:textId="77777777" w:rsidR="005A2338" w:rsidRPr="007916BC" w:rsidRDefault="005A2338" w:rsidP="005A2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7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2338" w:rsidRPr="007916BC" w14:paraId="5D9C3D6E" w14:textId="77777777" w:rsidTr="009E3986">
        <w:tc>
          <w:tcPr>
            <w:tcW w:w="2430" w:type="dxa"/>
            <w:shd w:val="clear" w:color="auto" w:fill="auto"/>
          </w:tcPr>
          <w:p w14:paraId="72249D80" w14:textId="09CFC9B8" w:rsidR="005A2338" w:rsidRPr="007916BC" w:rsidRDefault="005A2338" w:rsidP="005A2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7916B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ประจำปี </w:t>
            </w:r>
            <w:r w:rsidRPr="007916B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9B0F7E" w:rsidRPr="007916B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160" w:type="dxa"/>
            <w:shd w:val="clear" w:color="auto" w:fill="auto"/>
          </w:tcPr>
          <w:p w14:paraId="01BB3EDD" w14:textId="09F587E5" w:rsidR="005A2338" w:rsidRPr="007916BC" w:rsidRDefault="005A2338" w:rsidP="005A2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</w:rPr>
              <w:t xml:space="preserve">20 </w:t>
            </w:r>
            <w:r w:rsidRPr="007916BC">
              <w:rPr>
                <w:rFonts w:asciiTheme="majorBidi" w:hAnsiTheme="majorBidi"/>
                <w:sz w:val="30"/>
                <w:szCs w:val="30"/>
                <w:cs/>
              </w:rPr>
              <w:t xml:space="preserve">เมษายน </w:t>
            </w:r>
            <w:r w:rsidRPr="007916B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1620" w:type="dxa"/>
            <w:shd w:val="clear" w:color="auto" w:fill="auto"/>
          </w:tcPr>
          <w:p w14:paraId="076749D4" w14:textId="46251AB5" w:rsidR="005A2338" w:rsidRPr="007916BC" w:rsidRDefault="005A2338" w:rsidP="005A2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16BC">
              <w:rPr>
                <w:rFonts w:asciiTheme="majorBidi" w:hAnsiTheme="majorBidi"/>
                <w:sz w:val="30"/>
                <w:szCs w:val="30"/>
                <w:cs/>
              </w:rPr>
              <w:t xml:space="preserve">พฤษภาคม </w:t>
            </w:r>
            <w:r w:rsidRPr="007916BC">
              <w:rPr>
                <w:rFonts w:asciiTheme="majorBidi" w:hAnsiTheme="majorBidi" w:cstheme="majorBidi"/>
                <w:sz w:val="30"/>
                <w:szCs w:val="30"/>
              </w:rPr>
              <w:t>2565</w:t>
            </w:r>
          </w:p>
        </w:tc>
        <w:tc>
          <w:tcPr>
            <w:tcW w:w="270" w:type="dxa"/>
          </w:tcPr>
          <w:p w14:paraId="2087FD92" w14:textId="77777777" w:rsidR="005A2338" w:rsidRPr="007916BC" w:rsidRDefault="005A2338" w:rsidP="005A2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8" w:type="dxa"/>
            <w:tcBorders>
              <w:bottom w:val="double" w:sz="4" w:space="0" w:color="auto"/>
            </w:tcBorders>
            <w:shd w:val="clear" w:color="auto" w:fill="auto"/>
          </w:tcPr>
          <w:p w14:paraId="1C179350" w14:textId="42B391C2" w:rsidR="005A2338" w:rsidRPr="007916BC" w:rsidRDefault="005A2338" w:rsidP="005A2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</w:rPr>
              <w:t>0.085</w:t>
            </w:r>
          </w:p>
        </w:tc>
        <w:tc>
          <w:tcPr>
            <w:tcW w:w="236" w:type="dxa"/>
            <w:shd w:val="clear" w:color="auto" w:fill="auto"/>
          </w:tcPr>
          <w:p w14:paraId="4F7B2104" w14:textId="77777777" w:rsidR="005A2338" w:rsidRPr="007916BC" w:rsidRDefault="005A2338" w:rsidP="005A2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80" w:type="dxa"/>
            <w:tcBorders>
              <w:bottom w:val="double" w:sz="4" w:space="0" w:color="auto"/>
            </w:tcBorders>
            <w:shd w:val="clear" w:color="auto" w:fill="auto"/>
          </w:tcPr>
          <w:p w14:paraId="41AE7A72" w14:textId="4F5D6D04" w:rsidR="005A2338" w:rsidRPr="007916BC" w:rsidRDefault="005A2338" w:rsidP="005A23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07"/>
              </w:tabs>
              <w:spacing w:line="240" w:lineRule="auto"/>
              <w:ind w:left="-156" w:right="-26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</w:rPr>
              <w:t>41.82</w:t>
            </w:r>
          </w:p>
        </w:tc>
      </w:tr>
    </w:tbl>
    <w:p w14:paraId="365B1050" w14:textId="77777777" w:rsidR="00D47189" w:rsidRPr="007916BC" w:rsidRDefault="00D47189" w:rsidP="00D47189">
      <w:pPr>
        <w:pStyle w:val="Heading5"/>
        <w:tabs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  <w:lang w:val="en-US"/>
        </w:rPr>
      </w:pPr>
    </w:p>
    <w:p w14:paraId="07B54D0C" w14:textId="57320E4A" w:rsidR="00D4194D" w:rsidRPr="007916BC" w:rsidRDefault="00CD5AFA" w:rsidP="00D4194D">
      <w:pPr>
        <w:pStyle w:val="Heading5"/>
        <w:numPr>
          <w:ilvl w:val="0"/>
          <w:numId w:val="18"/>
        </w:numPr>
        <w:tabs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  <w:lang w:val="en-US"/>
        </w:rPr>
      </w:pPr>
      <w:r w:rsidRPr="007916BC">
        <w:rPr>
          <w:rFonts w:ascii="Angsana New" w:hAnsi="Angsana New" w:hint="cs"/>
          <w:sz w:val="30"/>
          <w:szCs w:val="30"/>
          <w:cs/>
          <w:lang w:val="en-US"/>
        </w:rPr>
        <w:t>ภาษีเงินได้</w:t>
      </w:r>
      <w:r w:rsidRPr="007916BC">
        <w:rPr>
          <w:rFonts w:ascii="Angsana New" w:hAnsi="Angsana New"/>
          <w:sz w:val="30"/>
          <w:szCs w:val="30"/>
          <w:lang w:val="en-US"/>
        </w:rPr>
        <w:t xml:space="preserve"> </w:t>
      </w:r>
    </w:p>
    <w:p w14:paraId="16F14AD4" w14:textId="77777777" w:rsidR="00CD5AFA" w:rsidRPr="007916BC" w:rsidRDefault="00CD5AFA" w:rsidP="00287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both"/>
        <w:rPr>
          <w:rFonts w:ascii="Angsana New" w:hAnsi="Angsana New"/>
          <w:sz w:val="30"/>
          <w:szCs w:val="30"/>
        </w:rPr>
      </w:pPr>
    </w:p>
    <w:p w14:paraId="1D8846ED" w14:textId="76A2FCB3" w:rsidR="00BA635A" w:rsidRPr="007916BC" w:rsidRDefault="00CD5AFA" w:rsidP="00287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916BC">
        <w:rPr>
          <w:rFonts w:ascii="Angsana New" w:hAnsi="Angsana New"/>
          <w:sz w:val="30"/>
          <w:szCs w:val="30"/>
          <w:cs/>
        </w:rPr>
        <w:t>อัตราภาษีเงินได้ที่แท้จริงรวมของกลุ่มบริษัทในการดำเนินงานต่อเนื่องเป็นระยะเวลา</w:t>
      </w:r>
      <w:r w:rsidR="00223032" w:rsidRPr="007916BC">
        <w:rPr>
          <w:rFonts w:ascii="Angsana New" w:hAnsi="Angsana New" w:hint="cs"/>
          <w:sz w:val="30"/>
          <w:szCs w:val="30"/>
          <w:cs/>
        </w:rPr>
        <w:t>เก้า</w:t>
      </w:r>
      <w:r w:rsidRPr="007916BC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7916BC">
        <w:rPr>
          <w:rFonts w:ascii="Angsana New" w:hAnsi="Angsana New"/>
          <w:sz w:val="30"/>
          <w:szCs w:val="30"/>
        </w:rPr>
        <w:br/>
        <w:t xml:space="preserve">30 </w:t>
      </w:r>
      <w:r w:rsidR="000B7229" w:rsidRPr="007916BC">
        <w:rPr>
          <w:rFonts w:ascii="Angsana New" w:hAnsi="Angsana New" w:hint="cs"/>
          <w:sz w:val="30"/>
          <w:szCs w:val="30"/>
          <w:cs/>
        </w:rPr>
        <w:t>กันยายน</w:t>
      </w:r>
      <w:r w:rsidRPr="007916BC">
        <w:rPr>
          <w:rFonts w:ascii="Angsana New" w:hAnsi="Angsana New" w:hint="cs"/>
          <w:sz w:val="30"/>
          <w:szCs w:val="30"/>
          <w:cs/>
        </w:rPr>
        <w:t xml:space="preserve"> </w:t>
      </w:r>
      <w:r w:rsidRPr="007916BC">
        <w:rPr>
          <w:rFonts w:ascii="Angsana New" w:hAnsi="Angsana New"/>
          <w:sz w:val="30"/>
          <w:szCs w:val="30"/>
        </w:rPr>
        <w:t xml:space="preserve">2566 </w:t>
      </w:r>
      <w:r w:rsidRPr="007916BC">
        <w:rPr>
          <w:rFonts w:ascii="Angsana New" w:hAnsi="Angsana New" w:hint="cs"/>
          <w:sz w:val="30"/>
          <w:szCs w:val="30"/>
          <w:cs/>
        </w:rPr>
        <w:t>แตกต่างจากอัตราภาษีเงินได้นิติบุคคลที่ประกาศใช้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Pr="007916BC">
        <w:rPr>
          <w:rFonts w:ascii="Angsana New" w:hAnsi="Angsana New" w:hint="cs"/>
          <w:sz w:val="30"/>
          <w:szCs w:val="30"/>
          <w:cs/>
        </w:rPr>
        <w:t>มีสาเหตุหลักจากสิทธิประโยชน์จากการส่งเสริมการลงทุน</w:t>
      </w:r>
      <w:r w:rsidR="00BA635A" w:rsidRPr="007916BC">
        <w:rPr>
          <w:rFonts w:ascii="Angsana New" w:hAnsi="Angsana New"/>
          <w:sz w:val="30"/>
          <w:szCs w:val="30"/>
        </w:rPr>
        <w:t xml:space="preserve"> </w:t>
      </w:r>
      <w:r w:rsidR="00CF553D" w:rsidRPr="007916BC">
        <w:rPr>
          <w:rFonts w:ascii="Angsana New" w:hAnsi="Angsana New" w:hint="cs"/>
          <w:sz w:val="30"/>
          <w:szCs w:val="30"/>
          <w:cs/>
        </w:rPr>
        <w:t>และ</w:t>
      </w:r>
      <w:r w:rsidRPr="007916BC">
        <w:rPr>
          <w:rFonts w:ascii="Angsana New" w:hAnsi="Angsana New" w:hint="cs"/>
          <w:sz w:val="30"/>
          <w:szCs w:val="30"/>
          <w:cs/>
        </w:rPr>
        <w:t>การรับรู้สินทรัพย์ภาษีเงินได้ที่เดิมไม่ได้บันทึก</w:t>
      </w:r>
      <w:r w:rsidR="00BA635A" w:rsidRPr="007916BC">
        <w:rPr>
          <w:rFonts w:ascii="Angsana New" w:hAnsi="Angsana New"/>
          <w:sz w:val="30"/>
          <w:szCs w:val="30"/>
        </w:rPr>
        <w:t xml:space="preserve"> </w:t>
      </w:r>
      <w:r w:rsidR="00CF553D" w:rsidRPr="007916BC">
        <w:rPr>
          <w:rFonts w:ascii="Angsana New" w:hAnsi="Angsana New" w:hint="cs"/>
          <w:sz w:val="30"/>
          <w:szCs w:val="30"/>
          <w:cs/>
        </w:rPr>
        <w:t>หักกับ</w:t>
      </w:r>
      <w:r w:rsidR="00BA635A" w:rsidRPr="007916BC">
        <w:rPr>
          <w:rFonts w:ascii="Angsana New" w:hAnsi="Angsana New" w:hint="cs"/>
          <w:sz w:val="30"/>
          <w:szCs w:val="30"/>
          <w:cs/>
        </w:rPr>
        <w:t>ผลขาดทุนที่ไม่ได้รับรู้เป็นสินทรัพย์ภาษีเงินได้</w:t>
      </w:r>
      <w:r w:rsidR="00BA635A" w:rsidRPr="007916BC">
        <w:rPr>
          <w:rFonts w:ascii="Angsana New" w:hAnsi="Angsana New"/>
          <w:sz w:val="30"/>
          <w:szCs w:val="30"/>
        </w:rPr>
        <w:t xml:space="preserve"> </w:t>
      </w:r>
    </w:p>
    <w:p w14:paraId="74F519DC" w14:textId="77777777" w:rsidR="00CD5AFA" w:rsidRPr="007916BC" w:rsidRDefault="00CD5AFA" w:rsidP="00287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9EE04F4" w14:textId="02173658" w:rsidR="00CD5AFA" w:rsidRPr="007916BC" w:rsidRDefault="00CD5AFA" w:rsidP="00287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916BC">
        <w:rPr>
          <w:rFonts w:asciiTheme="majorBidi" w:hAnsiTheme="majorBidi" w:cstheme="majorBidi"/>
          <w:sz w:val="30"/>
          <w:szCs w:val="30"/>
          <w:cs/>
        </w:rPr>
        <w:t>อัตราภาษีเงินได้ที่แท้จริงรวมของบริษัทในการดำเนินงานต่อเนื่องเป็นระยะเวล</w:t>
      </w:r>
      <w:r w:rsidR="00223032" w:rsidRPr="007916BC">
        <w:rPr>
          <w:rFonts w:asciiTheme="majorBidi" w:hAnsiTheme="majorBidi" w:cstheme="majorBidi" w:hint="cs"/>
          <w:sz w:val="30"/>
          <w:szCs w:val="30"/>
          <w:cs/>
        </w:rPr>
        <w:t>าเก้า</w:t>
      </w:r>
      <w:r w:rsidRPr="007916BC">
        <w:rPr>
          <w:rFonts w:asciiTheme="majorBidi" w:hAnsiTheme="majorBidi" w:cstheme="majorBidi"/>
          <w:sz w:val="30"/>
          <w:szCs w:val="30"/>
          <w:cs/>
        </w:rPr>
        <w:t xml:space="preserve">เดือนสิ้นสุดวันที่ </w:t>
      </w:r>
      <w:r w:rsidRPr="007916BC">
        <w:rPr>
          <w:rFonts w:asciiTheme="majorBidi" w:hAnsiTheme="majorBidi" w:cstheme="majorBidi"/>
          <w:sz w:val="30"/>
          <w:szCs w:val="30"/>
        </w:rPr>
        <w:br/>
        <w:t xml:space="preserve">30 </w:t>
      </w:r>
      <w:r w:rsidR="000B7229" w:rsidRPr="007916BC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Pr="007916BC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916BC">
        <w:rPr>
          <w:rFonts w:asciiTheme="majorBidi" w:hAnsiTheme="majorBidi" w:cstheme="majorBidi"/>
          <w:sz w:val="30"/>
          <w:szCs w:val="30"/>
        </w:rPr>
        <w:t xml:space="preserve">2566 </w:t>
      </w:r>
      <w:r w:rsidRPr="007916BC">
        <w:rPr>
          <w:rFonts w:asciiTheme="majorBidi" w:hAnsiTheme="majorBidi" w:cstheme="majorBidi" w:hint="cs"/>
          <w:sz w:val="30"/>
          <w:szCs w:val="30"/>
          <w:cs/>
        </w:rPr>
        <w:t>แตกต่างจากอัตราภาษีเงินได้นิติบุคคลที่ประกาศใช้</w:t>
      </w:r>
      <w:r w:rsidRPr="007916BC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16BC">
        <w:rPr>
          <w:rFonts w:asciiTheme="majorBidi" w:hAnsiTheme="majorBidi" w:cstheme="majorBidi" w:hint="cs"/>
          <w:sz w:val="30"/>
          <w:szCs w:val="30"/>
          <w:cs/>
        </w:rPr>
        <w:t>มีสาเหตุหลักจากผลขาดทุนที่ไม่ได้รับรู้เป็นสินทรัพย์ภาษีเงินได้</w:t>
      </w:r>
      <w:r w:rsidR="00BA635A" w:rsidRPr="007916BC">
        <w:rPr>
          <w:rFonts w:asciiTheme="majorBidi" w:hAnsiTheme="majorBidi" w:cstheme="majorBidi"/>
          <w:sz w:val="30"/>
          <w:szCs w:val="30"/>
        </w:rPr>
        <w:t xml:space="preserve"> </w:t>
      </w:r>
    </w:p>
    <w:p w14:paraId="4F8C759B" w14:textId="77777777" w:rsidR="005A7499" w:rsidRPr="007916BC" w:rsidRDefault="005A7499" w:rsidP="00287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2EA5BEB" w14:textId="77777777" w:rsidR="00CD5AFA" w:rsidRPr="007916BC" w:rsidRDefault="00CD5AFA" w:rsidP="008C2226">
      <w:pPr>
        <w:pStyle w:val="Heading5"/>
        <w:numPr>
          <w:ilvl w:val="0"/>
          <w:numId w:val="18"/>
        </w:numPr>
        <w:tabs>
          <w:tab w:val="left" w:pos="540"/>
        </w:tabs>
        <w:spacing w:line="240" w:lineRule="auto"/>
        <w:ind w:left="540"/>
        <w:rPr>
          <w:rFonts w:ascii="Angsana New" w:hAnsi="Angsana New"/>
          <w:sz w:val="30"/>
          <w:szCs w:val="30"/>
          <w:lang w:val="en-US"/>
        </w:rPr>
      </w:pPr>
      <w:r w:rsidRPr="007916BC">
        <w:rPr>
          <w:rFonts w:ascii="Angsana New" w:hAnsi="Angsana New"/>
          <w:sz w:val="30"/>
          <w:szCs w:val="30"/>
          <w:cs/>
          <w:lang w:val="en-US"/>
        </w:rPr>
        <w:t>เครื่องมือทางการเงิน</w:t>
      </w:r>
    </w:p>
    <w:p w14:paraId="63D51113" w14:textId="77777777" w:rsidR="00CD5AFA" w:rsidRPr="007916BC" w:rsidRDefault="00CD5AFA" w:rsidP="00287AE4">
      <w:pPr>
        <w:pStyle w:val="block"/>
        <w:spacing w:after="0" w:line="240" w:lineRule="auto"/>
        <w:ind w:left="540" w:right="-7"/>
        <w:jc w:val="both"/>
        <w:rPr>
          <w:rFonts w:ascii="Angsana New" w:hAnsi="Angsana New" w:cs="Angsana New"/>
          <w:sz w:val="30"/>
          <w:szCs w:val="30"/>
          <w:lang w:bidi="th-TH"/>
        </w:rPr>
      </w:pPr>
    </w:p>
    <w:p w14:paraId="7FFCE369" w14:textId="77777777" w:rsidR="00CD5AFA" w:rsidRPr="007916BC" w:rsidRDefault="00CD5AFA" w:rsidP="00287AE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10"/>
        </w:tabs>
        <w:ind w:left="54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7916BC">
        <w:rPr>
          <w:rFonts w:ascii="Angsana New" w:hAnsi="Angsana New"/>
          <w:b/>
          <w:bCs/>
          <w:i/>
          <w:iCs/>
          <w:sz w:val="30"/>
          <w:szCs w:val="30"/>
          <w:cs/>
        </w:rPr>
        <w:t>มูลค่าตามบัญชีและมูลค่ายุติธรรม</w:t>
      </w:r>
      <w:r w:rsidRPr="007916BC">
        <w:rPr>
          <w:rFonts w:ascii="Angsana New" w:hAnsi="Angsana New"/>
          <w:b/>
          <w:bCs/>
          <w:i/>
          <w:iCs/>
          <w:sz w:val="30"/>
          <w:szCs w:val="30"/>
        </w:rPr>
        <w:t xml:space="preserve"> </w:t>
      </w:r>
    </w:p>
    <w:p w14:paraId="23AD275C" w14:textId="77777777" w:rsidR="00CD5AFA" w:rsidRPr="007916BC" w:rsidRDefault="00CD5AFA" w:rsidP="00287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450"/>
        <w:jc w:val="thaiDistribute"/>
        <w:rPr>
          <w:rFonts w:ascii="Angsana New" w:hAnsi="Angsana New"/>
          <w:spacing w:val="-6"/>
          <w:sz w:val="30"/>
          <w:szCs w:val="30"/>
          <w:lang w:val="th-TH"/>
        </w:rPr>
      </w:pPr>
    </w:p>
    <w:p w14:paraId="44CBC3C5" w14:textId="77777777" w:rsidR="00CD5AFA" w:rsidRPr="007916BC" w:rsidRDefault="00CD5AFA" w:rsidP="00287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4"/>
          <w:szCs w:val="24"/>
        </w:rPr>
      </w:pPr>
      <w:r w:rsidRPr="007916BC">
        <w:rPr>
          <w:rFonts w:asciiTheme="majorBidi" w:hAnsiTheme="majorBidi" w:cs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0A11E3ED" w14:textId="2ADF8129" w:rsidR="00C945F6" w:rsidRPr="007916BC" w:rsidRDefault="00C945F6" w:rsidP="00287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horzAnchor="margin" w:tblpX="485" w:tblpY="183"/>
        <w:tblW w:w="918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697"/>
        <w:gridCol w:w="1620"/>
        <w:gridCol w:w="180"/>
        <w:gridCol w:w="1323"/>
        <w:gridCol w:w="27"/>
        <w:gridCol w:w="153"/>
        <w:gridCol w:w="27"/>
        <w:gridCol w:w="1620"/>
        <w:gridCol w:w="26"/>
        <w:gridCol w:w="154"/>
        <w:gridCol w:w="26"/>
        <w:gridCol w:w="1327"/>
      </w:tblGrid>
      <w:tr w:rsidR="00523E37" w:rsidRPr="007916BC" w14:paraId="158999BD" w14:textId="77777777" w:rsidTr="00C945F6">
        <w:trPr>
          <w:trHeight w:val="363"/>
          <w:tblHeader/>
        </w:trPr>
        <w:tc>
          <w:tcPr>
            <w:tcW w:w="2697" w:type="dxa"/>
            <w:vMerge w:val="restart"/>
            <w:shd w:val="clear" w:color="auto" w:fill="auto"/>
            <w:vAlign w:val="bottom"/>
          </w:tcPr>
          <w:p w14:paraId="4CC777C6" w14:textId="77777777" w:rsidR="00523E37" w:rsidRPr="007916BC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lang w:val="en-US" w:bidi="th-TH"/>
              </w:rPr>
            </w:pPr>
          </w:p>
        </w:tc>
        <w:tc>
          <w:tcPr>
            <w:tcW w:w="3150" w:type="dxa"/>
            <w:gridSpan w:val="4"/>
          </w:tcPr>
          <w:p w14:paraId="1B4AD35A" w14:textId="77777777" w:rsidR="00523E37" w:rsidRPr="007916BC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7916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gridSpan w:val="2"/>
          </w:tcPr>
          <w:p w14:paraId="209AF72B" w14:textId="77777777" w:rsidR="00523E37" w:rsidRPr="007916BC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3153" w:type="dxa"/>
            <w:gridSpan w:val="5"/>
          </w:tcPr>
          <w:p w14:paraId="7408ED6E" w14:textId="77777777" w:rsidR="00523E37" w:rsidRPr="007916BC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cs/>
                <w:lang w:val="en-US" w:eastAsia="ja-JP" w:bidi="th-TH"/>
              </w:rPr>
            </w:pPr>
            <w:r w:rsidRPr="007916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งบการเงิน</w:t>
            </w:r>
            <w:r w:rsidRPr="007916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eastAsia="ja-JP" w:bidi="th-TH"/>
              </w:rPr>
              <w:t>เฉพาะกิจการ</w:t>
            </w:r>
          </w:p>
        </w:tc>
      </w:tr>
      <w:tr w:rsidR="00523E37" w:rsidRPr="007916BC" w14:paraId="108AD330" w14:textId="77777777" w:rsidTr="00C945F6">
        <w:trPr>
          <w:trHeight w:val="363"/>
          <w:tblHeader/>
        </w:trPr>
        <w:tc>
          <w:tcPr>
            <w:tcW w:w="2697" w:type="dxa"/>
            <w:vMerge/>
            <w:shd w:val="clear" w:color="auto" w:fill="auto"/>
            <w:vAlign w:val="bottom"/>
          </w:tcPr>
          <w:p w14:paraId="5ADB960A" w14:textId="77777777" w:rsidR="00523E37" w:rsidRPr="007916BC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Angsana New" w:hAnsi="Angsana New" w:cs="Angsana New"/>
                <w:i/>
                <w:iCs/>
                <w:color w:val="0000FF"/>
                <w:sz w:val="30"/>
                <w:szCs w:val="30"/>
                <w:cs/>
                <w:lang w:bidi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3517E82F" w14:textId="77777777" w:rsidR="00523E37" w:rsidRPr="007916BC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916B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</w:tcPr>
          <w:p w14:paraId="713311C9" w14:textId="77777777" w:rsidR="00523E37" w:rsidRPr="007916BC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3E4D7F" w14:textId="77777777" w:rsidR="00523E37" w:rsidRPr="007916BC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916B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242FD62F" w14:textId="77777777" w:rsidR="00523E37" w:rsidRPr="007916BC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64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3882C5" w14:textId="77777777" w:rsidR="00523E37" w:rsidRPr="007916BC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  <w:r w:rsidRPr="007916B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44FD9429" w14:textId="77777777" w:rsidR="00523E37" w:rsidRPr="007916BC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29C581" w14:textId="77777777" w:rsidR="00523E37" w:rsidRPr="007916BC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916B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523E37" w:rsidRPr="007916BC" w14:paraId="26A87B40" w14:textId="77777777" w:rsidTr="00C945F6">
        <w:trPr>
          <w:trHeight w:val="363"/>
          <w:tblHeader/>
        </w:trPr>
        <w:tc>
          <w:tcPr>
            <w:tcW w:w="2697" w:type="dxa"/>
            <w:shd w:val="clear" w:color="auto" w:fill="auto"/>
            <w:vAlign w:val="bottom"/>
          </w:tcPr>
          <w:p w14:paraId="38D48C70" w14:textId="77777777" w:rsidR="00523E37" w:rsidRPr="007916BC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contextualSpacing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20" w:type="dxa"/>
            <w:vMerge w:val="restart"/>
          </w:tcPr>
          <w:p w14:paraId="4D1C80C6" w14:textId="77777777" w:rsidR="00523E37" w:rsidRPr="007916BC" w:rsidRDefault="00523E37" w:rsidP="006C085B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contextualSpacing/>
              <w:jc w:val="center"/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</w:pPr>
            <w:r w:rsidRPr="007916BC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เครื่องมือทางการเงิน</w:t>
            </w:r>
            <w:r w:rsidRPr="007916BC">
              <w:rPr>
                <w:rFonts w:ascii="Angsana New" w:hAnsi="Angsana New" w:cs="Angsana New"/>
                <w:sz w:val="29"/>
                <w:szCs w:val="29"/>
                <w:lang w:bidi="th-TH"/>
              </w:rPr>
              <w:br/>
            </w:r>
            <w:r w:rsidRPr="007916BC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ที่วัดมูลค่าด้วย</w:t>
            </w:r>
            <w:r w:rsidRPr="007916BC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180" w:type="dxa"/>
          </w:tcPr>
          <w:p w14:paraId="59850ED5" w14:textId="77777777" w:rsidR="00523E37" w:rsidRPr="007916BC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6096F897" w14:textId="77777777" w:rsidR="00523E37" w:rsidRPr="007916BC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ACB9253" w14:textId="77777777" w:rsidR="00523E37" w:rsidRPr="007916BC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6" w:type="dxa"/>
            <w:gridSpan w:val="2"/>
            <w:vMerge w:val="restart"/>
            <w:shd w:val="clear" w:color="auto" w:fill="auto"/>
          </w:tcPr>
          <w:p w14:paraId="0EB928FC" w14:textId="77777777" w:rsidR="00523E37" w:rsidRPr="007916BC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3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7916BC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เครื่องมือทางการเงิน</w:t>
            </w:r>
            <w:r w:rsidRPr="007916BC">
              <w:rPr>
                <w:rFonts w:ascii="Angsana New" w:hAnsi="Angsana New" w:cs="Angsana New"/>
                <w:sz w:val="29"/>
                <w:szCs w:val="29"/>
                <w:lang w:bidi="th-TH"/>
              </w:rPr>
              <w:br/>
            </w:r>
            <w:r w:rsidRPr="007916BC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t>ที่วัดมูลค่าด้วย</w:t>
            </w:r>
            <w:r w:rsidRPr="007916BC">
              <w:rPr>
                <w:rFonts w:ascii="Angsana New" w:hAnsi="Angsana New" w:cs="Angsana New"/>
                <w:sz w:val="29"/>
                <w:szCs w:val="29"/>
                <w:cs/>
                <w:lang w:bidi="th-TH"/>
              </w:rPr>
              <w:br/>
              <w:t>มูลค่ายุติธรรมผ่านกำไรหรือขาดทุน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7066132D" w14:textId="77777777" w:rsidR="00523E37" w:rsidRPr="007916BC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shd w:val="clear" w:color="auto" w:fill="auto"/>
          </w:tcPr>
          <w:p w14:paraId="16FA9811" w14:textId="77777777" w:rsidR="00523E37" w:rsidRPr="007916BC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</w:tr>
      <w:tr w:rsidR="00523E37" w:rsidRPr="007916BC" w14:paraId="36461E68" w14:textId="77777777" w:rsidTr="00C945F6">
        <w:trPr>
          <w:trHeight w:val="363"/>
          <w:tblHeader/>
        </w:trPr>
        <w:tc>
          <w:tcPr>
            <w:tcW w:w="2697" w:type="dxa"/>
            <w:shd w:val="clear" w:color="auto" w:fill="auto"/>
            <w:vAlign w:val="bottom"/>
          </w:tcPr>
          <w:p w14:paraId="288D0D22" w14:textId="77777777" w:rsidR="00523E37" w:rsidRPr="007916BC" w:rsidRDefault="00523E37" w:rsidP="006C085B">
            <w:pPr>
              <w:spacing w:line="240" w:lineRule="auto"/>
              <w:ind w:left="-19" w:right="-90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620" w:type="dxa"/>
            <w:vMerge/>
            <w:vAlign w:val="bottom"/>
          </w:tcPr>
          <w:p w14:paraId="463DA4BF" w14:textId="77777777" w:rsidR="00523E37" w:rsidRPr="007916BC" w:rsidRDefault="00523E37" w:rsidP="006C085B">
            <w:pPr>
              <w:pStyle w:val="acctfourfigures"/>
              <w:tabs>
                <w:tab w:val="left" w:pos="720"/>
              </w:tabs>
              <w:spacing w:line="240" w:lineRule="auto"/>
              <w:ind w:left="-109" w:right="-86"/>
              <w:contextualSpacing/>
              <w:jc w:val="center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45E61398" w14:textId="77777777" w:rsidR="00523E37" w:rsidRPr="007916BC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  <w:gridSpan w:val="2"/>
            <w:shd w:val="clear" w:color="auto" w:fill="auto"/>
          </w:tcPr>
          <w:p w14:paraId="268A90C0" w14:textId="77777777" w:rsidR="00523E37" w:rsidRPr="007916BC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2CDFEA1F" w14:textId="77777777" w:rsidR="00523E37" w:rsidRPr="007916BC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right="-79" w:hanging="73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916BC">
              <w:rPr>
                <w:rFonts w:ascii="Angsana New" w:hAnsi="Angsana New" w:cs="Angsana New"/>
                <w:sz w:val="30"/>
                <w:szCs w:val="30"/>
                <w:lang w:bidi="th-TH"/>
              </w:rPr>
              <w:br/>
            </w:r>
            <w:r w:rsidRPr="007916B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7916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180" w:type="dxa"/>
            <w:gridSpan w:val="2"/>
            <w:shd w:val="clear" w:color="auto" w:fill="auto"/>
          </w:tcPr>
          <w:p w14:paraId="25256EF8" w14:textId="77777777" w:rsidR="00523E37" w:rsidRPr="007916BC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6" w:type="dxa"/>
            <w:gridSpan w:val="2"/>
            <w:vMerge/>
            <w:shd w:val="clear" w:color="auto" w:fill="auto"/>
          </w:tcPr>
          <w:p w14:paraId="281EF36A" w14:textId="77777777" w:rsidR="00523E37" w:rsidRPr="007916BC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466D02BF" w14:textId="77777777" w:rsidR="00523E37" w:rsidRPr="007916BC" w:rsidRDefault="00523E37" w:rsidP="006C085B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shd w:val="clear" w:color="auto" w:fill="auto"/>
          </w:tcPr>
          <w:p w14:paraId="5F0F4009" w14:textId="77777777" w:rsidR="00523E37" w:rsidRPr="007916BC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671893A0" w14:textId="77777777" w:rsidR="00523E37" w:rsidRPr="007916BC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  <w:p w14:paraId="34E452B8" w14:textId="77777777" w:rsidR="00523E37" w:rsidRPr="007916BC" w:rsidRDefault="00523E37" w:rsidP="006C085B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contextualSpacing/>
              <w:jc w:val="center"/>
              <w:rPr>
                <w:rFonts w:ascii="Angsana New" w:hAnsi="Angsana New" w:cs="Angsana New"/>
                <w:sz w:val="30"/>
                <w:szCs w:val="30"/>
                <w:rtl/>
                <w:cs/>
                <w:lang w:bidi="th-TH"/>
              </w:rPr>
            </w:pPr>
            <w:r w:rsidRPr="007916BC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 xml:space="preserve">ระดับ </w:t>
            </w:r>
            <w:r w:rsidRPr="007916BC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523E37" w:rsidRPr="007916BC" w14:paraId="59EC8352" w14:textId="77777777" w:rsidTr="00C945F6">
        <w:trPr>
          <w:tblHeader/>
        </w:trPr>
        <w:tc>
          <w:tcPr>
            <w:tcW w:w="2697" w:type="dxa"/>
            <w:shd w:val="clear" w:color="auto" w:fill="auto"/>
          </w:tcPr>
          <w:p w14:paraId="3B095326" w14:textId="77777777" w:rsidR="00523E37" w:rsidRPr="007916BC" w:rsidRDefault="00523E37" w:rsidP="006C085B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483" w:type="dxa"/>
            <w:gridSpan w:val="11"/>
          </w:tcPr>
          <w:p w14:paraId="6FC7AAB3" w14:textId="77777777" w:rsidR="00523E37" w:rsidRPr="007916BC" w:rsidRDefault="00523E37" w:rsidP="006C085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bidi="th-TH"/>
              </w:rPr>
            </w:pPr>
            <w:r w:rsidRPr="007916BC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23E37" w:rsidRPr="007916BC" w14:paraId="1BC45D4B" w14:textId="77777777" w:rsidTr="00C945F6">
        <w:tc>
          <w:tcPr>
            <w:tcW w:w="2697" w:type="dxa"/>
            <w:shd w:val="clear" w:color="auto" w:fill="auto"/>
          </w:tcPr>
          <w:p w14:paraId="6176C903" w14:textId="6F6C1861" w:rsidR="00523E37" w:rsidRPr="007916BC" w:rsidRDefault="00523E37" w:rsidP="006C085B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6B56EB" w:rsidRPr="007916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</w:t>
            </w:r>
            <w:r w:rsidR="00D05FE4" w:rsidRPr="007916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0 </w:t>
            </w:r>
            <w:r w:rsidR="000B7229" w:rsidRPr="007916B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6B56EB" w:rsidRPr="007916B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6B56EB" w:rsidRPr="007916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2566</w:t>
            </w:r>
          </w:p>
        </w:tc>
        <w:tc>
          <w:tcPr>
            <w:tcW w:w="6483" w:type="dxa"/>
            <w:gridSpan w:val="11"/>
          </w:tcPr>
          <w:p w14:paraId="250A6B55" w14:textId="77777777" w:rsidR="00523E37" w:rsidRPr="007916BC" w:rsidRDefault="00523E37" w:rsidP="006C085B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533683" w:rsidRPr="007916BC" w14:paraId="1FF96D01" w14:textId="77777777" w:rsidTr="006A01A1">
        <w:trPr>
          <w:tblHeader/>
        </w:trPr>
        <w:tc>
          <w:tcPr>
            <w:tcW w:w="2697" w:type="dxa"/>
            <w:shd w:val="clear" w:color="auto" w:fill="auto"/>
          </w:tcPr>
          <w:p w14:paraId="0F2F99A8" w14:textId="60095074" w:rsidR="00533683" w:rsidRPr="007916BC" w:rsidRDefault="00D05FE4" w:rsidP="004778D4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eastAsia="ja-JP"/>
              </w:rPr>
            </w:pPr>
            <w:r w:rsidRPr="007916B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สินทรัพย์ทางการเงิน</w:t>
            </w:r>
          </w:p>
        </w:tc>
        <w:tc>
          <w:tcPr>
            <w:tcW w:w="1620" w:type="dxa"/>
          </w:tcPr>
          <w:p w14:paraId="302671C3" w14:textId="77777777" w:rsidR="00533683" w:rsidRPr="007916BC" w:rsidRDefault="00533683" w:rsidP="004778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4DE7145D" w14:textId="77777777" w:rsidR="00533683" w:rsidRPr="007916BC" w:rsidRDefault="00533683" w:rsidP="004778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683" w:type="dxa"/>
            <w:gridSpan w:val="9"/>
            <w:shd w:val="clear" w:color="auto" w:fill="auto"/>
          </w:tcPr>
          <w:p w14:paraId="35051B69" w14:textId="77777777" w:rsidR="00533683" w:rsidRPr="007916BC" w:rsidRDefault="00533683" w:rsidP="004778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533683" w:rsidRPr="007916BC" w14:paraId="67B8603D" w14:textId="77777777" w:rsidTr="006A01A1">
        <w:trPr>
          <w:cantSplit/>
          <w:trHeight w:val="521"/>
        </w:trPr>
        <w:tc>
          <w:tcPr>
            <w:tcW w:w="2697" w:type="dxa"/>
            <w:shd w:val="clear" w:color="auto" w:fill="auto"/>
          </w:tcPr>
          <w:p w14:paraId="1C87F006" w14:textId="77777777" w:rsidR="00533683" w:rsidRPr="007916BC" w:rsidRDefault="00533683" w:rsidP="004778D4">
            <w:pPr>
              <w:spacing w:line="240" w:lineRule="auto"/>
              <w:contextualSpacing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7916BC">
              <w:rPr>
                <w:rFonts w:ascii="Angsana New" w:hAnsi="Angsana New"/>
                <w:sz w:val="30"/>
                <w:szCs w:val="30"/>
                <w:cs/>
              </w:rPr>
              <w:t>ตราสารอนุพันธ์</w:t>
            </w:r>
            <w:r w:rsidRPr="007916BC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7916BC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สัญญาซื้อขาย</w:t>
            </w:r>
            <w:r w:rsidRPr="007916BC">
              <w:rPr>
                <w:rFonts w:ascii="Angsana New" w:hAnsi="Angsana New"/>
                <w:sz w:val="30"/>
                <w:szCs w:val="30"/>
                <w:cs/>
                <w:lang w:eastAsia="ja-JP"/>
              </w:rPr>
              <w:br/>
            </w:r>
            <w:r w:rsidRPr="007916BC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 xml:space="preserve">   เงินตราต่างประเทศล่วงหน้า)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260FE0E3" w14:textId="27288723" w:rsidR="00533683" w:rsidRPr="007916BC" w:rsidRDefault="00A75352" w:rsidP="004778D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</w:rPr>
              <w:t>3,224</w:t>
            </w:r>
          </w:p>
        </w:tc>
        <w:tc>
          <w:tcPr>
            <w:tcW w:w="180" w:type="dxa"/>
            <w:vAlign w:val="bottom"/>
          </w:tcPr>
          <w:p w14:paraId="4A331B9D" w14:textId="77777777" w:rsidR="00533683" w:rsidRPr="007916BC" w:rsidRDefault="00533683" w:rsidP="004778D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25B723E3" w14:textId="5107E817" w:rsidR="00533683" w:rsidRPr="007916BC" w:rsidRDefault="00A75352" w:rsidP="004778D4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11"/>
              <w:contextualSpacing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</w:rPr>
              <w:t>3,224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DE88ABC" w14:textId="77777777" w:rsidR="00533683" w:rsidRPr="007916BC" w:rsidRDefault="00533683" w:rsidP="004778D4">
            <w:pPr>
              <w:pStyle w:val="acctfourfigures"/>
              <w:spacing w:line="240" w:lineRule="auto"/>
              <w:ind w:right="101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D1F553E" w14:textId="70855154" w:rsidR="00533683" w:rsidRPr="007916BC" w:rsidRDefault="00682BFE" w:rsidP="00682BFE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11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916BC">
              <w:rPr>
                <w:rFonts w:ascii="Angsana New" w:hAnsi="Angsana New" w:cs="Angsana New"/>
                <w:sz w:val="30"/>
                <w:szCs w:val="30"/>
              </w:rPr>
              <w:t>1,765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6160A9C" w14:textId="77777777" w:rsidR="00533683" w:rsidRPr="007916BC" w:rsidRDefault="00533683" w:rsidP="00AA7E3F">
            <w:pPr>
              <w:pStyle w:val="acctfourfigures"/>
              <w:tabs>
                <w:tab w:val="decimal" w:pos="735"/>
                <w:tab w:val="decimal" w:pos="911"/>
              </w:tabs>
              <w:spacing w:line="240" w:lineRule="auto"/>
              <w:ind w:right="465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6A1C967" w14:textId="54A1D9F6" w:rsidR="00533683" w:rsidRPr="007916BC" w:rsidRDefault="00682BFE" w:rsidP="00682BFE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11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916BC">
              <w:rPr>
                <w:rFonts w:ascii="Angsana New" w:hAnsi="Angsana New" w:cs="Angsana New"/>
                <w:sz w:val="30"/>
                <w:szCs w:val="30"/>
              </w:rPr>
              <w:t>1,765</w:t>
            </w:r>
          </w:p>
        </w:tc>
      </w:tr>
      <w:tr w:rsidR="00D05FE4" w:rsidRPr="007916BC" w14:paraId="279E0BA6" w14:textId="77777777" w:rsidTr="00B276DC">
        <w:trPr>
          <w:cantSplit/>
          <w:trHeight w:val="407"/>
        </w:trPr>
        <w:tc>
          <w:tcPr>
            <w:tcW w:w="2697" w:type="dxa"/>
            <w:shd w:val="clear" w:color="auto" w:fill="auto"/>
          </w:tcPr>
          <w:p w14:paraId="04D2A106" w14:textId="040D92D7" w:rsidR="00D05FE4" w:rsidRPr="007916BC" w:rsidRDefault="00D05FE4" w:rsidP="00D05FE4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620" w:type="dxa"/>
          </w:tcPr>
          <w:p w14:paraId="1F78153C" w14:textId="77777777" w:rsidR="00D05FE4" w:rsidRPr="007916BC" w:rsidRDefault="00D05FE4" w:rsidP="00D05FE4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left="180" w:right="11" w:hanging="180"/>
              <w:contextualSpacing/>
              <w:jc w:val="righ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80" w:type="dxa"/>
          </w:tcPr>
          <w:p w14:paraId="5CD35F29" w14:textId="77777777" w:rsidR="00D05FE4" w:rsidRPr="007916BC" w:rsidRDefault="00D05FE4" w:rsidP="00D05FE4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left="180" w:right="11" w:hanging="180"/>
              <w:contextualSpacing/>
              <w:jc w:val="righ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323" w:type="dxa"/>
            <w:shd w:val="clear" w:color="auto" w:fill="auto"/>
          </w:tcPr>
          <w:p w14:paraId="33F682DC" w14:textId="77777777" w:rsidR="00D05FE4" w:rsidRPr="007916BC" w:rsidRDefault="00D05FE4" w:rsidP="00D05FE4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left="180" w:right="11" w:hanging="180"/>
              <w:contextualSpacing/>
              <w:jc w:val="righ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80" w:type="dxa"/>
            <w:gridSpan w:val="2"/>
            <w:shd w:val="clear" w:color="auto" w:fill="auto"/>
          </w:tcPr>
          <w:p w14:paraId="1306F908" w14:textId="54D82ECF" w:rsidR="00D05FE4" w:rsidRPr="007916BC" w:rsidRDefault="00D05FE4" w:rsidP="00D05FE4">
            <w:pPr>
              <w:pStyle w:val="acctfourfigures"/>
              <w:spacing w:line="240" w:lineRule="auto"/>
              <w:ind w:left="180" w:right="101" w:hanging="180"/>
              <w:contextualSpacing/>
              <w:jc w:val="righ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647" w:type="dxa"/>
            <w:gridSpan w:val="2"/>
          </w:tcPr>
          <w:p w14:paraId="0D8C69D9" w14:textId="77777777" w:rsidR="00D05FE4" w:rsidRPr="007916BC" w:rsidRDefault="00D05FE4" w:rsidP="00D05FE4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left="180" w:right="11" w:hanging="180"/>
              <w:contextualSpacing/>
              <w:jc w:val="righ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80" w:type="dxa"/>
            <w:gridSpan w:val="2"/>
          </w:tcPr>
          <w:p w14:paraId="5EC55750" w14:textId="77777777" w:rsidR="00D05FE4" w:rsidRPr="007916BC" w:rsidRDefault="00D05FE4" w:rsidP="00D05FE4">
            <w:pPr>
              <w:pStyle w:val="acctfourfigures"/>
              <w:tabs>
                <w:tab w:val="decimal" w:pos="911"/>
              </w:tabs>
              <w:spacing w:line="240" w:lineRule="auto"/>
              <w:ind w:left="180" w:hanging="180"/>
              <w:contextualSpacing/>
              <w:jc w:val="righ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eastAsia="ja-JP" w:bidi="th-TH"/>
              </w:rPr>
            </w:pPr>
          </w:p>
        </w:tc>
        <w:tc>
          <w:tcPr>
            <w:tcW w:w="1353" w:type="dxa"/>
            <w:gridSpan w:val="2"/>
            <w:shd w:val="clear" w:color="auto" w:fill="auto"/>
          </w:tcPr>
          <w:p w14:paraId="53B37BB7" w14:textId="77777777" w:rsidR="00D05FE4" w:rsidRPr="007916BC" w:rsidRDefault="00D05FE4" w:rsidP="00D05FE4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left="180" w:right="11" w:hanging="180"/>
              <w:contextualSpacing/>
              <w:jc w:val="right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val="en-US" w:eastAsia="ja-JP" w:bidi="th-TH"/>
              </w:rPr>
            </w:pPr>
          </w:p>
        </w:tc>
      </w:tr>
      <w:tr w:rsidR="00B276DC" w:rsidRPr="007916BC" w14:paraId="455C9148" w14:textId="77777777" w:rsidTr="00CB2CE1">
        <w:trPr>
          <w:tblHeader/>
        </w:trPr>
        <w:tc>
          <w:tcPr>
            <w:tcW w:w="2697" w:type="dxa"/>
            <w:shd w:val="clear" w:color="auto" w:fill="auto"/>
          </w:tcPr>
          <w:p w14:paraId="3DDAC21C" w14:textId="05FC1789" w:rsidR="00B276DC" w:rsidRPr="007916BC" w:rsidRDefault="00B276DC" w:rsidP="00CA66BD">
            <w:pPr>
              <w:spacing w:line="240" w:lineRule="auto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7916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7916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  <w:r w:rsidRPr="007916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2565</w:t>
            </w:r>
          </w:p>
        </w:tc>
        <w:tc>
          <w:tcPr>
            <w:tcW w:w="6483" w:type="dxa"/>
            <w:gridSpan w:val="11"/>
          </w:tcPr>
          <w:p w14:paraId="0C557455" w14:textId="77777777" w:rsidR="00B276DC" w:rsidRPr="007916BC" w:rsidRDefault="00B276DC" w:rsidP="00B276D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B276DC" w:rsidRPr="007916BC" w14:paraId="08616B2E" w14:textId="77777777" w:rsidTr="00A804C6">
        <w:trPr>
          <w:tblHeader/>
        </w:trPr>
        <w:tc>
          <w:tcPr>
            <w:tcW w:w="2697" w:type="dxa"/>
            <w:shd w:val="clear" w:color="auto" w:fill="auto"/>
          </w:tcPr>
          <w:p w14:paraId="05D5D0C7" w14:textId="77777777" w:rsidR="00B276DC" w:rsidRPr="007916BC" w:rsidRDefault="00B276DC" w:rsidP="00B276DC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  <w:r w:rsidRPr="007916B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สินทรัพย์</w:t>
            </w:r>
            <w:r w:rsidRPr="007916B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620" w:type="dxa"/>
          </w:tcPr>
          <w:p w14:paraId="76B713D1" w14:textId="77777777" w:rsidR="00B276DC" w:rsidRPr="007916BC" w:rsidRDefault="00B276DC" w:rsidP="00B276D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68803B99" w14:textId="77777777" w:rsidR="00B276DC" w:rsidRPr="007916BC" w:rsidRDefault="00B276DC" w:rsidP="00B276D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683" w:type="dxa"/>
            <w:gridSpan w:val="9"/>
            <w:shd w:val="clear" w:color="auto" w:fill="auto"/>
          </w:tcPr>
          <w:p w14:paraId="1A7B5465" w14:textId="77777777" w:rsidR="00B276DC" w:rsidRPr="007916BC" w:rsidRDefault="00B276DC" w:rsidP="00B276D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B276DC" w:rsidRPr="007916BC" w14:paraId="72303396" w14:textId="77777777" w:rsidTr="00A804C6">
        <w:trPr>
          <w:cantSplit/>
          <w:trHeight w:val="521"/>
        </w:trPr>
        <w:tc>
          <w:tcPr>
            <w:tcW w:w="2697" w:type="dxa"/>
            <w:shd w:val="clear" w:color="auto" w:fill="auto"/>
          </w:tcPr>
          <w:p w14:paraId="1C5977F0" w14:textId="77777777" w:rsidR="00B276DC" w:rsidRPr="007916BC" w:rsidRDefault="00B276DC" w:rsidP="00B276DC">
            <w:pPr>
              <w:spacing w:line="240" w:lineRule="auto"/>
              <w:contextualSpacing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7916BC">
              <w:rPr>
                <w:rFonts w:ascii="Angsana New" w:hAnsi="Angsana New"/>
                <w:sz w:val="30"/>
                <w:szCs w:val="30"/>
                <w:cs/>
              </w:rPr>
              <w:t>ตราสารอนุพันธ์</w:t>
            </w:r>
            <w:r w:rsidRPr="007916BC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7916BC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สัญญาซื้อขาย</w:t>
            </w:r>
            <w:r w:rsidRPr="007916BC">
              <w:rPr>
                <w:rFonts w:ascii="Angsana New" w:hAnsi="Angsana New"/>
                <w:sz w:val="30"/>
                <w:szCs w:val="30"/>
                <w:cs/>
                <w:lang w:eastAsia="ja-JP"/>
              </w:rPr>
              <w:br/>
            </w:r>
            <w:r w:rsidRPr="007916BC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 xml:space="preserve">   เงินตราต่างประเทศล่วงหน้า)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2F5AFCD1" w14:textId="7E21DC4A" w:rsidR="00B276DC" w:rsidRPr="007916BC" w:rsidRDefault="00B276DC" w:rsidP="00B276DC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465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916B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50A1B478" w14:textId="77777777" w:rsidR="00B276DC" w:rsidRPr="007916BC" w:rsidRDefault="00B276DC" w:rsidP="00B276D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0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6953190" w14:textId="5EFC22CD" w:rsidR="00B276DC" w:rsidRPr="007916BC" w:rsidRDefault="00B276DC" w:rsidP="00B276DC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465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916BC"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049B5694" w14:textId="77777777" w:rsidR="00B276DC" w:rsidRPr="007916BC" w:rsidRDefault="00B276DC" w:rsidP="00B276DC">
            <w:pPr>
              <w:pStyle w:val="acctfourfigures"/>
              <w:spacing w:line="240" w:lineRule="auto"/>
              <w:ind w:right="11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6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6552981" w14:textId="08506EBF" w:rsidR="00B276DC" w:rsidRPr="007916BC" w:rsidRDefault="00B276DC" w:rsidP="00B276DC">
            <w:pPr>
              <w:pStyle w:val="acctfourfigures"/>
              <w:tabs>
                <w:tab w:val="clear" w:pos="765"/>
                <w:tab w:val="decimal" w:pos="820"/>
              </w:tabs>
              <w:spacing w:line="240" w:lineRule="auto"/>
              <w:ind w:right="11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916BC">
              <w:rPr>
                <w:rFonts w:ascii="Angsana New" w:hAnsi="Angsana New" w:cs="Angsana New"/>
                <w:sz w:val="30"/>
                <w:szCs w:val="30"/>
              </w:rPr>
              <w:t>57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1C262D7B" w14:textId="77777777" w:rsidR="00B276DC" w:rsidRPr="007916BC" w:rsidRDefault="00B276DC" w:rsidP="00B276DC">
            <w:pPr>
              <w:pStyle w:val="acctfourfigures"/>
              <w:spacing w:line="240" w:lineRule="auto"/>
              <w:ind w:right="11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7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FAB8592" w14:textId="178DA2E1" w:rsidR="00B276DC" w:rsidRPr="007916BC" w:rsidRDefault="00B276DC" w:rsidP="00B276DC">
            <w:pPr>
              <w:pStyle w:val="acctfourfigures"/>
              <w:tabs>
                <w:tab w:val="clear" w:pos="765"/>
                <w:tab w:val="decimal" w:pos="611"/>
              </w:tabs>
              <w:spacing w:line="240" w:lineRule="auto"/>
              <w:ind w:right="11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916BC">
              <w:rPr>
                <w:rFonts w:ascii="Angsana New" w:hAnsi="Angsana New" w:cs="Angsana New"/>
                <w:sz w:val="30"/>
                <w:szCs w:val="30"/>
              </w:rPr>
              <w:t>57</w:t>
            </w:r>
          </w:p>
        </w:tc>
      </w:tr>
      <w:tr w:rsidR="00B276DC" w:rsidRPr="007916BC" w14:paraId="7403A8C1" w14:textId="77777777" w:rsidTr="006A01A1">
        <w:trPr>
          <w:tblHeader/>
        </w:trPr>
        <w:tc>
          <w:tcPr>
            <w:tcW w:w="2697" w:type="dxa"/>
            <w:shd w:val="clear" w:color="auto" w:fill="auto"/>
          </w:tcPr>
          <w:p w14:paraId="5AF63A9B" w14:textId="77777777" w:rsidR="00B276DC" w:rsidRPr="007916BC" w:rsidRDefault="00B276DC" w:rsidP="00B276DC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</w:p>
        </w:tc>
        <w:tc>
          <w:tcPr>
            <w:tcW w:w="1620" w:type="dxa"/>
          </w:tcPr>
          <w:p w14:paraId="33333163" w14:textId="77777777" w:rsidR="00B276DC" w:rsidRPr="007916BC" w:rsidRDefault="00B276DC" w:rsidP="00B276D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4DFA7E14" w14:textId="77777777" w:rsidR="00B276DC" w:rsidRPr="007916BC" w:rsidRDefault="00B276DC" w:rsidP="00B276D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683" w:type="dxa"/>
            <w:gridSpan w:val="9"/>
            <w:shd w:val="clear" w:color="auto" w:fill="auto"/>
          </w:tcPr>
          <w:p w14:paraId="1DC39A50" w14:textId="77777777" w:rsidR="00B276DC" w:rsidRPr="007916BC" w:rsidRDefault="00B276DC" w:rsidP="00B276D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B276DC" w:rsidRPr="007916BC" w14:paraId="071D8D80" w14:textId="77777777" w:rsidTr="006A01A1">
        <w:trPr>
          <w:tblHeader/>
        </w:trPr>
        <w:tc>
          <w:tcPr>
            <w:tcW w:w="2697" w:type="dxa"/>
            <w:shd w:val="clear" w:color="auto" w:fill="auto"/>
          </w:tcPr>
          <w:p w14:paraId="20037861" w14:textId="77777777" w:rsidR="00B276DC" w:rsidRPr="007916BC" w:rsidRDefault="00B276DC" w:rsidP="00B276DC">
            <w:pPr>
              <w:spacing w:line="240" w:lineRule="auto"/>
              <w:ind w:left="180" w:hanging="180"/>
              <w:contextualSpacing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eastAsia="ja-JP"/>
              </w:rPr>
            </w:pPr>
            <w:r w:rsidRPr="007916B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  <w:lang w:eastAsia="ja-JP"/>
              </w:rPr>
              <w:t>หนี้สิน</w:t>
            </w:r>
            <w:r w:rsidRPr="007916BC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ทางการเงิน</w:t>
            </w:r>
          </w:p>
        </w:tc>
        <w:tc>
          <w:tcPr>
            <w:tcW w:w="1620" w:type="dxa"/>
          </w:tcPr>
          <w:p w14:paraId="402DF323" w14:textId="77777777" w:rsidR="00B276DC" w:rsidRPr="007916BC" w:rsidRDefault="00B276DC" w:rsidP="00B276D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80" w:type="dxa"/>
          </w:tcPr>
          <w:p w14:paraId="3DD54DA5" w14:textId="77777777" w:rsidR="00B276DC" w:rsidRPr="007916BC" w:rsidRDefault="00B276DC" w:rsidP="00B276D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683" w:type="dxa"/>
            <w:gridSpan w:val="9"/>
            <w:shd w:val="clear" w:color="auto" w:fill="auto"/>
          </w:tcPr>
          <w:p w14:paraId="3B109B2B" w14:textId="77777777" w:rsidR="00B276DC" w:rsidRPr="007916BC" w:rsidRDefault="00B276DC" w:rsidP="00B276D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contextualSpacing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B276DC" w:rsidRPr="007916BC" w14:paraId="449DF253" w14:textId="77777777" w:rsidTr="006A01A1">
        <w:trPr>
          <w:cantSplit/>
          <w:trHeight w:val="521"/>
        </w:trPr>
        <w:tc>
          <w:tcPr>
            <w:tcW w:w="2697" w:type="dxa"/>
            <w:shd w:val="clear" w:color="auto" w:fill="auto"/>
          </w:tcPr>
          <w:p w14:paraId="13CA28EA" w14:textId="77777777" w:rsidR="00B276DC" w:rsidRPr="007916BC" w:rsidRDefault="00B276DC" w:rsidP="00B276DC">
            <w:pPr>
              <w:spacing w:line="240" w:lineRule="auto"/>
              <w:contextualSpacing/>
              <w:rPr>
                <w:rFonts w:ascii="Angsana New" w:hAnsi="Angsana New"/>
                <w:sz w:val="30"/>
                <w:szCs w:val="30"/>
                <w:cs/>
                <w:lang w:eastAsia="ja-JP"/>
              </w:rPr>
            </w:pPr>
            <w:r w:rsidRPr="007916BC">
              <w:rPr>
                <w:rFonts w:ascii="Angsana New" w:hAnsi="Angsana New"/>
                <w:sz w:val="30"/>
                <w:szCs w:val="30"/>
                <w:cs/>
              </w:rPr>
              <w:t>ตราสารอนุพันธ์</w:t>
            </w:r>
            <w:r w:rsidRPr="007916BC">
              <w:rPr>
                <w:rFonts w:ascii="Angsana New" w:hAnsi="Angsana New"/>
                <w:sz w:val="30"/>
                <w:szCs w:val="30"/>
              </w:rPr>
              <w:t xml:space="preserve"> (</w:t>
            </w:r>
            <w:r w:rsidRPr="007916BC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>สัญญาซื้อขาย</w:t>
            </w:r>
            <w:r w:rsidRPr="007916BC">
              <w:rPr>
                <w:rFonts w:ascii="Angsana New" w:hAnsi="Angsana New"/>
                <w:sz w:val="30"/>
                <w:szCs w:val="30"/>
                <w:cs/>
                <w:lang w:eastAsia="ja-JP"/>
              </w:rPr>
              <w:br/>
            </w:r>
            <w:r w:rsidRPr="007916BC">
              <w:rPr>
                <w:rFonts w:ascii="Angsana New" w:hAnsi="Angsana New" w:hint="cs"/>
                <w:sz w:val="30"/>
                <w:szCs w:val="30"/>
                <w:cs/>
                <w:lang w:eastAsia="ja-JP"/>
              </w:rPr>
              <w:t xml:space="preserve">   เงินตราต่างประเทศล่วงหน้า)</w:t>
            </w:r>
          </w:p>
        </w:tc>
        <w:tc>
          <w:tcPr>
            <w:tcW w:w="1620" w:type="dxa"/>
            <w:tcBorders>
              <w:bottom w:val="double" w:sz="4" w:space="0" w:color="auto"/>
            </w:tcBorders>
            <w:vAlign w:val="bottom"/>
          </w:tcPr>
          <w:p w14:paraId="4D906270" w14:textId="48C67500" w:rsidR="00B276DC" w:rsidRPr="007916BC" w:rsidRDefault="00B276DC" w:rsidP="00B276DC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</w:rPr>
              <w:t>(417)</w:t>
            </w:r>
          </w:p>
        </w:tc>
        <w:tc>
          <w:tcPr>
            <w:tcW w:w="180" w:type="dxa"/>
            <w:vAlign w:val="bottom"/>
          </w:tcPr>
          <w:p w14:paraId="371D3CD4" w14:textId="77777777" w:rsidR="00B276DC" w:rsidRPr="007916BC" w:rsidRDefault="00B276DC" w:rsidP="00B276DC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3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7B35832" w14:textId="0942F815" w:rsidR="00B276DC" w:rsidRPr="007916BC" w:rsidRDefault="00B276DC" w:rsidP="00B276DC">
            <w:pPr>
              <w:pStyle w:val="acctfourfigures"/>
              <w:tabs>
                <w:tab w:val="clear" w:pos="765"/>
                <w:tab w:val="decimal" w:pos="824"/>
              </w:tabs>
              <w:spacing w:line="240" w:lineRule="auto"/>
              <w:ind w:right="11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</w:rPr>
              <w:t>(417)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364B656F" w14:textId="77777777" w:rsidR="00B276DC" w:rsidRPr="007916BC" w:rsidRDefault="00B276DC" w:rsidP="00B276DC">
            <w:pPr>
              <w:pStyle w:val="acctfourfigures"/>
              <w:spacing w:line="240" w:lineRule="auto"/>
              <w:ind w:right="101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647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57F2320" w14:textId="0A5357DC" w:rsidR="00B276DC" w:rsidRPr="007916BC" w:rsidRDefault="00B276DC" w:rsidP="00B276DC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465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gridSpan w:val="2"/>
            <w:shd w:val="clear" w:color="auto" w:fill="auto"/>
            <w:vAlign w:val="bottom"/>
          </w:tcPr>
          <w:p w14:paraId="79734742" w14:textId="77777777" w:rsidR="00B276DC" w:rsidRPr="007916BC" w:rsidRDefault="00B276DC" w:rsidP="00B276DC">
            <w:pPr>
              <w:pStyle w:val="acctfourfigures"/>
              <w:tabs>
                <w:tab w:val="decimal" w:pos="911"/>
              </w:tabs>
              <w:spacing w:line="240" w:lineRule="auto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53" w:type="dxa"/>
            <w:gridSpan w:val="2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6819780" w14:textId="50BC2653" w:rsidR="00B276DC" w:rsidRPr="007916BC" w:rsidRDefault="00B276DC" w:rsidP="00B276DC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right="465"/>
              <w:contextualSpacing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916B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</w:tbl>
    <w:p w14:paraId="2F80B4F5" w14:textId="77AAE721" w:rsidR="00825190" w:rsidRPr="007916BC" w:rsidRDefault="008251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2"/>
          <w:szCs w:val="32"/>
          <w:cs/>
        </w:rPr>
      </w:pPr>
    </w:p>
    <w:p w14:paraId="644719BE" w14:textId="02F2C512" w:rsidR="00A34A98" w:rsidRPr="007916BC" w:rsidRDefault="00A34A98" w:rsidP="00287A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b/>
          <w:sz w:val="28"/>
          <w:szCs w:val="28"/>
        </w:rPr>
      </w:pPr>
      <w:r w:rsidRPr="007916BC">
        <w:rPr>
          <w:rFonts w:ascii="Angsana New" w:hAnsi="Angsana New"/>
          <w:b/>
          <w:sz w:val="32"/>
          <w:szCs w:val="32"/>
          <w:cs/>
        </w:rPr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งบแสดงฐานะการเงิน</w:t>
      </w:r>
    </w:p>
    <w:p w14:paraId="0F324CEE" w14:textId="77777777" w:rsidR="00523E37" w:rsidRPr="007916BC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firstLine="9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236"/>
        <w:gridCol w:w="6784"/>
      </w:tblGrid>
      <w:tr w:rsidR="00523E37" w:rsidRPr="007916BC" w14:paraId="796B9CAE" w14:textId="77777777" w:rsidTr="006C085B">
        <w:trPr>
          <w:tblHeader/>
        </w:trPr>
        <w:tc>
          <w:tcPr>
            <w:tcW w:w="2250" w:type="dxa"/>
            <w:hideMark/>
          </w:tcPr>
          <w:p w14:paraId="17BE0B66" w14:textId="6E54419F" w:rsidR="00523E37" w:rsidRPr="007916BC" w:rsidRDefault="006B56EB" w:rsidP="006C085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76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916BC">
              <w:br w:type="page"/>
            </w:r>
            <w:r w:rsidR="00523E37" w:rsidRPr="007916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70C7FFB9" w14:textId="77777777" w:rsidR="00523E37" w:rsidRPr="007916BC" w:rsidRDefault="00523E37" w:rsidP="006C085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784" w:type="dxa"/>
            <w:hideMark/>
          </w:tcPr>
          <w:p w14:paraId="43AA5AD6" w14:textId="77777777" w:rsidR="00523E37" w:rsidRPr="007916BC" w:rsidRDefault="00523E37" w:rsidP="006C085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 w:rsidRPr="007916BC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523E37" w:rsidRPr="007916BC" w14:paraId="0FB9A3D9" w14:textId="77777777" w:rsidTr="006C085B">
        <w:tc>
          <w:tcPr>
            <w:tcW w:w="2250" w:type="dxa"/>
            <w:hideMark/>
          </w:tcPr>
          <w:p w14:paraId="3066B05B" w14:textId="77777777" w:rsidR="00523E37" w:rsidRPr="007916BC" w:rsidRDefault="00523E37" w:rsidP="006C085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916B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6E885152" w14:textId="77777777" w:rsidR="00523E37" w:rsidRPr="007916BC" w:rsidRDefault="00523E37" w:rsidP="006C085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784" w:type="dxa"/>
            <w:hideMark/>
          </w:tcPr>
          <w:p w14:paraId="7EA4B4D1" w14:textId="77777777" w:rsidR="00523E37" w:rsidRPr="007916BC" w:rsidRDefault="00523E37" w:rsidP="006C085B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916BC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7916BC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</w:tbl>
    <w:p w14:paraId="2E05FA42" w14:textId="5C1F659E" w:rsidR="005A7499" w:rsidRPr="007916BC" w:rsidRDefault="005A7499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eastAsia="x-none"/>
        </w:rPr>
      </w:pPr>
    </w:p>
    <w:p w14:paraId="3B8A3D8F" w14:textId="77777777" w:rsidR="005A7499" w:rsidRPr="007916BC" w:rsidRDefault="005A7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  <w:cs/>
          <w:lang w:eastAsia="x-none"/>
        </w:rPr>
      </w:pPr>
      <w:r w:rsidRPr="007916BC">
        <w:rPr>
          <w:rFonts w:ascii="Angsana New" w:hAnsi="Angsana New"/>
          <w:b/>
          <w:bCs/>
          <w:sz w:val="30"/>
          <w:szCs w:val="30"/>
          <w:cs/>
          <w:lang w:eastAsia="x-none"/>
        </w:rPr>
        <w:br w:type="page"/>
      </w:r>
    </w:p>
    <w:p w14:paraId="5F6C2D7E" w14:textId="3856B0A5" w:rsidR="006B56EB" w:rsidRPr="007916BC" w:rsidRDefault="006B56EB" w:rsidP="008C2226">
      <w:pPr>
        <w:pStyle w:val="Heading5"/>
        <w:numPr>
          <w:ilvl w:val="0"/>
          <w:numId w:val="18"/>
        </w:numPr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  <w:lang w:val="en-US"/>
        </w:rPr>
      </w:pPr>
      <w:r w:rsidRPr="007916BC">
        <w:rPr>
          <w:rFonts w:ascii="Angsana New" w:hAnsi="Angsana New" w:hint="cs"/>
          <w:sz w:val="30"/>
          <w:szCs w:val="30"/>
          <w:cs/>
          <w:lang w:val="en-US"/>
        </w:rPr>
        <w:lastRenderedPageBreak/>
        <w:t>ภาระผูกพันกับบุคคลหรือกิจการที่ไม่เกี่ยวข้องกัน</w:t>
      </w:r>
    </w:p>
    <w:p w14:paraId="7EA0DFC0" w14:textId="77777777" w:rsidR="00523E37" w:rsidRPr="007916BC" w:rsidRDefault="00523E37" w:rsidP="00523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10"/>
        </w:tabs>
        <w:spacing w:line="240" w:lineRule="auto"/>
        <w:ind w:left="1260"/>
        <w:jc w:val="both"/>
        <w:rPr>
          <w:rFonts w:ascii="Angsana New" w:hAnsi="Angsana New"/>
          <w:b/>
          <w:bCs/>
          <w:sz w:val="30"/>
          <w:szCs w:val="30"/>
        </w:rPr>
      </w:pPr>
    </w:p>
    <w:tbl>
      <w:tblPr>
        <w:tblW w:w="92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17"/>
        <w:gridCol w:w="2192"/>
        <w:gridCol w:w="266"/>
        <w:gridCol w:w="1914"/>
      </w:tblGrid>
      <w:tr w:rsidR="00523E37" w:rsidRPr="007916BC" w14:paraId="0E1252A6" w14:textId="77777777" w:rsidTr="0081420E">
        <w:trPr>
          <w:trHeight w:val="440"/>
        </w:trPr>
        <w:tc>
          <w:tcPr>
            <w:tcW w:w="2647" w:type="pct"/>
          </w:tcPr>
          <w:p w14:paraId="7CB4BEAF" w14:textId="73693CC9" w:rsidR="00523E37" w:rsidRPr="007916B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16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3F60FF" w:rsidRPr="007916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0B7229" w:rsidRPr="007916B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="003F60FF" w:rsidRPr="007916B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7916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6B56EB" w:rsidRPr="007916B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6</w:t>
            </w:r>
            <w:r w:rsidRPr="007916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7916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</w:p>
        </w:tc>
        <w:tc>
          <w:tcPr>
            <w:tcW w:w="1180" w:type="pct"/>
          </w:tcPr>
          <w:p w14:paraId="3D043C2E" w14:textId="77777777" w:rsidR="00523E37" w:rsidRPr="007916BC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68" w:right="-100" w:hanging="17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3" w:type="pct"/>
          </w:tcPr>
          <w:p w14:paraId="66858D3F" w14:textId="77777777" w:rsidR="00523E37" w:rsidRPr="007916BC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pct"/>
          </w:tcPr>
          <w:p w14:paraId="2C88903E" w14:textId="77777777" w:rsidR="00523E37" w:rsidRPr="007916BC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23E37" w:rsidRPr="007916BC" w14:paraId="7FF42E3E" w14:textId="77777777" w:rsidTr="00304C15">
        <w:trPr>
          <w:trHeight w:val="434"/>
        </w:trPr>
        <w:tc>
          <w:tcPr>
            <w:tcW w:w="2647" w:type="pct"/>
          </w:tcPr>
          <w:p w14:paraId="6FF95FA7" w14:textId="77777777" w:rsidR="00523E37" w:rsidRPr="007916BC" w:rsidRDefault="00523E37" w:rsidP="006C08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53" w:type="pct"/>
            <w:gridSpan w:val="3"/>
          </w:tcPr>
          <w:p w14:paraId="4CD77018" w14:textId="77777777" w:rsidR="00523E37" w:rsidRPr="007916BC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16B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523E37" w:rsidRPr="007916BC" w14:paraId="0CDC5D35" w14:textId="77777777" w:rsidTr="0081420E">
        <w:trPr>
          <w:trHeight w:val="440"/>
        </w:trPr>
        <w:tc>
          <w:tcPr>
            <w:tcW w:w="2647" w:type="pct"/>
          </w:tcPr>
          <w:p w14:paraId="559F0572" w14:textId="77777777" w:rsidR="00523E37" w:rsidRPr="007916BC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916B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180" w:type="pct"/>
          </w:tcPr>
          <w:p w14:paraId="50A0C93E" w14:textId="77777777" w:rsidR="00523E37" w:rsidRPr="007916BC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43553FC4" w14:textId="77777777" w:rsidR="00523E37" w:rsidRPr="007916BC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pct"/>
          </w:tcPr>
          <w:p w14:paraId="387C1FCA" w14:textId="3E69F9D6" w:rsidR="00523E37" w:rsidRPr="007916BC" w:rsidRDefault="00523E37" w:rsidP="006C085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D618E" w:rsidRPr="007916BC" w14:paraId="62599FB1" w14:textId="77777777" w:rsidTr="0081420E">
        <w:trPr>
          <w:trHeight w:val="418"/>
        </w:trPr>
        <w:tc>
          <w:tcPr>
            <w:tcW w:w="2647" w:type="pct"/>
          </w:tcPr>
          <w:p w14:paraId="7A9432D2" w14:textId="328038A1" w:rsidR="004D618E" w:rsidRPr="007916BC" w:rsidRDefault="004D618E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 w:firstLine="2"/>
              <w:rPr>
                <w:rFonts w:ascii="Angsana New" w:hAnsi="Angsana New"/>
                <w:sz w:val="30"/>
                <w:szCs w:val="30"/>
                <w:cs/>
              </w:rPr>
            </w:pPr>
            <w:r w:rsidRPr="007916BC">
              <w:rPr>
                <w:rFonts w:ascii="Angsana New" w:hAnsi="Angsana New" w:hint="cs"/>
                <w:sz w:val="30"/>
                <w:szCs w:val="30"/>
                <w:cs/>
              </w:rPr>
              <w:t>เครื่องจักรและอุปกรณ์</w:t>
            </w:r>
          </w:p>
        </w:tc>
        <w:tc>
          <w:tcPr>
            <w:tcW w:w="1180" w:type="pct"/>
          </w:tcPr>
          <w:p w14:paraId="226EA3EB" w14:textId="1B2F4943" w:rsidR="004D618E" w:rsidRPr="007916BC" w:rsidRDefault="00A75352" w:rsidP="009E3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0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574</w:t>
            </w:r>
          </w:p>
        </w:tc>
        <w:tc>
          <w:tcPr>
            <w:tcW w:w="143" w:type="pct"/>
          </w:tcPr>
          <w:p w14:paraId="09932B24" w14:textId="77777777" w:rsidR="004D618E" w:rsidRPr="007916BC" w:rsidRDefault="004D618E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pct"/>
          </w:tcPr>
          <w:p w14:paraId="6DEAC377" w14:textId="55BD3219" w:rsidR="004D618E" w:rsidRPr="007916BC" w:rsidRDefault="00682BFE" w:rsidP="009E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</w:tabs>
              <w:spacing w:line="240" w:lineRule="auto"/>
              <w:ind w:left="611" w:right="313" w:hanging="45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016DE8" w:rsidRPr="007916BC" w14:paraId="4FF0817E" w14:textId="77777777" w:rsidTr="0081420E">
        <w:trPr>
          <w:trHeight w:val="428"/>
        </w:trPr>
        <w:tc>
          <w:tcPr>
            <w:tcW w:w="2647" w:type="pct"/>
          </w:tcPr>
          <w:p w14:paraId="722B40BD" w14:textId="77777777" w:rsidR="00016DE8" w:rsidRPr="007916BC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916BC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0" w:type="pct"/>
            <w:tcBorders>
              <w:top w:val="single" w:sz="4" w:space="0" w:color="auto"/>
              <w:bottom w:val="double" w:sz="4" w:space="0" w:color="auto"/>
            </w:tcBorders>
          </w:tcPr>
          <w:p w14:paraId="005F9590" w14:textId="58117782" w:rsidR="00016DE8" w:rsidRPr="007916BC" w:rsidRDefault="00A75352" w:rsidP="009E3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30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16BC">
              <w:rPr>
                <w:rFonts w:ascii="Angsana New" w:hAnsi="Angsana New"/>
                <w:b/>
                <w:bCs/>
                <w:sz w:val="30"/>
                <w:szCs w:val="30"/>
              </w:rPr>
              <w:t>574</w:t>
            </w:r>
          </w:p>
        </w:tc>
        <w:tc>
          <w:tcPr>
            <w:tcW w:w="143" w:type="pct"/>
          </w:tcPr>
          <w:p w14:paraId="6DF97560" w14:textId="77777777" w:rsidR="00016DE8" w:rsidRPr="007916BC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30" w:type="pct"/>
            <w:tcBorders>
              <w:top w:val="single" w:sz="4" w:space="0" w:color="auto"/>
              <w:bottom w:val="double" w:sz="4" w:space="0" w:color="auto"/>
            </w:tcBorders>
          </w:tcPr>
          <w:p w14:paraId="1618C955" w14:textId="5637D14E" w:rsidR="00016DE8" w:rsidRPr="007916BC" w:rsidRDefault="00682BFE" w:rsidP="009E39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1"/>
              </w:tabs>
              <w:spacing w:line="240" w:lineRule="auto"/>
              <w:ind w:left="611" w:right="313" w:hanging="45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16BC">
              <w:rPr>
                <w:rFonts w:ascii="Angsana New" w:hAnsi="Angsana New"/>
                <w:b/>
                <w:bCs/>
                <w:sz w:val="30"/>
                <w:szCs w:val="30"/>
              </w:rPr>
              <w:t>-</w:t>
            </w:r>
          </w:p>
        </w:tc>
      </w:tr>
      <w:tr w:rsidR="00016DE8" w:rsidRPr="007916BC" w14:paraId="24B7C519" w14:textId="77777777" w:rsidTr="0081420E">
        <w:trPr>
          <w:trHeight w:val="336"/>
        </w:trPr>
        <w:tc>
          <w:tcPr>
            <w:tcW w:w="2647" w:type="pct"/>
          </w:tcPr>
          <w:p w14:paraId="58A4A0C7" w14:textId="77777777" w:rsidR="00016DE8" w:rsidRPr="007916BC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80" w:type="pct"/>
            <w:tcBorders>
              <w:top w:val="single" w:sz="4" w:space="0" w:color="auto"/>
            </w:tcBorders>
          </w:tcPr>
          <w:p w14:paraId="3EB8E29C" w14:textId="77777777" w:rsidR="00016DE8" w:rsidRPr="007916BC" w:rsidRDefault="00016DE8" w:rsidP="009E3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  <w:tab w:val="decimal" w:pos="851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3" w:type="pct"/>
          </w:tcPr>
          <w:p w14:paraId="55DA5F3A" w14:textId="77777777" w:rsidR="00016DE8" w:rsidRPr="007916BC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030" w:type="pct"/>
            <w:tcBorders>
              <w:top w:val="single" w:sz="4" w:space="0" w:color="auto"/>
            </w:tcBorders>
          </w:tcPr>
          <w:p w14:paraId="358404C5" w14:textId="77777777" w:rsidR="00016DE8" w:rsidRPr="007916BC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016DE8" w:rsidRPr="007916BC" w14:paraId="6F2F2127" w14:textId="77777777" w:rsidTr="0081420E">
        <w:trPr>
          <w:trHeight w:val="440"/>
        </w:trPr>
        <w:tc>
          <w:tcPr>
            <w:tcW w:w="2647" w:type="pct"/>
          </w:tcPr>
          <w:p w14:paraId="39110728" w14:textId="77777777" w:rsidR="00016DE8" w:rsidRPr="007916BC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180" w:type="pct"/>
          </w:tcPr>
          <w:p w14:paraId="5D4C5069" w14:textId="77777777" w:rsidR="00016DE8" w:rsidRPr="007916BC" w:rsidRDefault="00016DE8" w:rsidP="009E3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  <w:tab w:val="decimal" w:pos="851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3" w:type="pct"/>
          </w:tcPr>
          <w:p w14:paraId="53B5C5E7" w14:textId="77777777" w:rsidR="00016DE8" w:rsidRPr="007916BC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pct"/>
          </w:tcPr>
          <w:p w14:paraId="7F760F1F" w14:textId="77777777" w:rsidR="00016DE8" w:rsidRPr="007916BC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08" w:right="-110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16DE8" w:rsidRPr="007916BC" w14:paraId="005BC1BB" w14:textId="77777777" w:rsidTr="0081420E">
        <w:trPr>
          <w:trHeight w:val="418"/>
        </w:trPr>
        <w:tc>
          <w:tcPr>
            <w:tcW w:w="2647" w:type="pct"/>
          </w:tcPr>
          <w:p w14:paraId="7E17CFF9" w14:textId="77777777" w:rsidR="00016DE8" w:rsidRPr="007916BC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916BC">
              <w:rPr>
                <w:rFonts w:ascii="Angsana New" w:hAnsi="Angsana New"/>
                <w:sz w:val="30"/>
                <w:szCs w:val="30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1180" w:type="pct"/>
          </w:tcPr>
          <w:p w14:paraId="72927891" w14:textId="0CCCEA3C" w:rsidR="00016DE8" w:rsidRPr="007916BC" w:rsidRDefault="00A75352" w:rsidP="009E3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120,857</w:t>
            </w:r>
          </w:p>
        </w:tc>
        <w:tc>
          <w:tcPr>
            <w:tcW w:w="143" w:type="pct"/>
          </w:tcPr>
          <w:p w14:paraId="78284F47" w14:textId="77777777" w:rsidR="00016DE8" w:rsidRPr="007916BC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pct"/>
          </w:tcPr>
          <w:p w14:paraId="3D7659B1" w14:textId="136DC347" w:rsidR="00016DE8" w:rsidRPr="007916BC" w:rsidRDefault="001E452C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115,722</w:t>
            </w:r>
          </w:p>
        </w:tc>
      </w:tr>
      <w:tr w:rsidR="00016DE8" w:rsidRPr="007916BC" w14:paraId="05AC6AA0" w14:textId="77777777" w:rsidTr="0081420E">
        <w:trPr>
          <w:trHeight w:val="418"/>
        </w:trPr>
        <w:tc>
          <w:tcPr>
            <w:tcW w:w="2647" w:type="pct"/>
          </w:tcPr>
          <w:p w14:paraId="5B23E206" w14:textId="77777777" w:rsidR="00016DE8" w:rsidRPr="007916BC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916BC">
              <w:rPr>
                <w:rFonts w:ascii="Angsana New" w:hAnsi="Angsana New" w:hint="cs"/>
                <w:sz w:val="30"/>
                <w:szCs w:val="30"/>
                <w:cs/>
              </w:rPr>
              <w:t>ภาระผูกพันตามสัญญาเช่าระยะสั้นและ</w:t>
            </w:r>
          </w:p>
        </w:tc>
        <w:tc>
          <w:tcPr>
            <w:tcW w:w="1180" w:type="pct"/>
          </w:tcPr>
          <w:p w14:paraId="0AA2D7C7" w14:textId="5AAA8FFA" w:rsidR="00016DE8" w:rsidRPr="007916BC" w:rsidRDefault="00016DE8" w:rsidP="009E3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3" w:type="pct"/>
          </w:tcPr>
          <w:p w14:paraId="243C95C2" w14:textId="77777777" w:rsidR="00016DE8" w:rsidRPr="007916BC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pct"/>
          </w:tcPr>
          <w:p w14:paraId="4349EA40" w14:textId="00FF822B" w:rsidR="00016DE8" w:rsidRPr="007916BC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16DE8" w:rsidRPr="007916BC" w14:paraId="5E05DCDE" w14:textId="77777777" w:rsidTr="0081420E">
        <w:trPr>
          <w:trHeight w:val="423"/>
        </w:trPr>
        <w:tc>
          <w:tcPr>
            <w:tcW w:w="2647" w:type="pct"/>
          </w:tcPr>
          <w:p w14:paraId="428339A4" w14:textId="77777777" w:rsidR="00016DE8" w:rsidRPr="007916BC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916BC">
              <w:rPr>
                <w:rFonts w:ascii="Angsana New" w:hAnsi="Angsana New" w:hint="cs"/>
                <w:sz w:val="30"/>
                <w:szCs w:val="30"/>
                <w:cs/>
              </w:rPr>
              <w:t xml:space="preserve">   สัญญาเช่าสินทรัพย์ที่มีมูลค่าต่ำ</w:t>
            </w:r>
          </w:p>
        </w:tc>
        <w:tc>
          <w:tcPr>
            <w:tcW w:w="1180" w:type="pct"/>
          </w:tcPr>
          <w:p w14:paraId="3F47274A" w14:textId="5C625424" w:rsidR="00016DE8" w:rsidRPr="007916BC" w:rsidRDefault="00A75352" w:rsidP="009E3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1,823</w:t>
            </w:r>
          </w:p>
        </w:tc>
        <w:tc>
          <w:tcPr>
            <w:tcW w:w="143" w:type="pct"/>
          </w:tcPr>
          <w:p w14:paraId="27BB0C23" w14:textId="77777777" w:rsidR="00016DE8" w:rsidRPr="007916BC" w:rsidRDefault="00016DE8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pct"/>
          </w:tcPr>
          <w:p w14:paraId="4DCD74C7" w14:textId="6495F066" w:rsidR="00016DE8" w:rsidRPr="007916BC" w:rsidRDefault="00A138AF" w:rsidP="0020706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457</w:t>
            </w:r>
          </w:p>
        </w:tc>
      </w:tr>
      <w:tr w:rsidR="00595EA0" w:rsidRPr="007916BC" w14:paraId="15A3DE47" w14:textId="77777777" w:rsidTr="00046B9C">
        <w:trPr>
          <w:trHeight w:val="467"/>
        </w:trPr>
        <w:tc>
          <w:tcPr>
            <w:tcW w:w="2647" w:type="pct"/>
          </w:tcPr>
          <w:p w14:paraId="3D818BE8" w14:textId="30E628A3" w:rsidR="00595EA0" w:rsidRPr="007916BC" w:rsidRDefault="006B56EB" w:rsidP="00595EA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6" w:right="-131"/>
              <w:rPr>
                <w:rFonts w:ascii="Angsana New" w:hAnsi="Angsana New"/>
                <w:sz w:val="30"/>
                <w:szCs w:val="30"/>
                <w:cs/>
              </w:rPr>
            </w:pPr>
            <w:r w:rsidRPr="007916BC">
              <w:rPr>
                <w:rFonts w:ascii="Angsana New" w:hAnsi="Angsana New" w:hint="cs"/>
                <w:sz w:val="30"/>
                <w:szCs w:val="30"/>
                <w:cs/>
              </w:rPr>
              <w:t>เลตเตอร์ออฟเครดิตและ</w:t>
            </w:r>
            <w:r w:rsidR="00595EA0" w:rsidRPr="007916BC">
              <w:rPr>
                <w:rFonts w:ascii="Angsana New" w:hAnsi="Angsana New" w:hint="cs"/>
                <w:sz w:val="30"/>
                <w:szCs w:val="30"/>
                <w:cs/>
              </w:rPr>
              <w:t>สินเชื่อเพื่อการนำเข้า</w:t>
            </w:r>
            <w:r w:rsidRPr="007916BC"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7916BC">
              <w:rPr>
                <w:rFonts w:ascii="Angsana New" w:hAnsi="Angsana New" w:hint="cs"/>
                <w:sz w:val="30"/>
                <w:szCs w:val="30"/>
                <w:cs/>
              </w:rPr>
              <w:t xml:space="preserve">   </w:t>
            </w:r>
            <w:r w:rsidR="00595EA0" w:rsidRPr="007916BC">
              <w:rPr>
                <w:rFonts w:ascii="Angsana New" w:hAnsi="Angsana New" w:hint="cs"/>
                <w:sz w:val="30"/>
                <w:szCs w:val="30"/>
                <w:cs/>
              </w:rPr>
              <w:t>สำหรับซื้อสินค้าและวัสดุที่ยังไม่ได้ใช้</w:t>
            </w:r>
          </w:p>
        </w:tc>
        <w:tc>
          <w:tcPr>
            <w:tcW w:w="1180" w:type="pct"/>
            <w:tcBorders>
              <w:bottom w:val="single" w:sz="4" w:space="0" w:color="auto"/>
            </w:tcBorders>
            <w:vAlign w:val="bottom"/>
          </w:tcPr>
          <w:p w14:paraId="2DE10EBC" w14:textId="161FE63F" w:rsidR="00692659" w:rsidRPr="007916BC" w:rsidRDefault="00A75352" w:rsidP="009E3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517,518</w:t>
            </w:r>
          </w:p>
        </w:tc>
        <w:tc>
          <w:tcPr>
            <w:tcW w:w="143" w:type="pct"/>
          </w:tcPr>
          <w:p w14:paraId="2DFF18C4" w14:textId="77777777" w:rsidR="00595EA0" w:rsidRPr="007916BC" w:rsidRDefault="00595EA0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pct"/>
            <w:tcBorders>
              <w:bottom w:val="single" w:sz="4" w:space="0" w:color="auto"/>
            </w:tcBorders>
          </w:tcPr>
          <w:p w14:paraId="513C0268" w14:textId="77777777" w:rsidR="009922DB" w:rsidRPr="007916BC" w:rsidRDefault="009922DB" w:rsidP="000A4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  <w:p w14:paraId="2E65E235" w14:textId="4B6A3122" w:rsidR="00682BFE" w:rsidRPr="007916BC" w:rsidRDefault="00682BFE" w:rsidP="000A4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  <w:r w:rsidRPr="007916BC">
              <w:rPr>
                <w:rFonts w:ascii="Angsana New" w:hAnsi="Angsana New"/>
                <w:sz w:val="30"/>
                <w:szCs w:val="30"/>
              </w:rPr>
              <w:t>290,6</w:t>
            </w:r>
            <w:r w:rsidR="00A138AF" w:rsidRPr="007916BC">
              <w:rPr>
                <w:rFonts w:ascii="Angsana New" w:hAnsi="Angsana New"/>
                <w:sz w:val="30"/>
                <w:szCs w:val="30"/>
              </w:rPr>
              <w:t>64</w:t>
            </w:r>
          </w:p>
        </w:tc>
      </w:tr>
      <w:tr w:rsidR="0081420E" w:rsidRPr="007916BC" w14:paraId="3F953A93" w14:textId="77777777" w:rsidTr="0081420E">
        <w:trPr>
          <w:trHeight w:val="467"/>
        </w:trPr>
        <w:tc>
          <w:tcPr>
            <w:tcW w:w="2647" w:type="pct"/>
          </w:tcPr>
          <w:p w14:paraId="0708062B" w14:textId="427F356E" w:rsidR="0081420E" w:rsidRPr="007916BC" w:rsidRDefault="0081420E" w:rsidP="0081420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916BC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0" w:type="pct"/>
            <w:tcBorders>
              <w:top w:val="single" w:sz="4" w:space="0" w:color="auto"/>
              <w:bottom w:val="double" w:sz="4" w:space="0" w:color="auto"/>
            </w:tcBorders>
          </w:tcPr>
          <w:p w14:paraId="59E14FF3" w14:textId="1C0A338E" w:rsidR="0081420E" w:rsidRPr="007916BC" w:rsidRDefault="00A75352" w:rsidP="009E398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7"/>
              </w:tabs>
              <w:spacing w:after="0" w:line="240" w:lineRule="auto"/>
              <w:ind w:left="-108" w:right="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16BC">
              <w:rPr>
                <w:rFonts w:ascii="Angsana New" w:hAnsi="Angsana New"/>
                <w:b/>
                <w:bCs/>
                <w:sz w:val="30"/>
                <w:szCs w:val="30"/>
              </w:rPr>
              <w:t>640,198</w:t>
            </w:r>
          </w:p>
        </w:tc>
        <w:tc>
          <w:tcPr>
            <w:tcW w:w="143" w:type="pct"/>
          </w:tcPr>
          <w:p w14:paraId="33C4FD30" w14:textId="77777777" w:rsidR="0081420E" w:rsidRPr="007916BC" w:rsidRDefault="0081420E" w:rsidP="00016DE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30" w:type="pct"/>
            <w:tcBorders>
              <w:top w:val="single" w:sz="4" w:space="0" w:color="auto"/>
              <w:bottom w:val="double" w:sz="4" w:space="0" w:color="auto"/>
            </w:tcBorders>
          </w:tcPr>
          <w:p w14:paraId="2731E119" w14:textId="73E2B8B0" w:rsidR="0081420E" w:rsidRPr="007916BC" w:rsidRDefault="00682BFE" w:rsidP="000A498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7"/>
              </w:tabs>
              <w:spacing w:after="0" w:line="240" w:lineRule="auto"/>
              <w:ind w:left="-108" w:right="-131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916BC">
              <w:rPr>
                <w:rFonts w:ascii="Angsana New" w:hAnsi="Angsana New"/>
                <w:b/>
                <w:bCs/>
                <w:sz w:val="30"/>
                <w:szCs w:val="30"/>
              </w:rPr>
              <w:t>4</w:t>
            </w:r>
            <w:r w:rsidR="001E452C" w:rsidRPr="007916BC">
              <w:rPr>
                <w:rFonts w:ascii="Angsana New" w:hAnsi="Angsana New"/>
                <w:b/>
                <w:bCs/>
                <w:sz w:val="30"/>
                <w:szCs w:val="30"/>
              </w:rPr>
              <w:t>06,843</w:t>
            </w:r>
          </w:p>
        </w:tc>
      </w:tr>
    </w:tbl>
    <w:p w14:paraId="5B52FBB0" w14:textId="77777777" w:rsidR="00CD5AFA" w:rsidRPr="007916BC" w:rsidRDefault="00CD5AFA" w:rsidP="00A34005">
      <w:pPr>
        <w:pStyle w:val="ListParagraph"/>
        <w:tabs>
          <w:tab w:val="clear" w:pos="454"/>
          <w:tab w:val="left" w:pos="720"/>
          <w:tab w:val="left" w:pos="810"/>
          <w:tab w:val="left" w:pos="117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6FC08755" w14:textId="2F1D8268" w:rsidR="0068783E" w:rsidRPr="007916BC" w:rsidRDefault="00523E37" w:rsidP="00DB727B">
      <w:pPr>
        <w:pStyle w:val="ListParagraph"/>
        <w:tabs>
          <w:tab w:val="clear" w:pos="454"/>
          <w:tab w:val="left" w:pos="720"/>
          <w:tab w:val="left" w:pos="810"/>
          <w:tab w:val="left" w:pos="117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916BC">
        <w:rPr>
          <w:rFonts w:ascii="Angsana New" w:hAnsi="Angsana New" w:hint="cs"/>
          <w:sz w:val="30"/>
          <w:szCs w:val="30"/>
          <w:cs/>
        </w:rPr>
        <w:t>กลุ่ม</w:t>
      </w:r>
      <w:r w:rsidRPr="007916BC">
        <w:rPr>
          <w:rFonts w:ascii="Angsana New" w:hAnsi="Angsana New"/>
          <w:sz w:val="30"/>
          <w:szCs w:val="30"/>
          <w:cs/>
        </w:rPr>
        <w:t>บริษัทมีภาระผูกพันภายใต้หนังสือค้ำประกันที่ออกโดยสถาบันการเงิน</w:t>
      </w:r>
      <w:r w:rsidRPr="007916BC">
        <w:rPr>
          <w:rFonts w:ascii="Angsana New" w:hAnsi="Angsana New" w:hint="cs"/>
          <w:sz w:val="30"/>
          <w:szCs w:val="30"/>
          <w:cs/>
        </w:rPr>
        <w:t>หลาย</w:t>
      </w:r>
      <w:r w:rsidRPr="007916BC">
        <w:rPr>
          <w:rFonts w:ascii="Angsana New" w:hAnsi="Angsana New"/>
          <w:sz w:val="30"/>
          <w:szCs w:val="30"/>
          <w:cs/>
        </w:rPr>
        <w:t>แห่งเพื่อการใช้ไฟฟ้า</w:t>
      </w:r>
      <w:r w:rsidR="006B56EB" w:rsidRPr="007916BC">
        <w:rPr>
          <w:rFonts w:ascii="Angsana New" w:hAnsi="Angsana New"/>
          <w:sz w:val="30"/>
          <w:szCs w:val="30"/>
        </w:rPr>
        <w:t xml:space="preserve"> </w:t>
      </w:r>
      <w:r w:rsidRPr="007916BC">
        <w:rPr>
          <w:rFonts w:ascii="Angsana New" w:hAnsi="Angsana New"/>
          <w:sz w:val="30"/>
          <w:szCs w:val="30"/>
          <w:cs/>
        </w:rPr>
        <w:t>เป็นจำนวนเงิน</w:t>
      </w:r>
      <w:r w:rsidR="00A75352" w:rsidRPr="007916BC">
        <w:rPr>
          <w:rFonts w:ascii="Angsana New" w:hAnsi="Angsana New"/>
          <w:sz w:val="30"/>
          <w:szCs w:val="30"/>
        </w:rPr>
        <w:t xml:space="preserve"> 15.</w:t>
      </w:r>
      <w:r w:rsidR="006635CE" w:rsidRPr="007916BC">
        <w:rPr>
          <w:rFonts w:ascii="Angsana New" w:hAnsi="Angsana New"/>
          <w:sz w:val="30"/>
          <w:szCs w:val="30"/>
        </w:rPr>
        <w:t>1</w:t>
      </w:r>
      <w:r w:rsidR="003D296E" w:rsidRPr="007916BC">
        <w:rPr>
          <w:rFonts w:ascii="Angsana New" w:hAnsi="Angsana New" w:hint="cs"/>
          <w:sz w:val="30"/>
          <w:szCs w:val="30"/>
          <w:cs/>
        </w:rPr>
        <w:t xml:space="preserve"> </w:t>
      </w:r>
      <w:r w:rsidRPr="007916BC">
        <w:rPr>
          <w:rFonts w:ascii="Angsana New" w:hAnsi="Angsana New"/>
          <w:sz w:val="30"/>
          <w:szCs w:val="30"/>
          <w:cs/>
        </w:rPr>
        <w:t>ล้านบาท</w:t>
      </w:r>
      <w:r w:rsidRPr="007916BC">
        <w:rPr>
          <w:rFonts w:ascii="Angsana New" w:hAnsi="Angsana New"/>
          <w:sz w:val="30"/>
          <w:szCs w:val="30"/>
        </w:rPr>
        <w:t> </w:t>
      </w:r>
      <w:r w:rsidRPr="007916BC">
        <w:rPr>
          <w:rFonts w:ascii="Angsana New" w:hAnsi="Angsana New"/>
          <w:i/>
          <w:iCs/>
          <w:sz w:val="30"/>
          <w:szCs w:val="30"/>
        </w:rPr>
        <w:t xml:space="preserve">(31 </w:t>
      </w:r>
      <w:r w:rsidRPr="007916BC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7916BC">
        <w:rPr>
          <w:rFonts w:ascii="Angsana New" w:hAnsi="Angsana New"/>
          <w:i/>
          <w:iCs/>
          <w:sz w:val="30"/>
          <w:szCs w:val="30"/>
        </w:rPr>
        <w:t>256</w:t>
      </w:r>
      <w:r w:rsidR="006B56EB" w:rsidRPr="007916BC">
        <w:rPr>
          <w:rFonts w:ascii="Angsana New" w:hAnsi="Angsana New"/>
          <w:i/>
          <w:iCs/>
          <w:sz w:val="30"/>
          <w:szCs w:val="30"/>
        </w:rPr>
        <w:t>5</w:t>
      </w:r>
      <w:r w:rsidRPr="007916BC">
        <w:rPr>
          <w:rFonts w:ascii="Angsana New" w:hAnsi="Angsana New"/>
          <w:i/>
          <w:iCs/>
          <w:sz w:val="30"/>
          <w:szCs w:val="30"/>
        </w:rPr>
        <w:t>:</w:t>
      </w:r>
      <w:r w:rsidR="00A34A98" w:rsidRPr="007916BC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C00AAD" w:rsidRPr="007916BC">
        <w:rPr>
          <w:rFonts w:ascii="Angsana New" w:hAnsi="Angsana New"/>
          <w:i/>
          <w:iCs/>
          <w:sz w:val="30"/>
          <w:szCs w:val="30"/>
        </w:rPr>
        <w:t>1</w:t>
      </w:r>
      <w:r w:rsidR="006B56EB" w:rsidRPr="007916BC">
        <w:rPr>
          <w:rFonts w:ascii="Angsana New" w:hAnsi="Angsana New"/>
          <w:i/>
          <w:iCs/>
          <w:sz w:val="30"/>
          <w:szCs w:val="30"/>
        </w:rPr>
        <w:t>5.1</w:t>
      </w:r>
      <w:r w:rsidR="005A6A3D" w:rsidRPr="007916BC">
        <w:rPr>
          <w:rFonts w:ascii="Angsana New" w:hAnsi="Angsana New"/>
          <w:i/>
          <w:iCs/>
          <w:sz w:val="30"/>
          <w:szCs w:val="30"/>
        </w:rPr>
        <w:t xml:space="preserve"> </w:t>
      </w:r>
      <w:r w:rsidRPr="007916BC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Pr="007916BC">
        <w:rPr>
          <w:rFonts w:ascii="Angsana New" w:hAnsi="Angsana New" w:hint="cs"/>
          <w:sz w:val="30"/>
          <w:szCs w:val="30"/>
          <w:cs/>
        </w:rPr>
        <w:t>และค้ำประกันผลงานเป็นจำนวนเงิน</w:t>
      </w:r>
      <w:bookmarkStart w:id="3" w:name="_Hlk15140898"/>
      <w:r w:rsidR="00A75352" w:rsidRPr="007916BC">
        <w:rPr>
          <w:rFonts w:ascii="Angsana New" w:hAnsi="Angsana New"/>
          <w:sz w:val="30"/>
          <w:szCs w:val="30"/>
        </w:rPr>
        <w:t xml:space="preserve"> 105.</w:t>
      </w:r>
      <w:r w:rsidR="006635CE" w:rsidRPr="007916BC">
        <w:rPr>
          <w:rFonts w:ascii="Angsana New" w:hAnsi="Angsana New"/>
          <w:sz w:val="30"/>
          <w:szCs w:val="30"/>
        </w:rPr>
        <w:t>8</w:t>
      </w:r>
      <w:r w:rsidRPr="007916BC">
        <w:rPr>
          <w:rFonts w:ascii="Angsana New" w:hAnsi="Angsana New"/>
          <w:sz w:val="30"/>
          <w:szCs w:val="30"/>
        </w:rPr>
        <w:t xml:space="preserve"> </w:t>
      </w:r>
      <w:bookmarkEnd w:id="3"/>
      <w:r w:rsidRPr="007916BC">
        <w:rPr>
          <w:rFonts w:ascii="Angsana New" w:hAnsi="Angsana New" w:hint="cs"/>
          <w:sz w:val="30"/>
          <w:szCs w:val="30"/>
          <w:cs/>
        </w:rPr>
        <w:t xml:space="preserve">ล้านบาท </w:t>
      </w:r>
      <w:r w:rsidR="0085721D" w:rsidRPr="007916BC">
        <w:rPr>
          <w:rFonts w:ascii="Angsana New" w:hAnsi="Angsana New"/>
          <w:sz w:val="30"/>
          <w:szCs w:val="30"/>
        </w:rPr>
        <w:br/>
      </w:r>
      <w:r w:rsidRPr="007916BC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7916BC">
        <w:rPr>
          <w:rFonts w:ascii="Angsana New" w:hAnsi="Angsana New"/>
          <w:i/>
          <w:iCs/>
          <w:sz w:val="30"/>
          <w:szCs w:val="30"/>
        </w:rPr>
        <w:t xml:space="preserve">31 </w:t>
      </w:r>
      <w:r w:rsidRPr="007916BC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7916BC">
        <w:rPr>
          <w:rFonts w:ascii="Angsana New" w:hAnsi="Angsana New"/>
          <w:i/>
          <w:iCs/>
          <w:sz w:val="30"/>
          <w:szCs w:val="30"/>
        </w:rPr>
        <w:t>256</w:t>
      </w:r>
      <w:r w:rsidR="006B56EB" w:rsidRPr="007916BC">
        <w:rPr>
          <w:rFonts w:ascii="Angsana New" w:hAnsi="Angsana New"/>
          <w:i/>
          <w:iCs/>
          <w:sz w:val="30"/>
          <w:szCs w:val="30"/>
        </w:rPr>
        <w:t>5</w:t>
      </w:r>
      <w:r w:rsidRPr="007916BC">
        <w:rPr>
          <w:rFonts w:ascii="Angsana New" w:hAnsi="Angsana New"/>
          <w:i/>
          <w:iCs/>
          <w:sz w:val="30"/>
          <w:szCs w:val="30"/>
        </w:rPr>
        <w:t xml:space="preserve">: </w:t>
      </w:r>
      <w:r w:rsidR="006B56EB" w:rsidRPr="007916BC">
        <w:rPr>
          <w:rFonts w:ascii="Angsana New" w:hAnsi="Angsana New"/>
          <w:i/>
          <w:iCs/>
          <w:sz w:val="30"/>
          <w:szCs w:val="30"/>
        </w:rPr>
        <w:t>180.0</w:t>
      </w:r>
      <w:r w:rsidRPr="007916BC">
        <w:rPr>
          <w:rFonts w:ascii="Angsana New" w:hAnsi="Angsana New"/>
          <w:i/>
          <w:iCs/>
          <w:sz w:val="30"/>
          <w:szCs w:val="30"/>
        </w:rPr>
        <w:t xml:space="preserve"> </w:t>
      </w:r>
      <w:r w:rsidRPr="007916BC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  <w:r w:rsidRPr="007916BC">
        <w:rPr>
          <w:rFonts w:ascii="Angsana New" w:hAnsi="Angsana New" w:hint="cs"/>
          <w:sz w:val="30"/>
          <w:szCs w:val="30"/>
          <w:cs/>
        </w:rPr>
        <w:t xml:space="preserve"> </w:t>
      </w:r>
    </w:p>
    <w:p w14:paraId="2B37CDCD" w14:textId="77777777" w:rsidR="00B53CB9" w:rsidRPr="007916BC" w:rsidRDefault="00B53CB9" w:rsidP="00DB727B">
      <w:pPr>
        <w:pStyle w:val="ListParagraph"/>
        <w:tabs>
          <w:tab w:val="clear" w:pos="454"/>
          <w:tab w:val="left" w:pos="720"/>
          <w:tab w:val="left" w:pos="810"/>
          <w:tab w:val="left" w:pos="117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31B9B9E" w14:textId="0FD8D9B4" w:rsidR="00B671FD" w:rsidRPr="007916BC" w:rsidRDefault="00523E37" w:rsidP="000B7229">
      <w:pPr>
        <w:pStyle w:val="ListParagraph"/>
        <w:tabs>
          <w:tab w:val="clear" w:pos="454"/>
          <w:tab w:val="left" w:pos="720"/>
          <w:tab w:val="left" w:pos="810"/>
          <w:tab w:val="left" w:pos="117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7916BC">
        <w:rPr>
          <w:rFonts w:ascii="Angsana New" w:hAnsi="Angsana New"/>
          <w:sz w:val="30"/>
          <w:szCs w:val="30"/>
          <w:cs/>
        </w:rPr>
        <w:t>บริษัทมีภาระผูกพันภายใต้หนังสือค้ำประกันที่ออกโดยสถาบันการเงิน</w:t>
      </w:r>
      <w:r w:rsidRPr="007916BC">
        <w:rPr>
          <w:rFonts w:ascii="Angsana New" w:hAnsi="Angsana New" w:hint="cs"/>
          <w:sz w:val="30"/>
          <w:szCs w:val="30"/>
          <w:cs/>
        </w:rPr>
        <w:t>หลาย</w:t>
      </w:r>
      <w:r w:rsidRPr="007916BC">
        <w:rPr>
          <w:rFonts w:ascii="Angsana New" w:hAnsi="Angsana New"/>
          <w:sz w:val="30"/>
          <w:szCs w:val="30"/>
          <w:cs/>
        </w:rPr>
        <w:t>แ</w:t>
      </w:r>
      <w:r w:rsidRPr="007916BC">
        <w:rPr>
          <w:rFonts w:ascii="Angsana New" w:hAnsi="Angsana New" w:hint="cs"/>
          <w:sz w:val="30"/>
          <w:szCs w:val="30"/>
          <w:cs/>
        </w:rPr>
        <w:t>ห่</w:t>
      </w:r>
      <w:r w:rsidRPr="007916BC">
        <w:rPr>
          <w:rFonts w:ascii="Angsana New" w:hAnsi="Angsana New"/>
          <w:sz w:val="30"/>
          <w:szCs w:val="30"/>
          <w:cs/>
        </w:rPr>
        <w:t>งเพื่อการใช้ไฟฟ้า</w:t>
      </w:r>
      <w:r w:rsidRPr="007916BC">
        <w:rPr>
          <w:rFonts w:ascii="Angsana New" w:hAnsi="Angsana New" w:hint="cs"/>
          <w:sz w:val="30"/>
          <w:szCs w:val="30"/>
          <w:cs/>
        </w:rPr>
        <w:t>เ</w:t>
      </w:r>
      <w:r w:rsidRPr="007916BC">
        <w:rPr>
          <w:rFonts w:ascii="Angsana New" w:hAnsi="Angsana New"/>
          <w:sz w:val="30"/>
          <w:szCs w:val="30"/>
          <w:cs/>
        </w:rPr>
        <w:t>ป็นจำนวนเงิน</w:t>
      </w:r>
      <w:bookmarkStart w:id="4" w:name="_Hlk15140909"/>
      <w:r w:rsidR="00982677" w:rsidRPr="007916BC">
        <w:rPr>
          <w:rFonts w:ascii="Angsana New" w:hAnsi="Angsana New"/>
          <w:sz w:val="30"/>
          <w:szCs w:val="30"/>
        </w:rPr>
        <w:t xml:space="preserve"> </w:t>
      </w:r>
      <w:bookmarkEnd w:id="4"/>
      <w:r w:rsidR="00A138AF" w:rsidRPr="007916BC">
        <w:rPr>
          <w:rFonts w:ascii="Angsana New" w:hAnsi="Angsana New"/>
          <w:sz w:val="30"/>
          <w:szCs w:val="30"/>
        </w:rPr>
        <w:t xml:space="preserve">13.1 </w:t>
      </w:r>
      <w:r w:rsidRPr="007916BC">
        <w:rPr>
          <w:rFonts w:ascii="Angsana New" w:hAnsi="Angsana New"/>
          <w:sz w:val="30"/>
          <w:szCs w:val="30"/>
          <w:cs/>
        </w:rPr>
        <w:t>ล้านบาท</w:t>
      </w:r>
      <w:r w:rsidRPr="007916BC">
        <w:rPr>
          <w:rFonts w:ascii="Angsana New" w:hAnsi="Angsana New"/>
          <w:sz w:val="30"/>
          <w:szCs w:val="30"/>
        </w:rPr>
        <w:t> </w:t>
      </w:r>
      <w:r w:rsidRPr="007916BC">
        <w:rPr>
          <w:rFonts w:ascii="Angsana New" w:hAnsi="Angsana New"/>
          <w:i/>
          <w:iCs/>
          <w:sz w:val="30"/>
          <w:szCs w:val="30"/>
        </w:rPr>
        <w:t>(31</w:t>
      </w:r>
      <w:r w:rsidRPr="007916BC">
        <w:rPr>
          <w:rFonts w:ascii="Angsana New" w:hAnsi="Angsana New" w:hint="cs"/>
          <w:i/>
          <w:iCs/>
          <w:sz w:val="30"/>
          <w:szCs w:val="30"/>
          <w:cs/>
        </w:rPr>
        <w:t xml:space="preserve"> ธันวาคม </w:t>
      </w:r>
      <w:r w:rsidRPr="007916BC">
        <w:rPr>
          <w:rFonts w:ascii="Angsana New" w:hAnsi="Angsana New"/>
          <w:i/>
          <w:iCs/>
          <w:sz w:val="30"/>
          <w:szCs w:val="30"/>
        </w:rPr>
        <w:t>256</w:t>
      </w:r>
      <w:r w:rsidR="006B56EB" w:rsidRPr="007916BC">
        <w:rPr>
          <w:rFonts w:ascii="Angsana New" w:hAnsi="Angsana New"/>
          <w:i/>
          <w:iCs/>
          <w:sz w:val="30"/>
          <w:szCs w:val="30"/>
        </w:rPr>
        <w:t>5</w:t>
      </w:r>
      <w:r w:rsidRPr="007916BC">
        <w:rPr>
          <w:rFonts w:ascii="Angsana New" w:hAnsi="Angsana New"/>
          <w:i/>
          <w:iCs/>
          <w:sz w:val="30"/>
          <w:szCs w:val="30"/>
        </w:rPr>
        <w:t>:</w:t>
      </w:r>
      <w:r w:rsidR="00A34A98" w:rsidRPr="007916BC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C00AAD" w:rsidRPr="007916BC">
        <w:rPr>
          <w:rFonts w:ascii="Angsana New" w:hAnsi="Angsana New"/>
          <w:i/>
          <w:iCs/>
          <w:sz w:val="30"/>
          <w:szCs w:val="30"/>
        </w:rPr>
        <w:t>13.0</w:t>
      </w:r>
      <w:r w:rsidRPr="007916BC">
        <w:rPr>
          <w:rFonts w:ascii="Angsana New" w:hAnsi="Angsana New"/>
          <w:i/>
          <w:iCs/>
          <w:sz w:val="30"/>
          <w:szCs w:val="30"/>
        </w:rPr>
        <w:t xml:space="preserve"> </w:t>
      </w:r>
      <w:r w:rsidRPr="007916BC">
        <w:rPr>
          <w:rFonts w:ascii="Angsana New" w:hAnsi="Angsana New"/>
          <w:i/>
          <w:iCs/>
          <w:sz w:val="30"/>
          <w:szCs w:val="30"/>
          <w:cs/>
        </w:rPr>
        <w:t>ล้านบาท)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Pr="007916BC">
        <w:rPr>
          <w:rFonts w:ascii="Angsana New" w:hAnsi="Angsana New" w:hint="cs"/>
          <w:sz w:val="30"/>
          <w:szCs w:val="30"/>
          <w:cs/>
        </w:rPr>
        <w:t>และค้ำประกันผลงานเป็นจำนวนเงิน</w:t>
      </w:r>
      <w:r w:rsidR="00A138AF" w:rsidRPr="007916BC">
        <w:rPr>
          <w:rFonts w:ascii="Angsana New" w:hAnsi="Angsana New"/>
          <w:sz w:val="30"/>
          <w:szCs w:val="30"/>
        </w:rPr>
        <w:t xml:space="preserve"> 102.6</w:t>
      </w:r>
      <w:r w:rsidR="003D296E" w:rsidRPr="007916BC">
        <w:rPr>
          <w:rFonts w:ascii="Times New Roman" w:hAnsi="Times New Roman" w:cstheme="minorBidi" w:hint="cs"/>
          <w:spacing w:val="8"/>
          <w:sz w:val="22"/>
          <w:cs/>
        </w:rPr>
        <w:t xml:space="preserve"> </w:t>
      </w:r>
      <w:r w:rsidRPr="007916BC">
        <w:rPr>
          <w:rFonts w:ascii="Angsana New" w:hAnsi="Angsana New" w:hint="cs"/>
          <w:sz w:val="30"/>
          <w:szCs w:val="30"/>
          <w:cs/>
        </w:rPr>
        <w:t>ล้านบาท</w:t>
      </w:r>
      <w:r w:rsidR="000B7229" w:rsidRPr="007916BC">
        <w:rPr>
          <w:rFonts w:ascii="Angsana New" w:hAnsi="Angsana New"/>
          <w:sz w:val="30"/>
          <w:szCs w:val="30"/>
        </w:rPr>
        <w:t xml:space="preserve"> </w:t>
      </w:r>
      <w:r w:rsidRPr="007916BC">
        <w:rPr>
          <w:rFonts w:ascii="Angsana New" w:hAnsi="Angsana New" w:hint="cs"/>
          <w:i/>
          <w:iCs/>
          <w:sz w:val="30"/>
          <w:szCs w:val="30"/>
          <w:cs/>
        </w:rPr>
        <w:t>(</w:t>
      </w:r>
      <w:r w:rsidRPr="007916BC">
        <w:rPr>
          <w:rFonts w:ascii="Angsana New" w:hAnsi="Angsana New"/>
          <w:i/>
          <w:iCs/>
          <w:sz w:val="30"/>
          <w:szCs w:val="30"/>
        </w:rPr>
        <w:t xml:space="preserve">31 </w:t>
      </w:r>
      <w:r w:rsidRPr="007916BC">
        <w:rPr>
          <w:rFonts w:ascii="Angsana New" w:hAnsi="Angsana New" w:hint="cs"/>
          <w:i/>
          <w:iCs/>
          <w:sz w:val="30"/>
          <w:szCs w:val="30"/>
          <w:cs/>
        </w:rPr>
        <w:t xml:space="preserve">ธันวาคม </w:t>
      </w:r>
      <w:r w:rsidRPr="007916BC">
        <w:rPr>
          <w:rFonts w:ascii="Angsana New" w:hAnsi="Angsana New"/>
          <w:i/>
          <w:iCs/>
          <w:sz w:val="30"/>
          <w:szCs w:val="30"/>
        </w:rPr>
        <w:t>256</w:t>
      </w:r>
      <w:r w:rsidR="006B56EB" w:rsidRPr="007916BC">
        <w:rPr>
          <w:rFonts w:ascii="Angsana New" w:hAnsi="Angsana New"/>
          <w:i/>
          <w:iCs/>
          <w:sz w:val="30"/>
          <w:szCs w:val="30"/>
        </w:rPr>
        <w:t>5</w:t>
      </w:r>
      <w:r w:rsidRPr="007916BC">
        <w:rPr>
          <w:rFonts w:ascii="Angsana New" w:hAnsi="Angsana New"/>
          <w:i/>
          <w:iCs/>
          <w:sz w:val="30"/>
          <w:szCs w:val="30"/>
        </w:rPr>
        <w:t xml:space="preserve">: </w:t>
      </w:r>
      <w:r w:rsidR="006B56EB" w:rsidRPr="007916BC">
        <w:rPr>
          <w:rFonts w:ascii="Angsana New" w:hAnsi="Angsana New"/>
          <w:i/>
          <w:iCs/>
          <w:sz w:val="30"/>
          <w:szCs w:val="30"/>
        </w:rPr>
        <w:t>177.0</w:t>
      </w:r>
      <w:r w:rsidRPr="007916BC">
        <w:rPr>
          <w:rFonts w:ascii="Angsana New" w:hAnsi="Angsana New"/>
          <w:i/>
          <w:iCs/>
          <w:sz w:val="30"/>
          <w:szCs w:val="30"/>
        </w:rPr>
        <w:t xml:space="preserve"> </w:t>
      </w:r>
      <w:r w:rsidRPr="007916BC">
        <w:rPr>
          <w:rFonts w:ascii="Angsana New" w:hAnsi="Angsana New" w:hint="cs"/>
          <w:i/>
          <w:iCs/>
          <w:sz w:val="30"/>
          <w:szCs w:val="30"/>
          <w:cs/>
        </w:rPr>
        <w:t>ล้านบาท)</w:t>
      </w:r>
    </w:p>
    <w:p w14:paraId="73557AB9" w14:textId="31520C16" w:rsidR="00D44097" w:rsidRPr="007916BC" w:rsidRDefault="00D44097" w:rsidP="00B671FD">
      <w:pPr>
        <w:pStyle w:val="ListParagraph"/>
        <w:tabs>
          <w:tab w:val="clear" w:pos="454"/>
          <w:tab w:val="left" w:pos="720"/>
          <w:tab w:val="left" w:pos="810"/>
          <w:tab w:val="left" w:pos="117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440D338" w14:textId="25799D70" w:rsidR="00287AE4" w:rsidRPr="007916BC" w:rsidRDefault="00D44097" w:rsidP="00287AE4">
      <w:pPr>
        <w:pStyle w:val="ListParagraph"/>
        <w:tabs>
          <w:tab w:val="clear" w:pos="454"/>
          <w:tab w:val="left" w:pos="720"/>
          <w:tab w:val="left" w:pos="810"/>
          <w:tab w:val="left" w:pos="117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7916BC">
        <w:rPr>
          <w:rFonts w:ascii="Angsana New" w:hAnsi="Angsana New" w:hint="cs"/>
          <w:sz w:val="30"/>
          <w:szCs w:val="30"/>
          <w:cs/>
        </w:rPr>
        <w:t>ณ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Pr="007916BC">
        <w:rPr>
          <w:rFonts w:ascii="Angsana New" w:hAnsi="Angsana New" w:hint="cs"/>
          <w:sz w:val="30"/>
          <w:szCs w:val="30"/>
          <w:cs/>
        </w:rPr>
        <w:t>วันที่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="00AB1102" w:rsidRPr="007916BC">
        <w:rPr>
          <w:rFonts w:ascii="Angsana New" w:hAnsi="Angsana New"/>
          <w:sz w:val="30"/>
          <w:szCs w:val="30"/>
        </w:rPr>
        <w:t xml:space="preserve">30 </w:t>
      </w:r>
      <w:r w:rsidR="000B7229" w:rsidRPr="007916BC">
        <w:rPr>
          <w:rFonts w:ascii="Angsana New" w:hAnsi="Angsana New" w:hint="cs"/>
          <w:sz w:val="30"/>
          <w:szCs w:val="30"/>
          <w:cs/>
        </w:rPr>
        <w:t>กันยายน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Pr="007916BC">
        <w:rPr>
          <w:rFonts w:ascii="Angsana New" w:hAnsi="Angsana New"/>
          <w:sz w:val="30"/>
          <w:szCs w:val="30"/>
        </w:rPr>
        <w:t>25</w:t>
      </w:r>
      <w:r w:rsidRPr="007916BC">
        <w:rPr>
          <w:rFonts w:ascii="Angsana New" w:hAnsi="Angsana New"/>
          <w:sz w:val="30"/>
          <w:szCs w:val="30"/>
          <w:cs/>
        </w:rPr>
        <w:t>6</w:t>
      </w:r>
      <w:r w:rsidRPr="007916BC">
        <w:rPr>
          <w:rFonts w:ascii="Angsana New" w:hAnsi="Angsana New"/>
          <w:sz w:val="30"/>
          <w:szCs w:val="30"/>
        </w:rPr>
        <w:t>6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Pr="007916BC">
        <w:rPr>
          <w:rFonts w:ascii="Angsana New" w:hAnsi="Angsana New" w:hint="cs"/>
          <w:sz w:val="30"/>
          <w:szCs w:val="30"/>
          <w:cs/>
        </w:rPr>
        <w:t>บริษัทให้การค้ำประกันทางการเงินแก่หนี้สินของบริษัทย่อยจำนวน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="00A75352" w:rsidRPr="007916BC">
        <w:rPr>
          <w:rFonts w:ascii="Angsana New" w:hAnsi="Angsana New"/>
          <w:sz w:val="30"/>
          <w:szCs w:val="30"/>
        </w:rPr>
        <w:t>247.6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Pr="007916BC">
        <w:rPr>
          <w:rFonts w:ascii="Angsana New" w:hAnsi="Angsana New" w:hint="cs"/>
          <w:sz w:val="30"/>
          <w:szCs w:val="30"/>
          <w:cs/>
        </w:rPr>
        <w:t>ล้านบาท</w:t>
      </w:r>
      <w:r w:rsidRPr="007916BC">
        <w:rPr>
          <w:rFonts w:ascii="Angsana New" w:hAnsi="Angsana New"/>
          <w:i/>
          <w:iCs/>
          <w:sz w:val="30"/>
          <w:szCs w:val="30"/>
          <w:cs/>
        </w:rPr>
        <w:t xml:space="preserve">  </w:t>
      </w:r>
      <w:r w:rsidRPr="007916BC">
        <w:rPr>
          <w:rFonts w:ascii="Angsana New" w:hAnsi="Angsana New"/>
          <w:i/>
          <w:iCs/>
          <w:sz w:val="30"/>
          <w:szCs w:val="30"/>
        </w:rPr>
        <w:br/>
      </w:r>
      <w:r w:rsidRPr="007916BC">
        <w:rPr>
          <w:rFonts w:ascii="Angsana New" w:hAnsi="Angsana New"/>
          <w:i/>
          <w:iCs/>
          <w:sz w:val="30"/>
          <w:szCs w:val="30"/>
          <w:cs/>
        </w:rPr>
        <w:t>(</w:t>
      </w:r>
      <w:r w:rsidRPr="007916BC">
        <w:rPr>
          <w:rFonts w:ascii="Angsana New" w:hAnsi="Angsana New"/>
          <w:i/>
          <w:iCs/>
          <w:sz w:val="30"/>
          <w:szCs w:val="30"/>
        </w:rPr>
        <w:t>31</w:t>
      </w:r>
      <w:r w:rsidRPr="007916BC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7916BC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Pr="007916BC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7916BC">
        <w:rPr>
          <w:rFonts w:ascii="Angsana New" w:hAnsi="Angsana New"/>
          <w:i/>
          <w:iCs/>
          <w:sz w:val="30"/>
          <w:szCs w:val="30"/>
        </w:rPr>
        <w:t>2565</w:t>
      </w:r>
      <w:r w:rsidRPr="007916BC">
        <w:rPr>
          <w:rFonts w:ascii="Angsana New" w:hAnsi="Angsana New"/>
          <w:i/>
          <w:iCs/>
          <w:sz w:val="30"/>
          <w:szCs w:val="30"/>
          <w:cs/>
        </w:rPr>
        <w:t xml:space="preserve">: </w:t>
      </w:r>
      <w:r w:rsidRPr="007916BC">
        <w:rPr>
          <w:rFonts w:ascii="Angsana New" w:hAnsi="Angsana New"/>
          <w:i/>
          <w:iCs/>
          <w:sz w:val="30"/>
          <w:szCs w:val="30"/>
        </w:rPr>
        <w:t xml:space="preserve">250.6 </w:t>
      </w:r>
      <w:r w:rsidRPr="007916BC">
        <w:rPr>
          <w:rFonts w:ascii="Angsana New" w:hAnsi="Angsana New" w:hint="cs"/>
          <w:i/>
          <w:iCs/>
          <w:sz w:val="30"/>
          <w:szCs w:val="30"/>
          <w:cs/>
        </w:rPr>
        <w:t>ล้านบาท</w:t>
      </w:r>
      <w:r w:rsidRPr="007916BC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2BBC47BD" w14:textId="416864A6" w:rsidR="005A7499" w:rsidRPr="007916BC" w:rsidRDefault="005A7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7916BC"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01C483DE" w14:textId="547FCA9D" w:rsidR="00FE2AD8" w:rsidRPr="007916BC" w:rsidRDefault="00FE2AD8" w:rsidP="00FE2AD8">
      <w:pPr>
        <w:pStyle w:val="Heading5"/>
        <w:numPr>
          <w:ilvl w:val="0"/>
          <w:numId w:val="18"/>
        </w:numPr>
        <w:tabs>
          <w:tab w:val="left" w:pos="540"/>
        </w:tabs>
        <w:spacing w:line="240" w:lineRule="auto"/>
        <w:rPr>
          <w:rFonts w:ascii="Angsana New" w:hAnsi="Angsana New"/>
          <w:sz w:val="30"/>
          <w:szCs w:val="30"/>
          <w:lang w:val="en-US"/>
        </w:rPr>
      </w:pPr>
      <w:r w:rsidRPr="007916BC">
        <w:rPr>
          <w:rFonts w:ascii="Angsana New" w:hAnsi="Angsana New" w:hint="cs"/>
          <w:sz w:val="30"/>
          <w:szCs w:val="30"/>
          <w:cs/>
          <w:lang w:val="en-US"/>
        </w:rPr>
        <w:lastRenderedPageBreak/>
        <w:t>เหตุการณ์ภายหลังรอบระยะเวลารายงาน</w:t>
      </w:r>
    </w:p>
    <w:p w14:paraId="24DE5DE3" w14:textId="77777777" w:rsidR="00FE2AD8" w:rsidRPr="007916BC" w:rsidRDefault="00FE2AD8" w:rsidP="00287AE4">
      <w:pPr>
        <w:pStyle w:val="ListParagraph"/>
        <w:tabs>
          <w:tab w:val="clear" w:pos="454"/>
          <w:tab w:val="left" w:pos="720"/>
          <w:tab w:val="left" w:pos="810"/>
          <w:tab w:val="left" w:pos="1170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3CC3881" w14:textId="729026CA" w:rsidR="00FE2AD8" w:rsidRPr="007916BC" w:rsidRDefault="00FE2AD8" w:rsidP="00ED5044">
      <w:pPr>
        <w:ind w:left="360"/>
        <w:jc w:val="thaiDistribute"/>
        <w:rPr>
          <w:rFonts w:ascii="Angsana New" w:hAnsi="Angsana New"/>
          <w:sz w:val="30"/>
          <w:szCs w:val="30"/>
        </w:rPr>
      </w:pPr>
      <w:r w:rsidRPr="007916BC">
        <w:rPr>
          <w:rFonts w:ascii="Angsana New" w:hAnsi="Angsana New" w:hint="cs"/>
          <w:sz w:val="30"/>
          <w:szCs w:val="30"/>
          <w:cs/>
        </w:rPr>
        <w:t>ในการประชุมวิสามัญผู้ถือหุ้นของบริษัท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Pr="007916BC">
        <w:rPr>
          <w:rFonts w:ascii="Angsana New" w:hAnsi="Angsana New" w:hint="cs"/>
          <w:sz w:val="30"/>
          <w:szCs w:val="30"/>
          <w:cs/>
        </w:rPr>
        <w:t>แอลอีเอส พลัส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Pr="007916BC">
        <w:rPr>
          <w:rFonts w:ascii="Angsana New" w:hAnsi="Angsana New" w:hint="cs"/>
          <w:sz w:val="30"/>
          <w:szCs w:val="30"/>
          <w:cs/>
        </w:rPr>
        <w:t>จำกัด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Pr="007916BC">
        <w:rPr>
          <w:rFonts w:ascii="Angsana New" w:hAnsi="Angsana New" w:hint="cs"/>
          <w:sz w:val="30"/>
          <w:szCs w:val="30"/>
          <w:cs/>
        </w:rPr>
        <w:t>ซึ่งเป็นบริษัทย่อยทางอ้อมของบริษัทเมื่อวันที่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="00ED5044" w:rsidRPr="007916BC">
        <w:rPr>
          <w:rFonts w:ascii="Angsana New" w:hAnsi="Angsana New"/>
          <w:sz w:val="30"/>
          <w:szCs w:val="30"/>
        </w:rPr>
        <w:t>17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Pr="007916BC">
        <w:rPr>
          <w:rFonts w:ascii="Angsana New" w:hAnsi="Angsana New" w:hint="cs"/>
          <w:sz w:val="30"/>
          <w:szCs w:val="30"/>
          <w:cs/>
        </w:rPr>
        <w:t>ตุลาคม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="00ED5044" w:rsidRPr="007916BC">
        <w:rPr>
          <w:rFonts w:ascii="Angsana New" w:hAnsi="Angsana New"/>
          <w:sz w:val="30"/>
          <w:szCs w:val="30"/>
        </w:rPr>
        <w:t>25</w:t>
      </w:r>
      <w:r w:rsidR="00ED5044" w:rsidRPr="007916BC">
        <w:rPr>
          <w:rFonts w:ascii="Angsana New" w:hAnsi="Angsana New"/>
          <w:sz w:val="30"/>
          <w:szCs w:val="30"/>
          <w:cs/>
        </w:rPr>
        <w:t>6</w:t>
      </w:r>
      <w:r w:rsidR="00ED5044" w:rsidRPr="007916BC">
        <w:rPr>
          <w:rFonts w:ascii="Angsana New" w:hAnsi="Angsana New"/>
          <w:sz w:val="30"/>
          <w:szCs w:val="30"/>
        </w:rPr>
        <w:t>6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Pr="007916BC">
        <w:rPr>
          <w:rFonts w:ascii="Angsana New" w:hAnsi="Angsana New" w:hint="cs"/>
          <w:sz w:val="30"/>
          <w:szCs w:val="30"/>
          <w:cs/>
        </w:rPr>
        <w:t>ผู้ถือหุ้นมีมติให้เรียกชำระค่าหุ้นสามัญเพิ่มเติมร้อยละ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="00ED5044" w:rsidRPr="007916BC">
        <w:rPr>
          <w:rFonts w:ascii="Angsana New" w:hAnsi="Angsana New"/>
          <w:sz w:val="30"/>
          <w:szCs w:val="30"/>
        </w:rPr>
        <w:t>40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Pr="007916BC">
        <w:rPr>
          <w:rFonts w:ascii="Angsana New" w:hAnsi="Angsana New" w:hint="cs"/>
          <w:sz w:val="30"/>
          <w:szCs w:val="30"/>
          <w:cs/>
        </w:rPr>
        <w:t>ของมูลค่า</w:t>
      </w:r>
      <w:r w:rsidR="009C1537" w:rsidRPr="007916BC">
        <w:rPr>
          <w:rFonts w:ascii="Angsana New" w:hAnsi="Angsana New" w:hint="cs"/>
          <w:sz w:val="30"/>
          <w:szCs w:val="30"/>
          <w:cs/>
        </w:rPr>
        <w:t>ทุนจดทะเบียน</w:t>
      </w:r>
      <w:r w:rsidR="00B62CEB" w:rsidRPr="007916BC">
        <w:rPr>
          <w:rFonts w:ascii="Angsana New" w:hAnsi="Angsana New"/>
          <w:sz w:val="30"/>
          <w:szCs w:val="30"/>
        </w:rPr>
        <w:t xml:space="preserve"> </w:t>
      </w:r>
      <w:r w:rsidRPr="007916BC">
        <w:rPr>
          <w:rFonts w:ascii="Angsana New" w:hAnsi="Angsana New" w:hint="cs"/>
          <w:sz w:val="30"/>
          <w:szCs w:val="30"/>
          <w:cs/>
        </w:rPr>
        <w:t>โดย</w:t>
      </w:r>
      <w:r w:rsidR="00AB236B" w:rsidRPr="00AB236B">
        <w:rPr>
          <w:rFonts w:ascii="Angsana New" w:hAnsi="Angsana New" w:hint="cs"/>
          <w:sz w:val="30"/>
          <w:szCs w:val="30"/>
          <w:cs/>
        </w:rPr>
        <w:t>บริษัท</w:t>
      </w:r>
      <w:r w:rsidR="00AB236B" w:rsidRPr="00AB236B">
        <w:rPr>
          <w:rFonts w:ascii="Angsana New" w:hAnsi="Angsana New"/>
          <w:sz w:val="30"/>
          <w:szCs w:val="30"/>
          <w:cs/>
        </w:rPr>
        <w:t xml:space="preserve"> </w:t>
      </w:r>
      <w:r w:rsidR="00AB236B" w:rsidRPr="00AB236B">
        <w:rPr>
          <w:rFonts w:ascii="Angsana New" w:hAnsi="Angsana New" w:hint="cs"/>
          <w:sz w:val="30"/>
          <w:szCs w:val="30"/>
          <w:cs/>
        </w:rPr>
        <w:t>แอล</w:t>
      </w:r>
      <w:r w:rsidR="00AB236B" w:rsidRPr="00AB236B">
        <w:rPr>
          <w:rFonts w:ascii="Angsana New" w:hAnsi="Angsana New"/>
          <w:sz w:val="30"/>
          <w:szCs w:val="30"/>
          <w:cs/>
        </w:rPr>
        <w:t xml:space="preserve"> </w:t>
      </w:r>
      <w:r w:rsidR="00AB236B" w:rsidRPr="00AB236B">
        <w:rPr>
          <w:rFonts w:ascii="Angsana New" w:hAnsi="Angsana New" w:hint="cs"/>
          <w:sz w:val="30"/>
          <w:szCs w:val="30"/>
          <w:cs/>
        </w:rPr>
        <w:t>แอนด์</w:t>
      </w:r>
      <w:r w:rsidR="00AB236B" w:rsidRPr="00AB236B">
        <w:rPr>
          <w:rFonts w:ascii="Angsana New" w:hAnsi="Angsana New"/>
          <w:sz w:val="30"/>
          <w:szCs w:val="30"/>
          <w:cs/>
        </w:rPr>
        <w:t xml:space="preserve"> </w:t>
      </w:r>
      <w:r w:rsidR="00AB236B" w:rsidRPr="00AB236B">
        <w:rPr>
          <w:rFonts w:ascii="Angsana New" w:hAnsi="Angsana New" w:hint="cs"/>
          <w:sz w:val="30"/>
          <w:szCs w:val="30"/>
          <w:cs/>
        </w:rPr>
        <w:t>อี</w:t>
      </w:r>
      <w:r w:rsidR="00AB236B" w:rsidRPr="00AB236B">
        <w:rPr>
          <w:rFonts w:ascii="Angsana New" w:hAnsi="Angsana New"/>
          <w:sz w:val="30"/>
          <w:szCs w:val="30"/>
          <w:cs/>
        </w:rPr>
        <w:t xml:space="preserve"> </w:t>
      </w:r>
      <w:r w:rsidR="00AB236B" w:rsidRPr="00AB236B">
        <w:rPr>
          <w:rFonts w:ascii="Angsana New" w:hAnsi="Angsana New" w:hint="cs"/>
          <w:sz w:val="30"/>
          <w:szCs w:val="30"/>
          <w:cs/>
        </w:rPr>
        <w:t>โซลิดสเตท</w:t>
      </w:r>
      <w:r w:rsidR="00AB236B" w:rsidRPr="00AB236B">
        <w:rPr>
          <w:rFonts w:ascii="Angsana New" w:hAnsi="Angsana New"/>
          <w:sz w:val="30"/>
          <w:szCs w:val="30"/>
          <w:cs/>
        </w:rPr>
        <w:t xml:space="preserve"> </w:t>
      </w:r>
      <w:r w:rsidR="00AB236B" w:rsidRPr="00AB236B">
        <w:rPr>
          <w:rFonts w:ascii="Angsana New" w:hAnsi="Angsana New" w:hint="cs"/>
          <w:sz w:val="30"/>
          <w:szCs w:val="30"/>
          <w:cs/>
        </w:rPr>
        <w:t>จำกัด</w:t>
      </w:r>
      <w:r w:rsidR="00C23E80">
        <w:rPr>
          <w:rFonts w:ascii="Angsana New" w:hAnsi="Angsana New" w:hint="cs"/>
          <w:sz w:val="30"/>
          <w:szCs w:val="30"/>
          <w:cs/>
        </w:rPr>
        <w:t xml:space="preserve">ซึ่งเป็นบริษัทย่อย </w:t>
      </w:r>
      <w:r w:rsidRPr="007916BC">
        <w:rPr>
          <w:rFonts w:ascii="Angsana New" w:hAnsi="Angsana New" w:hint="cs"/>
          <w:sz w:val="30"/>
          <w:szCs w:val="30"/>
          <w:cs/>
        </w:rPr>
        <w:t>ได้ชำระค่าหุ้นดังกล่าวแล้วเป็นจำนวน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="00ED5044" w:rsidRPr="007916BC">
        <w:rPr>
          <w:rFonts w:ascii="Angsana New" w:hAnsi="Angsana New"/>
          <w:sz w:val="30"/>
          <w:szCs w:val="30"/>
        </w:rPr>
        <w:t>1,999,976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Pr="007916BC">
        <w:rPr>
          <w:rFonts w:ascii="Angsana New" w:hAnsi="Angsana New" w:hint="cs"/>
          <w:sz w:val="30"/>
          <w:szCs w:val="30"/>
          <w:cs/>
        </w:rPr>
        <w:t>บาท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Pr="007916BC">
        <w:rPr>
          <w:rFonts w:ascii="Angsana New" w:hAnsi="Angsana New" w:hint="cs"/>
          <w:sz w:val="30"/>
          <w:szCs w:val="30"/>
          <w:cs/>
        </w:rPr>
        <w:t>เมื่อวันที่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="00ED5044" w:rsidRPr="007916BC">
        <w:rPr>
          <w:rFonts w:ascii="Angsana New" w:hAnsi="Angsana New"/>
          <w:sz w:val="30"/>
          <w:szCs w:val="30"/>
        </w:rPr>
        <w:t>17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Pr="007916BC">
        <w:rPr>
          <w:rFonts w:ascii="Angsana New" w:hAnsi="Angsana New" w:hint="cs"/>
          <w:sz w:val="30"/>
          <w:szCs w:val="30"/>
          <w:cs/>
        </w:rPr>
        <w:t>ตุลาคม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="00ED5044" w:rsidRPr="007916BC">
        <w:rPr>
          <w:rFonts w:ascii="Angsana New" w:hAnsi="Angsana New"/>
          <w:sz w:val="30"/>
          <w:szCs w:val="30"/>
        </w:rPr>
        <w:t>2</w:t>
      </w:r>
      <w:r w:rsidRPr="007916BC">
        <w:rPr>
          <w:rFonts w:ascii="Angsana New" w:hAnsi="Angsana New"/>
          <w:sz w:val="30"/>
          <w:szCs w:val="30"/>
          <w:cs/>
        </w:rPr>
        <w:t>566</w:t>
      </w:r>
      <w:r w:rsidRPr="007916BC">
        <w:rPr>
          <w:rFonts w:ascii="Angsana New" w:hAnsi="Angsana New" w:hint="cs"/>
          <w:sz w:val="30"/>
          <w:szCs w:val="30"/>
          <w:cs/>
        </w:rPr>
        <w:t xml:space="preserve"> </w:t>
      </w:r>
    </w:p>
    <w:p w14:paraId="061A3088" w14:textId="77777777" w:rsidR="00FE2AD8" w:rsidRPr="007916BC" w:rsidRDefault="00FE2AD8" w:rsidP="00ED5044">
      <w:pPr>
        <w:ind w:left="360"/>
        <w:jc w:val="thaiDistribute"/>
        <w:rPr>
          <w:rFonts w:ascii="Angsana New" w:hAnsi="Angsana New"/>
          <w:sz w:val="30"/>
          <w:szCs w:val="30"/>
        </w:rPr>
      </w:pPr>
    </w:p>
    <w:p w14:paraId="6F414827" w14:textId="0AD50D9E" w:rsidR="00FE2AD8" w:rsidRPr="00FE2AD8" w:rsidRDefault="00FE2AD8" w:rsidP="00ED5044">
      <w:pPr>
        <w:ind w:left="360"/>
        <w:jc w:val="thaiDistribute"/>
        <w:rPr>
          <w:rFonts w:ascii="Angsana New" w:hAnsi="Angsana New"/>
          <w:sz w:val="30"/>
          <w:szCs w:val="30"/>
        </w:rPr>
      </w:pPr>
      <w:r w:rsidRPr="007916BC">
        <w:rPr>
          <w:rFonts w:ascii="Angsana New" w:hAnsi="Angsana New" w:hint="cs"/>
          <w:sz w:val="30"/>
          <w:szCs w:val="30"/>
          <w:cs/>
        </w:rPr>
        <w:t>ต่อมาในวันเดียวกันผู้ถือหุ้นมีมติให้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Pr="007916BC">
        <w:rPr>
          <w:rFonts w:ascii="Angsana New" w:hAnsi="Angsana New" w:hint="cs"/>
          <w:sz w:val="30"/>
          <w:szCs w:val="30"/>
          <w:cs/>
        </w:rPr>
        <w:t>บริษัท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Pr="007916BC">
        <w:rPr>
          <w:rFonts w:ascii="Angsana New" w:hAnsi="Angsana New" w:hint="cs"/>
          <w:sz w:val="30"/>
          <w:szCs w:val="30"/>
          <w:cs/>
        </w:rPr>
        <w:t>แอลอีเอส พลัส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Pr="007916BC">
        <w:rPr>
          <w:rFonts w:ascii="Angsana New" w:hAnsi="Angsana New" w:hint="cs"/>
          <w:sz w:val="30"/>
          <w:szCs w:val="30"/>
          <w:cs/>
        </w:rPr>
        <w:t>จำกัด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Pr="007916BC">
        <w:rPr>
          <w:rFonts w:ascii="Angsana New" w:hAnsi="Angsana New" w:hint="cs"/>
          <w:sz w:val="30"/>
          <w:szCs w:val="30"/>
          <w:cs/>
        </w:rPr>
        <w:t>เพิ่มทุนจดทะเบียนจาก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="00ED5044" w:rsidRPr="007916BC">
        <w:rPr>
          <w:rFonts w:ascii="Angsana New" w:hAnsi="Angsana New"/>
          <w:sz w:val="30"/>
          <w:szCs w:val="30"/>
        </w:rPr>
        <w:t>5,000,000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Pr="007916BC">
        <w:rPr>
          <w:rFonts w:ascii="Angsana New" w:hAnsi="Angsana New" w:hint="cs"/>
          <w:sz w:val="30"/>
          <w:szCs w:val="30"/>
          <w:cs/>
        </w:rPr>
        <w:t>บาท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Pr="007916BC">
        <w:rPr>
          <w:rFonts w:ascii="Angsana New" w:hAnsi="Angsana New" w:hint="cs"/>
          <w:sz w:val="30"/>
          <w:szCs w:val="30"/>
          <w:cs/>
        </w:rPr>
        <w:t>เป็น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="00ED5044" w:rsidRPr="007916BC">
        <w:rPr>
          <w:rFonts w:ascii="Angsana New" w:hAnsi="Angsana New"/>
          <w:sz w:val="30"/>
          <w:szCs w:val="30"/>
        </w:rPr>
        <w:t>20,000,000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Pr="007916BC">
        <w:rPr>
          <w:rFonts w:ascii="Angsana New" w:hAnsi="Angsana New" w:hint="cs"/>
          <w:sz w:val="30"/>
          <w:szCs w:val="30"/>
          <w:cs/>
        </w:rPr>
        <w:t>บาท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Pr="007916BC">
        <w:rPr>
          <w:rFonts w:ascii="Angsana New" w:hAnsi="Angsana New" w:hint="cs"/>
          <w:sz w:val="30"/>
          <w:szCs w:val="30"/>
          <w:cs/>
        </w:rPr>
        <w:t>โดยออกหุ้นสามัญใหม่จำนวน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="00ED5044" w:rsidRPr="007916BC">
        <w:rPr>
          <w:rFonts w:ascii="Angsana New" w:hAnsi="Angsana New"/>
          <w:sz w:val="30"/>
          <w:szCs w:val="30"/>
        </w:rPr>
        <w:t>3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Pr="007916BC">
        <w:rPr>
          <w:rFonts w:ascii="Angsana New" w:hAnsi="Angsana New" w:hint="cs"/>
          <w:sz w:val="30"/>
          <w:szCs w:val="30"/>
          <w:cs/>
        </w:rPr>
        <w:t>ล้านหุ้น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Pr="007916BC">
        <w:rPr>
          <w:rFonts w:ascii="Angsana New" w:hAnsi="Angsana New" w:hint="cs"/>
          <w:sz w:val="30"/>
          <w:szCs w:val="30"/>
          <w:cs/>
        </w:rPr>
        <w:t>มูลค่าที่ตราไว้หุ้นละ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="00ED5044" w:rsidRPr="007916BC">
        <w:rPr>
          <w:rFonts w:ascii="Angsana New" w:hAnsi="Angsana New"/>
          <w:sz w:val="30"/>
          <w:szCs w:val="30"/>
        </w:rPr>
        <w:t>5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Pr="007916BC">
        <w:rPr>
          <w:rFonts w:ascii="Angsana New" w:hAnsi="Angsana New" w:hint="cs"/>
          <w:sz w:val="30"/>
          <w:szCs w:val="30"/>
          <w:cs/>
        </w:rPr>
        <w:t>บาท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Pr="007916BC">
        <w:rPr>
          <w:rFonts w:ascii="Angsana New" w:hAnsi="Angsana New" w:hint="cs"/>
          <w:sz w:val="30"/>
          <w:szCs w:val="30"/>
          <w:cs/>
        </w:rPr>
        <w:t>ซึ่งบริษัท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Pr="007916BC">
        <w:rPr>
          <w:rFonts w:ascii="Angsana New" w:hAnsi="Angsana New" w:hint="cs"/>
          <w:sz w:val="30"/>
          <w:szCs w:val="30"/>
          <w:cs/>
        </w:rPr>
        <w:t>แอลอีเอส พลัส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Pr="007916BC">
        <w:rPr>
          <w:rFonts w:ascii="Angsana New" w:hAnsi="Angsana New" w:hint="cs"/>
          <w:sz w:val="30"/>
          <w:szCs w:val="30"/>
          <w:cs/>
        </w:rPr>
        <w:t>จำกัด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Pr="007916BC">
        <w:rPr>
          <w:rFonts w:ascii="Angsana New" w:hAnsi="Angsana New" w:hint="cs"/>
          <w:sz w:val="30"/>
          <w:szCs w:val="30"/>
          <w:cs/>
        </w:rPr>
        <w:t>ได้จดทะเบียนเพิ่มทุนกับกระทรวงพาณิชย์เมื่อวันที่</w:t>
      </w:r>
      <w:r w:rsidR="00ED5044" w:rsidRPr="007916BC">
        <w:rPr>
          <w:rFonts w:ascii="Angsana New" w:hAnsi="Angsana New"/>
          <w:sz w:val="30"/>
          <w:szCs w:val="30"/>
        </w:rPr>
        <w:t xml:space="preserve"> 19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Pr="007916BC">
        <w:rPr>
          <w:rFonts w:ascii="Angsana New" w:hAnsi="Angsana New" w:hint="cs"/>
          <w:sz w:val="30"/>
          <w:szCs w:val="30"/>
          <w:cs/>
        </w:rPr>
        <w:t>ตุลาคม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="00ED5044" w:rsidRPr="007916BC">
        <w:rPr>
          <w:rFonts w:ascii="Angsana New" w:hAnsi="Angsana New"/>
          <w:sz w:val="30"/>
          <w:szCs w:val="30"/>
        </w:rPr>
        <w:t>2566</w:t>
      </w:r>
      <w:r w:rsidRPr="007916BC">
        <w:rPr>
          <w:rFonts w:ascii="Angsana New" w:hAnsi="Angsana New"/>
          <w:sz w:val="30"/>
          <w:szCs w:val="30"/>
          <w:cs/>
        </w:rPr>
        <w:t xml:space="preserve">  </w:t>
      </w:r>
      <w:r w:rsidRPr="007916BC">
        <w:rPr>
          <w:rFonts w:ascii="Angsana New" w:hAnsi="Angsana New" w:hint="cs"/>
          <w:sz w:val="30"/>
          <w:szCs w:val="30"/>
          <w:cs/>
        </w:rPr>
        <w:t>และเรียกชำระค่าหุ้นสามัญที่ออกใหม่ในสัดส่วนร้อยละ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="00ED5044" w:rsidRPr="007916BC">
        <w:rPr>
          <w:rFonts w:ascii="Angsana New" w:hAnsi="Angsana New"/>
          <w:sz w:val="30"/>
          <w:szCs w:val="30"/>
        </w:rPr>
        <w:t>100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Pr="007916BC">
        <w:rPr>
          <w:rFonts w:ascii="Angsana New" w:hAnsi="Angsana New" w:hint="cs"/>
          <w:sz w:val="30"/>
          <w:szCs w:val="30"/>
          <w:cs/>
        </w:rPr>
        <w:t>เป็นจำนวนเงิน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="00ED5044" w:rsidRPr="007916BC">
        <w:rPr>
          <w:rFonts w:ascii="Angsana New" w:hAnsi="Angsana New"/>
          <w:sz w:val="30"/>
          <w:szCs w:val="30"/>
        </w:rPr>
        <w:t>15,000,000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Pr="007916BC">
        <w:rPr>
          <w:rFonts w:ascii="Angsana New" w:hAnsi="Angsana New" w:hint="cs"/>
          <w:sz w:val="30"/>
          <w:szCs w:val="30"/>
          <w:cs/>
        </w:rPr>
        <w:t>บาท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Pr="007916BC">
        <w:rPr>
          <w:rFonts w:ascii="Angsana New" w:hAnsi="Angsana New" w:hint="cs"/>
          <w:sz w:val="30"/>
          <w:szCs w:val="30"/>
          <w:cs/>
        </w:rPr>
        <w:t>ทั้งนี้บริษัท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Pr="007916BC">
        <w:rPr>
          <w:rFonts w:ascii="Angsana New" w:hAnsi="Angsana New" w:hint="cs"/>
          <w:sz w:val="30"/>
          <w:szCs w:val="30"/>
          <w:cs/>
        </w:rPr>
        <w:t>แอล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Pr="007916BC">
        <w:rPr>
          <w:rFonts w:ascii="Angsana New" w:hAnsi="Angsana New" w:hint="cs"/>
          <w:sz w:val="30"/>
          <w:szCs w:val="30"/>
          <w:cs/>
        </w:rPr>
        <w:t>แอนด์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Pr="007916BC">
        <w:rPr>
          <w:rFonts w:ascii="Angsana New" w:hAnsi="Angsana New" w:hint="cs"/>
          <w:sz w:val="30"/>
          <w:szCs w:val="30"/>
          <w:cs/>
        </w:rPr>
        <w:t>อี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Pr="007916BC">
        <w:rPr>
          <w:rFonts w:ascii="Angsana New" w:hAnsi="Angsana New" w:hint="cs"/>
          <w:sz w:val="30"/>
          <w:szCs w:val="30"/>
          <w:cs/>
        </w:rPr>
        <w:t>โซลิด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Pr="007916BC">
        <w:rPr>
          <w:rFonts w:ascii="Angsana New" w:hAnsi="Angsana New" w:hint="cs"/>
          <w:sz w:val="30"/>
          <w:szCs w:val="30"/>
          <w:cs/>
        </w:rPr>
        <w:t>สเตท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Pr="007916BC">
        <w:rPr>
          <w:rFonts w:ascii="Angsana New" w:hAnsi="Angsana New" w:hint="cs"/>
          <w:sz w:val="30"/>
          <w:szCs w:val="30"/>
          <w:cs/>
        </w:rPr>
        <w:t>จำกัดซึ่งเป็นบริษัทย่อยของบริษัทได้ชำระค่าหุ้นสามัญเพิ่มทุนดังกล่าวแล้วเป็นจำนวน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="00ED5044" w:rsidRPr="007916BC">
        <w:rPr>
          <w:rFonts w:ascii="Angsana New" w:hAnsi="Angsana New"/>
          <w:sz w:val="30"/>
          <w:szCs w:val="30"/>
        </w:rPr>
        <w:t>1</w:t>
      </w:r>
      <w:r w:rsidRPr="007916BC">
        <w:rPr>
          <w:rFonts w:ascii="Angsana New" w:hAnsi="Angsana New"/>
          <w:sz w:val="30"/>
          <w:szCs w:val="30"/>
          <w:cs/>
        </w:rPr>
        <w:t>4</w:t>
      </w:r>
      <w:r w:rsidRPr="007916BC">
        <w:rPr>
          <w:rFonts w:ascii="Angsana New" w:hAnsi="Angsana New"/>
          <w:sz w:val="30"/>
          <w:szCs w:val="30"/>
        </w:rPr>
        <w:t>,</w:t>
      </w:r>
      <w:r w:rsidRPr="007916BC">
        <w:rPr>
          <w:rFonts w:ascii="Angsana New" w:hAnsi="Angsana New"/>
          <w:sz w:val="30"/>
          <w:szCs w:val="30"/>
          <w:cs/>
        </w:rPr>
        <w:t>999</w:t>
      </w:r>
      <w:r w:rsidRPr="007916BC">
        <w:rPr>
          <w:rFonts w:ascii="Angsana New" w:hAnsi="Angsana New"/>
          <w:sz w:val="30"/>
          <w:szCs w:val="30"/>
        </w:rPr>
        <w:t>,</w:t>
      </w:r>
      <w:r w:rsidR="00ED5044" w:rsidRPr="007916BC">
        <w:rPr>
          <w:rFonts w:ascii="Angsana New" w:hAnsi="Angsana New"/>
          <w:sz w:val="30"/>
          <w:szCs w:val="30"/>
        </w:rPr>
        <w:t>820</w:t>
      </w:r>
      <w:r w:rsidRPr="007916BC">
        <w:rPr>
          <w:rFonts w:ascii="Angsana New" w:hAnsi="Angsana New"/>
          <w:sz w:val="30"/>
          <w:szCs w:val="30"/>
          <w:cs/>
        </w:rPr>
        <w:t xml:space="preserve"> </w:t>
      </w:r>
      <w:r w:rsidRPr="007916BC">
        <w:rPr>
          <w:rFonts w:ascii="Angsana New" w:hAnsi="Angsana New" w:hint="cs"/>
          <w:sz w:val="30"/>
          <w:szCs w:val="30"/>
          <w:cs/>
        </w:rPr>
        <w:t>บาท</w:t>
      </w:r>
    </w:p>
    <w:sectPr w:rsidR="00FE2AD8" w:rsidRPr="00FE2AD8" w:rsidSect="004B5567">
      <w:headerReference w:type="default" r:id="rId11"/>
      <w:footerReference w:type="default" r:id="rId12"/>
      <w:type w:val="continuous"/>
      <w:pgSz w:w="11909" w:h="16834" w:code="9"/>
      <w:pgMar w:top="691" w:right="1152" w:bottom="576" w:left="1152" w:header="720" w:footer="720" w:gutter="0"/>
      <w:pgNumType w:start="17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495268" w14:textId="77777777" w:rsidR="00213CB6" w:rsidRDefault="00213CB6" w:rsidP="00FC04D5">
      <w:r>
        <w:separator/>
      </w:r>
    </w:p>
  </w:endnote>
  <w:endnote w:type="continuationSeparator" w:id="0">
    <w:p w14:paraId="665382D6" w14:textId="77777777" w:rsidR="00213CB6" w:rsidRDefault="00213CB6" w:rsidP="00FC04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UPC"/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7332047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30"/>
        <w:szCs w:val="30"/>
      </w:rPr>
    </w:sdtEndPr>
    <w:sdtContent>
      <w:p w14:paraId="71E33345" w14:textId="6179B3DC" w:rsidR="00D17959" w:rsidRPr="00622448" w:rsidRDefault="00D17959" w:rsidP="00622448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22448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22448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22448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622448">
          <w:rPr>
            <w:rFonts w:asciiTheme="majorBidi" w:hAnsiTheme="majorBidi" w:cstheme="majorBidi"/>
            <w:sz w:val="30"/>
            <w:szCs w:val="30"/>
          </w:rPr>
          <w:t>2</w:t>
        </w:r>
        <w:r w:rsidRPr="00622448">
          <w:rPr>
            <w:rFonts w:asciiTheme="majorBidi" w:hAnsiTheme="majorBidi" w:cstheme="majorBidi"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6DC1AC" w14:textId="77777777" w:rsidR="00213CB6" w:rsidRDefault="00213CB6" w:rsidP="00FC04D5">
      <w:r>
        <w:separator/>
      </w:r>
    </w:p>
  </w:footnote>
  <w:footnote w:type="continuationSeparator" w:id="0">
    <w:p w14:paraId="731A78D8" w14:textId="77777777" w:rsidR="00213CB6" w:rsidRDefault="00213CB6" w:rsidP="00FC04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6AF1" w14:textId="77777777" w:rsidR="00AF469C" w:rsidRPr="003B5EBA" w:rsidRDefault="00AF469C" w:rsidP="00AF46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3B5EBA">
      <w:rPr>
        <w:rFonts w:ascii="Angsana New" w:hAnsi="Angsana New"/>
        <w:b/>
        <w:bCs/>
        <w:sz w:val="32"/>
        <w:szCs w:val="32"/>
        <w:cs/>
      </w:rPr>
      <w:t>บริษัท ไลท์ติ้ง แอนด์ อีควิปเมนท์ จำกัด</w:t>
    </w:r>
    <w:r w:rsidRPr="003B5EBA">
      <w:rPr>
        <w:rFonts w:ascii="Angsana New" w:hAnsi="Angsana New" w:hint="cs"/>
        <w:b/>
        <w:bCs/>
        <w:sz w:val="32"/>
        <w:szCs w:val="32"/>
        <w:cs/>
        <w:lang w:val="th-TH"/>
      </w:rPr>
      <w:t xml:space="preserve"> (มหาชน)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Pr="003B5EBA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6E1806F" w14:textId="77777777" w:rsidR="00AF469C" w:rsidRPr="003B5EBA" w:rsidRDefault="00AF469C" w:rsidP="00AF469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3B5EBA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  <w:r w:rsidRPr="00BF661E">
      <w:rPr>
        <w:rFonts w:ascii="Angsana New" w:hAnsi="Angsana New" w:hint="cs"/>
        <w:b/>
        <w:bCs/>
        <w:sz w:val="32"/>
        <w:szCs w:val="32"/>
        <w:cs/>
      </w:rPr>
      <w:t>แบบย่อ</w:t>
    </w:r>
  </w:p>
  <w:p w14:paraId="2408F6D8" w14:textId="24DB9BB7" w:rsidR="00AF469C" w:rsidRDefault="00AF469C" w:rsidP="00AF469C">
    <w:pPr>
      <w:pStyle w:val="Header"/>
      <w:spacing w:line="240" w:lineRule="auto"/>
      <w:rPr>
        <w:rFonts w:ascii="Angsana New" w:hAnsi="Angsana New"/>
        <w:b/>
        <w:bCs/>
        <w:sz w:val="32"/>
        <w:szCs w:val="32"/>
        <w:lang w:val="th-TH"/>
      </w:rPr>
    </w:pPr>
    <w:r>
      <w:rPr>
        <w:rFonts w:ascii="Angsana New" w:hAnsi="Angsana New" w:hint="cs"/>
        <w:b/>
        <w:bCs/>
        <w:sz w:val="32"/>
        <w:szCs w:val="32"/>
        <w:cs/>
      </w:rPr>
      <w:t>สำหรับ</w:t>
    </w:r>
    <w:r w:rsidR="00200E07">
      <w:rPr>
        <w:rFonts w:ascii="Angsana New" w:hAnsi="Angsana New" w:hint="cs"/>
        <w:b/>
        <w:bCs/>
        <w:sz w:val="32"/>
        <w:szCs w:val="32"/>
        <w:cs/>
      </w:rPr>
      <w:t>งวด</w:t>
    </w:r>
    <w:r w:rsidR="007A0A1B">
      <w:rPr>
        <w:rFonts w:ascii="Angsana New" w:hAnsi="Angsana New" w:hint="cs"/>
        <w:b/>
        <w:bCs/>
        <w:sz w:val="32"/>
        <w:szCs w:val="32"/>
        <w:cs/>
      </w:rPr>
      <w:t>สามเดือนและ</w:t>
    </w:r>
    <w:r w:rsidR="00DC0976">
      <w:rPr>
        <w:rFonts w:ascii="Angsana New" w:hAnsi="Angsana New" w:hint="cs"/>
        <w:b/>
        <w:bCs/>
        <w:sz w:val="32"/>
        <w:szCs w:val="32"/>
        <w:cs/>
      </w:rPr>
      <w:t>เก้า</w:t>
    </w:r>
    <w:r>
      <w:rPr>
        <w:rFonts w:ascii="Angsana New" w:hAnsi="Angsana New" w:hint="cs"/>
        <w:b/>
        <w:bCs/>
        <w:sz w:val="32"/>
        <w:szCs w:val="32"/>
        <w:cs/>
      </w:rPr>
      <w:t>เดือน</w:t>
    </w:r>
    <w:r w:rsidRPr="003B5EBA">
      <w:rPr>
        <w:rFonts w:ascii="Angsana New" w:hAnsi="Angsana New" w:hint="cs"/>
        <w:b/>
        <w:bCs/>
        <w:sz w:val="32"/>
        <w:szCs w:val="32"/>
        <w:cs/>
      </w:rPr>
      <w:t>สิ้นสุด</w:t>
    </w:r>
    <w:r w:rsidRPr="003B5EBA">
      <w:rPr>
        <w:rFonts w:ascii="Angsana New" w:hAnsi="Angsana New"/>
        <w:b/>
        <w:bCs/>
        <w:sz w:val="32"/>
        <w:szCs w:val="32"/>
        <w:cs/>
      </w:rPr>
      <w:t>วันที่</w:t>
    </w:r>
    <w:r w:rsidRPr="003B5EBA">
      <w:rPr>
        <w:rFonts w:ascii="Angsana New" w:hAnsi="Angsana New"/>
        <w:b/>
        <w:bCs/>
        <w:sz w:val="32"/>
        <w:szCs w:val="32"/>
      </w:rPr>
      <w:t xml:space="preserve"> </w:t>
    </w:r>
    <w:r w:rsidR="00AB1102">
      <w:rPr>
        <w:rFonts w:ascii="Angsana New" w:hAnsi="Angsana New"/>
        <w:b/>
        <w:bCs/>
        <w:sz w:val="32"/>
        <w:szCs w:val="32"/>
      </w:rPr>
      <w:t xml:space="preserve">30 </w:t>
    </w:r>
    <w:r w:rsidR="00DC0976">
      <w:rPr>
        <w:rFonts w:ascii="Angsana New" w:hAnsi="Angsana New" w:hint="cs"/>
        <w:b/>
        <w:bCs/>
        <w:sz w:val="32"/>
        <w:szCs w:val="32"/>
        <w:cs/>
      </w:rPr>
      <w:t>กันยายน</w:t>
    </w:r>
    <w:r>
      <w:rPr>
        <w:rFonts w:ascii="Angsana New" w:hAnsi="Angsana New"/>
        <w:b/>
        <w:bCs/>
        <w:sz w:val="32"/>
        <w:szCs w:val="32"/>
      </w:rPr>
      <w:t xml:space="preserve"> 256</w:t>
    </w:r>
    <w:r w:rsidR="00411987">
      <w:rPr>
        <w:rFonts w:ascii="Angsana New" w:hAnsi="Angsana New"/>
        <w:b/>
        <w:bCs/>
        <w:sz w:val="32"/>
        <w:szCs w:val="32"/>
      </w:rPr>
      <w:t>6</w:t>
    </w:r>
    <w:r>
      <w:rPr>
        <w:rFonts w:ascii="Angsana New" w:hAnsi="Angsana New" w:hint="cs"/>
        <w:b/>
        <w:bCs/>
        <w:sz w:val="32"/>
        <w:szCs w:val="32"/>
        <w:cs/>
        <w:lang w:val="th-TH"/>
      </w:rPr>
      <w:t xml:space="preserve"> (ไม่ได้ตรวจสอบ)</w:t>
    </w:r>
  </w:p>
  <w:p w14:paraId="2ECA0C5C" w14:textId="77777777" w:rsidR="00DD77E4" w:rsidRPr="0021561A" w:rsidRDefault="00DD77E4" w:rsidP="00B60D31">
    <w:pPr>
      <w:pStyle w:val="Header"/>
      <w:rPr>
        <w:rFonts w:ascii="Angsana New" w:hAnsi="Angsana New"/>
        <w:b/>
        <w:bCs/>
        <w:sz w:val="32"/>
        <w:szCs w:val="32"/>
        <w:cs/>
        <w:lang w:val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14CE4AA2"/>
    <w:multiLevelType w:val="hybridMultilevel"/>
    <w:tmpl w:val="4462D41A"/>
    <w:lvl w:ilvl="0" w:tplc="6616B23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5CDA6FA6"/>
    <w:multiLevelType w:val="hybridMultilevel"/>
    <w:tmpl w:val="6928B512"/>
    <w:lvl w:ilvl="0" w:tplc="159453C0">
      <w:start w:val="5"/>
      <w:numFmt w:val="decimal"/>
      <w:lvlText w:val="%1"/>
      <w:lvlJc w:val="left"/>
      <w:pPr>
        <w:ind w:left="36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7" w15:restartNumberingAfterBreak="0">
    <w:nsid w:val="7155105D"/>
    <w:multiLevelType w:val="hybridMultilevel"/>
    <w:tmpl w:val="3E1AF710"/>
    <w:lvl w:ilvl="0" w:tplc="CA9EB148">
      <w:start w:val="1"/>
      <w:numFmt w:val="decimal"/>
      <w:lvlText w:val="%1"/>
      <w:lvlJc w:val="left"/>
      <w:pPr>
        <w:ind w:left="1260" w:hanging="1260"/>
      </w:pPr>
      <w:rPr>
        <w:rFonts w:hint="default"/>
      </w:rPr>
    </w:lvl>
    <w:lvl w:ilvl="1" w:tplc="8D64D220">
      <w:start w:val="1"/>
      <w:numFmt w:val="lowerLetter"/>
      <w:lvlText w:val="%2."/>
      <w:lvlJc w:val="left"/>
      <w:pPr>
        <w:ind w:left="1440" w:hanging="360"/>
      </w:pPr>
    </w:lvl>
    <w:lvl w:ilvl="2" w:tplc="AA3E9180" w:tentative="1">
      <w:start w:val="1"/>
      <w:numFmt w:val="lowerRoman"/>
      <w:lvlText w:val="%3."/>
      <w:lvlJc w:val="right"/>
      <w:pPr>
        <w:ind w:left="2160" w:hanging="180"/>
      </w:pPr>
    </w:lvl>
    <w:lvl w:ilvl="3" w:tplc="67B02982" w:tentative="1">
      <w:start w:val="1"/>
      <w:numFmt w:val="decimal"/>
      <w:lvlText w:val="%4."/>
      <w:lvlJc w:val="left"/>
      <w:pPr>
        <w:ind w:left="2880" w:hanging="360"/>
      </w:pPr>
    </w:lvl>
    <w:lvl w:ilvl="4" w:tplc="E990D5CC" w:tentative="1">
      <w:start w:val="1"/>
      <w:numFmt w:val="lowerLetter"/>
      <w:lvlText w:val="%5."/>
      <w:lvlJc w:val="left"/>
      <w:pPr>
        <w:ind w:left="3600" w:hanging="360"/>
      </w:pPr>
    </w:lvl>
    <w:lvl w:ilvl="5" w:tplc="96F48F98" w:tentative="1">
      <w:start w:val="1"/>
      <w:numFmt w:val="lowerRoman"/>
      <w:lvlText w:val="%6."/>
      <w:lvlJc w:val="right"/>
      <w:pPr>
        <w:ind w:left="4320" w:hanging="180"/>
      </w:pPr>
    </w:lvl>
    <w:lvl w:ilvl="6" w:tplc="59A8DD1C" w:tentative="1">
      <w:start w:val="1"/>
      <w:numFmt w:val="decimal"/>
      <w:lvlText w:val="%7."/>
      <w:lvlJc w:val="left"/>
      <w:pPr>
        <w:ind w:left="5040" w:hanging="360"/>
      </w:pPr>
    </w:lvl>
    <w:lvl w:ilvl="7" w:tplc="3C366E38" w:tentative="1">
      <w:start w:val="1"/>
      <w:numFmt w:val="lowerLetter"/>
      <w:lvlText w:val="%8."/>
      <w:lvlJc w:val="left"/>
      <w:pPr>
        <w:ind w:left="5760" w:hanging="360"/>
      </w:pPr>
    </w:lvl>
    <w:lvl w:ilvl="8" w:tplc="DC1A57C2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9994638">
    <w:abstractNumId w:val="6"/>
  </w:num>
  <w:num w:numId="2" w16cid:durableId="1990132610">
    <w:abstractNumId w:val="5"/>
  </w:num>
  <w:num w:numId="3" w16cid:durableId="1671257407">
    <w:abstractNumId w:val="9"/>
  </w:num>
  <w:num w:numId="4" w16cid:durableId="100880483">
    <w:abstractNumId w:val="7"/>
  </w:num>
  <w:num w:numId="5" w16cid:durableId="781805501">
    <w:abstractNumId w:val="8"/>
  </w:num>
  <w:num w:numId="6" w16cid:durableId="971834474">
    <w:abstractNumId w:val="3"/>
  </w:num>
  <w:num w:numId="7" w16cid:durableId="1962877765">
    <w:abstractNumId w:val="2"/>
  </w:num>
  <w:num w:numId="8" w16cid:durableId="840005693">
    <w:abstractNumId w:val="0"/>
  </w:num>
  <w:num w:numId="9" w16cid:durableId="1102383481">
    <w:abstractNumId w:val="1"/>
  </w:num>
  <w:num w:numId="10" w16cid:durableId="1892383515">
    <w:abstractNumId w:val="4"/>
  </w:num>
  <w:num w:numId="11" w16cid:durableId="1768189889">
    <w:abstractNumId w:val="13"/>
  </w:num>
  <w:num w:numId="12" w16cid:durableId="1338076766">
    <w:abstractNumId w:val="11"/>
  </w:num>
  <w:num w:numId="13" w16cid:durableId="1755734970">
    <w:abstractNumId w:val="16"/>
  </w:num>
  <w:num w:numId="14" w16cid:durableId="960574881">
    <w:abstractNumId w:val="12"/>
  </w:num>
  <w:num w:numId="15" w16cid:durableId="141428454">
    <w:abstractNumId w:val="14"/>
  </w:num>
  <w:num w:numId="16" w16cid:durableId="1575166250">
    <w:abstractNumId w:val="17"/>
  </w:num>
  <w:num w:numId="17" w16cid:durableId="871654528">
    <w:abstractNumId w:val="10"/>
  </w:num>
  <w:num w:numId="18" w16cid:durableId="2069062661">
    <w:abstractNumId w:val="15"/>
  </w:num>
  <w:num w:numId="19" w16cid:durableId="3122736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7214"/>
    <w:rsid w:val="00000937"/>
    <w:rsid w:val="00000A70"/>
    <w:rsid w:val="00001206"/>
    <w:rsid w:val="00001317"/>
    <w:rsid w:val="00001C48"/>
    <w:rsid w:val="00001E75"/>
    <w:rsid w:val="00001FF1"/>
    <w:rsid w:val="000026D6"/>
    <w:rsid w:val="000027CE"/>
    <w:rsid w:val="0000387E"/>
    <w:rsid w:val="000039D2"/>
    <w:rsid w:val="000045AE"/>
    <w:rsid w:val="000049F5"/>
    <w:rsid w:val="00004D45"/>
    <w:rsid w:val="00004DAA"/>
    <w:rsid w:val="00005630"/>
    <w:rsid w:val="0000577F"/>
    <w:rsid w:val="00005923"/>
    <w:rsid w:val="00005AE4"/>
    <w:rsid w:val="00005DFA"/>
    <w:rsid w:val="00005EFC"/>
    <w:rsid w:val="00006CB2"/>
    <w:rsid w:val="00007250"/>
    <w:rsid w:val="000074DF"/>
    <w:rsid w:val="00007B11"/>
    <w:rsid w:val="00007ED1"/>
    <w:rsid w:val="000101A3"/>
    <w:rsid w:val="000101D4"/>
    <w:rsid w:val="0001026D"/>
    <w:rsid w:val="00010376"/>
    <w:rsid w:val="00010997"/>
    <w:rsid w:val="00011197"/>
    <w:rsid w:val="000112E1"/>
    <w:rsid w:val="000114C0"/>
    <w:rsid w:val="00011827"/>
    <w:rsid w:val="00011A11"/>
    <w:rsid w:val="00011B60"/>
    <w:rsid w:val="00011DE5"/>
    <w:rsid w:val="0001204A"/>
    <w:rsid w:val="0001222E"/>
    <w:rsid w:val="00012C2A"/>
    <w:rsid w:val="00012E89"/>
    <w:rsid w:val="000135F4"/>
    <w:rsid w:val="00014D44"/>
    <w:rsid w:val="00014E37"/>
    <w:rsid w:val="00014F80"/>
    <w:rsid w:val="00015358"/>
    <w:rsid w:val="000155AA"/>
    <w:rsid w:val="00015D1B"/>
    <w:rsid w:val="00015F3D"/>
    <w:rsid w:val="0001625B"/>
    <w:rsid w:val="00016872"/>
    <w:rsid w:val="00016DE8"/>
    <w:rsid w:val="000170F1"/>
    <w:rsid w:val="00017290"/>
    <w:rsid w:val="00017822"/>
    <w:rsid w:val="00017B92"/>
    <w:rsid w:val="0002090B"/>
    <w:rsid w:val="00020CDF"/>
    <w:rsid w:val="00020D48"/>
    <w:rsid w:val="00020F3F"/>
    <w:rsid w:val="00021930"/>
    <w:rsid w:val="00021A9B"/>
    <w:rsid w:val="00021FF3"/>
    <w:rsid w:val="000221E5"/>
    <w:rsid w:val="0002228A"/>
    <w:rsid w:val="00022622"/>
    <w:rsid w:val="000229E9"/>
    <w:rsid w:val="00022ACD"/>
    <w:rsid w:val="00022BA1"/>
    <w:rsid w:val="00023329"/>
    <w:rsid w:val="00023A4B"/>
    <w:rsid w:val="00023D95"/>
    <w:rsid w:val="000242DB"/>
    <w:rsid w:val="00024770"/>
    <w:rsid w:val="00024B65"/>
    <w:rsid w:val="000252B5"/>
    <w:rsid w:val="000252BB"/>
    <w:rsid w:val="00025CA9"/>
    <w:rsid w:val="000260CD"/>
    <w:rsid w:val="000260F1"/>
    <w:rsid w:val="000265F3"/>
    <w:rsid w:val="00026AFD"/>
    <w:rsid w:val="00027E0D"/>
    <w:rsid w:val="00027EE0"/>
    <w:rsid w:val="00030044"/>
    <w:rsid w:val="0003009C"/>
    <w:rsid w:val="00030198"/>
    <w:rsid w:val="00030960"/>
    <w:rsid w:val="00030FE8"/>
    <w:rsid w:val="00031EDC"/>
    <w:rsid w:val="000320A3"/>
    <w:rsid w:val="00032492"/>
    <w:rsid w:val="00032DC4"/>
    <w:rsid w:val="00032E3F"/>
    <w:rsid w:val="000330CF"/>
    <w:rsid w:val="00033A54"/>
    <w:rsid w:val="00033B8A"/>
    <w:rsid w:val="00033D2E"/>
    <w:rsid w:val="00034146"/>
    <w:rsid w:val="00034834"/>
    <w:rsid w:val="0003507F"/>
    <w:rsid w:val="000352C7"/>
    <w:rsid w:val="00035B49"/>
    <w:rsid w:val="00036597"/>
    <w:rsid w:val="00036D78"/>
    <w:rsid w:val="00037A19"/>
    <w:rsid w:val="00040E04"/>
    <w:rsid w:val="00041BBD"/>
    <w:rsid w:val="000424E5"/>
    <w:rsid w:val="000427C8"/>
    <w:rsid w:val="00042945"/>
    <w:rsid w:val="00043176"/>
    <w:rsid w:val="00043241"/>
    <w:rsid w:val="000447DF"/>
    <w:rsid w:val="00044A1D"/>
    <w:rsid w:val="00044FB0"/>
    <w:rsid w:val="00045B2C"/>
    <w:rsid w:val="00045C1E"/>
    <w:rsid w:val="00045F31"/>
    <w:rsid w:val="000463D0"/>
    <w:rsid w:val="00046A12"/>
    <w:rsid w:val="00046A1B"/>
    <w:rsid w:val="00046B9C"/>
    <w:rsid w:val="00047121"/>
    <w:rsid w:val="000477EB"/>
    <w:rsid w:val="00047E8D"/>
    <w:rsid w:val="00050599"/>
    <w:rsid w:val="000517E2"/>
    <w:rsid w:val="00051978"/>
    <w:rsid w:val="00051BEC"/>
    <w:rsid w:val="00051F12"/>
    <w:rsid w:val="00052250"/>
    <w:rsid w:val="000524F2"/>
    <w:rsid w:val="0005255E"/>
    <w:rsid w:val="000527E9"/>
    <w:rsid w:val="00052A7D"/>
    <w:rsid w:val="00052CDA"/>
    <w:rsid w:val="0005347F"/>
    <w:rsid w:val="00053875"/>
    <w:rsid w:val="00054143"/>
    <w:rsid w:val="00054417"/>
    <w:rsid w:val="000548A3"/>
    <w:rsid w:val="00054A14"/>
    <w:rsid w:val="00054A6F"/>
    <w:rsid w:val="00055263"/>
    <w:rsid w:val="0005527C"/>
    <w:rsid w:val="00055C43"/>
    <w:rsid w:val="000560F0"/>
    <w:rsid w:val="00056697"/>
    <w:rsid w:val="00056885"/>
    <w:rsid w:val="00056D41"/>
    <w:rsid w:val="000571CC"/>
    <w:rsid w:val="0005737A"/>
    <w:rsid w:val="00057399"/>
    <w:rsid w:val="00057BB5"/>
    <w:rsid w:val="00057CF9"/>
    <w:rsid w:val="00057F75"/>
    <w:rsid w:val="000601B2"/>
    <w:rsid w:val="000602BF"/>
    <w:rsid w:val="00060338"/>
    <w:rsid w:val="0006074D"/>
    <w:rsid w:val="00060856"/>
    <w:rsid w:val="000608FC"/>
    <w:rsid w:val="00060B30"/>
    <w:rsid w:val="00061403"/>
    <w:rsid w:val="0006150B"/>
    <w:rsid w:val="000615BC"/>
    <w:rsid w:val="000616E4"/>
    <w:rsid w:val="00061967"/>
    <w:rsid w:val="000623A8"/>
    <w:rsid w:val="00062D12"/>
    <w:rsid w:val="00062E02"/>
    <w:rsid w:val="000635FE"/>
    <w:rsid w:val="00063A45"/>
    <w:rsid w:val="000646CC"/>
    <w:rsid w:val="00064828"/>
    <w:rsid w:val="00064DFB"/>
    <w:rsid w:val="0006528F"/>
    <w:rsid w:val="0006578C"/>
    <w:rsid w:val="000657CF"/>
    <w:rsid w:val="000659CA"/>
    <w:rsid w:val="00065B68"/>
    <w:rsid w:val="00065CE5"/>
    <w:rsid w:val="000660D1"/>
    <w:rsid w:val="00066750"/>
    <w:rsid w:val="00066F96"/>
    <w:rsid w:val="000671D3"/>
    <w:rsid w:val="00067A04"/>
    <w:rsid w:val="00067A2B"/>
    <w:rsid w:val="00067DA3"/>
    <w:rsid w:val="0007004B"/>
    <w:rsid w:val="00070612"/>
    <w:rsid w:val="000707D7"/>
    <w:rsid w:val="00070831"/>
    <w:rsid w:val="00070B78"/>
    <w:rsid w:val="00070CA6"/>
    <w:rsid w:val="000711A5"/>
    <w:rsid w:val="00071291"/>
    <w:rsid w:val="0007182F"/>
    <w:rsid w:val="00071CCC"/>
    <w:rsid w:val="0007238A"/>
    <w:rsid w:val="000723A8"/>
    <w:rsid w:val="0007288B"/>
    <w:rsid w:val="00072AAA"/>
    <w:rsid w:val="00072CD6"/>
    <w:rsid w:val="00072EA4"/>
    <w:rsid w:val="00072EF4"/>
    <w:rsid w:val="00073387"/>
    <w:rsid w:val="00073842"/>
    <w:rsid w:val="00073D51"/>
    <w:rsid w:val="00073E51"/>
    <w:rsid w:val="00074310"/>
    <w:rsid w:val="000744F2"/>
    <w:rsid w:val="00074536"/>
    <w:rsid w:val="00074A2B"/>
    <w:rsid w:val="00074ABC"/>
    <w:rsid w:val="000750F6"/>
    <w:rsid w:val="00075E1C"/>
    <w:rsid w:val="000765CB"/>
    <w:rsid w:val="00076F39"/>
    <w:rsid w:val="00076FB2"/>
    <w:rsid w:val="00077E82"/>
    <w:rsid w:val="000808E0"/>
    <w:rsid w:val="00080A15"/>
    <w:rsid w:val="00080AB0"/>
    <w:rsid w:val="00080C86"/>
    <w:rsid w:val="00081A97"/>
    <w:rsid w:val="00081BA0"/>
    <w:rsid w:val="00081EAC"/>
    <w:rsid w:val="00082213"/>
    <w:rsid w:val="00082945"/>
    <w:rsid w:val="00082C9D"/>
    <w:rsid w:val="00082EBA"/>
    <w:rsid w:val="00083D52"/>
    <w:rsid w:val="0008418B"/>
    <w:rsid w:val="000843DE"/>
    <w:rsid w:val="000847DC"/>
    <w:rsid w:val="000848EF"/>
    <w:rsid w:val="00084AAE"/>
    <w:rsid w:val="000856C4"/>
    <w:rsid w:val="000859B9"/>
    <w:rsid w:val="00085CED"/>
    <w:rsid w:val="0008626C"/>
    <w:rsid w:val="000862F6"/>
    <w:rsid w:val="000866AB"/>
    <w:rsid w:val="00086BDC"/>
    <w:rsid w:val="0008701B"/>
    <w:rsid w:val="000878C3"/>
    <w:rsid w:val="00087A5A"/>
    <w:rsid w:val="000901EA"/>
    <w:rsid w:val="00090702"/>
    <w:rsid w:val="00090856"/>
    <w:rsid w:val="00090979"/>
    <w:rsid w:val="00090F16"/>
    <w:rsid w:val="00091A11"/>
    <w:rsid w:val="00092147"/>
    <w:rsid w:val="00092A03"/>
    <w:rsid w:val="00092B02"/>
    <w:rsid w:val="00092B27"/>
    <w:rsid w:val="00093D3A"/>
    <w:rsid w:val="00093F16"/>
    <w:rsid w:val="00093FE5"/>
    <w:rsid w:val="000942CA"/>
    <w:rsid w:val="000942EA"/>
    <w:rsid w:val="000946F0"/>
    <w:rsid w:val="0009496F"/>
    <w:rsid w:val="00094E56"/>
    <w:rsid w:val="00095435"/>
    <w:rsid w:val="00095712"/>
    <w:rsid w:val="00095777"/>
    <w:rsid w:val="00095950"/>
    <w:rsid w:val="00095A3E"/>
    <w:rsid w:val="00095BE8"/>
    <w:rsid w:val="00095BE9"/>
    <w:rsid w:val="00095CC4"/>
    <w:rsid w:val="00096AFB"/>
    <w:rsid w:val="00097243"/>
    <w:rsid w:val="00097294"/>
    <w:rsid w:val="000979C5"/>
    <w:rsid w:val="00097A75"/>
    <w:rsid w:val="000A0193"/>
    <w:rsid w:val="000A02FD"/>
    <w:rsid w:val="000A0DA5"/>
    <w:rsid w:val="000A1025"/>
    <w:rsid w:val="000A153B"/>
    <w:rsid w:val="000A222A"/>
    <w:rsid w:val="000A2779"/>
    <w:rsid w:val="000A28DD"/>
    <w:rsid w:val="000A2BBE"/>
    <w:rsid w:val="000A2BCD"/>
    <w:rsid w:val="000A2CEC"/>
    <w:rsid w:val="000A2F38"/>
    <w:rsid w:val="000A2F93"/>
    <w:rsid w:val="000A3448"/>
    <w:rsid w:val="000A3587"/>
    <w:rsid w:val="000A3749"/>
    <w:rsid w:val="000A3C65"/>
    <w:rsid w:val="000A4110"/>
    <w:rsid w:val="000A42D8"/>
    <w:rsid w:val="000A4461"/>
    <w:rsid w:val="000A459A"/>
    <w:rsid w:val="000A45E8"/>
    <w:rsid w:val="000A47A5"/>
    <w:rsid w:val="000A498C"/>
    <w:rsid w:val="000A49EA"/>
    <w:rsid w:val="000A4B78"/>
    <w:rsid w:val="000A4F3E"/>
    <w:rsid w:val="000A5732"/>
    <w:rsid w:val="000A5C99"/>
    <w:rsid w:val="000A5D36"/>
    <w:rsid w:val="000A6024"/>
    <w:rsid w:val="000A623E"/>
    <w:rsid w:val="000A650D"/>
    <w:rsid w:val="000A66A3"/>
    <w:rsid w:val="000A679F"/>
    <w:rsid w:val="000A6A24"/>
    <w:rsid w:val="000A713D"/>
    <w:rsid w:val="000A7385"/>
    <w:rsid w:val="000A7609"/>
    <w:rsid w:val="000A7F22"/>
    <w:rsid w:val="000B0B25"/>
    <w:rsid w:val="000B106D"/>
    <w:rsid w:val="000B117E"/>
    <w:rsid w:val="000B14EC"/>
    <w:rsid w:val="000B1A70"/>
    <w:rsid w:val="000B2972"/>
    <w:rsid w:val="000B2B42"/>
    <w:rsid w:val="000B300C"/>
    <w:rsid w:val="000B3061"/>
    <w:rsid w:val="000B3137"/>
    <w:rsid w:val="000B32EC"/>
    <w:rsid w:val="000B3394"/>
    <w:rsid w:val="000B3F58"/>
    <w:rsid w:val="000B4F1B"/>
    <w:rsid w:val="000B560E"/>
    <w:rsid w:val="000B5A80"/>
    <w:rsid w:val="000B5C68"/>
    <w:rsid w:val="000B5C85"/>
    <w:rsid w:val="000B5E50"/>
    <w:rsid w:val="000B60B8"/>
    <w:rsid w:val="000B6421"/>
    <w:rsid w:val="000B6540"/>
    <w:rsid w:val="000B677C"/>
    <w:rsid w:val="000B6805"/>
    <w:rsid w:val="000B7067"/>
    <w:rsid w:val="000B71BA"/>
    <w:rsid w:val="000B7229"/>
    <w:rsid w:val="000B72E6"/>
    <w:rsid w:val="000B7655"/>
    <w:rsid w:val="000B76F2"/>
    <w:rsid w:val="000B77CB"/>
    <w:rsid w:val="000B7B95"/>
    <w:rsid w:val="000B7D09"/>
    <w:rsid w:val="000B7DB8"/>
    <w:rsid w:val="000C02BE"/>
    <w:rsid w:val="000C0454"/>
    <w:rsid w:val="000C11D2"/>
    <w:rsid w:val="000C182A"/>
    <w:rsid w:val="000C1902"/>
    <w:rsid w:val="000C1B51"/>
    <w:rsid w:val="000C1C7E"/>
    <w:rsid w:val="000C228F"/>
    <w:rsid w:val="000C2699"/>
    <w:rsid w:val="000C2944"/>
    <w:rsid w:val="000C2F27"/>
    <w:rsid w:val="000C3025"/>
    <w:rsid w:val="000C3332"/>
    <w:rsid w:val="000C3C45"/>
    <w:rsid w:val="000C404D"/>
    <w:rsid w:val="000C4A54"/>
    <w:rsid w:val="000C5126"/>
    <w:rsid w:val="000C5234"/>
    <w:rsid w:val="000C525C"/>
    <w:rsid w:val="000C55AF"/>
    <w:rsid w:val="000C5A7F"/>
    <w:rsid w:val="000C5E24"/>
    <w:rsid w:val="000C60CC"/>
    <w:rsid w:val="000C60F1"/>
    <w:rsid w:val="000C6956"/>
    <w:rsid w:val="000C6DFB"/>
    <w:rsid w:val="000C77F2"/>
    <w:rsid w:val="000C7DC8"/>
    <w:rsid w:val="000D06FB"/>
    <w:rsid w:val="000D0746"/>
    <w:rsid w:val="000D0A36"/>
    <w:rsid w:val="000D0C70"/>
    <w:rsid w:val="000D14DB"/>
    <w:rsid w:val="000D2225"/>
    <w:rsid w:val="000D28F3"/>
    <w:rsid w:val="000D31F9"/>
    <w:rsid w:val="000D3899"/>
    <w:rsid w:val="000D3B0D"/>
    <w:rsid w:val="000D49A6"/>
    <w:rsid w:val="000D4B74"/>
    <w:rsid w:val="000D528B"/>
    <w:rsid w:val="000D5656"/>
    <w:rsid w:val="000D6775"/>
    <w:rsid w:val="000D6C57"/>
    <w:rsid w:val="000D6EB7"/>
    <w:rsid w:val="000D7776"/>
    <w:rsid w:val="000D783C"/>
    <w:rsid w:val="000D7DE2"/>
    <w:rsid w:val="000E0238"/>
    <w:rsid w:val="000E0E0E"/>
    <w:rsid w:val="000E0F49"/>
    <w:rsid w:val="000E0FDE"/>
    <w:rsid w:val="000E1158"/>
    <w:rsid w:val="000E16C6"/>
    <w:rsid w:val="000E18E1"/>
    <w:rsid w:val="000E23A6"/>
    <w:rsid w:val="000E297D"/>
    <w:rsid w:val="000E37C0"/>
    <w:rsid w:val="000E3FA7"/>
    <w:rsid w:val="000E414E"/>
    <w:rsid w:val="000E419D"/>
    <w:rsid w:val="000E4B01"/>
    <w:rsid w:val="000E4D8E"/>
    <w:rsid w:val="000E52DE"/>
    <w:rsid w:val="000E5B08"/>
    <w:rsid w:val="000E5DA0"/>
    <w:rsid w:val="000E5F39"/>
    <w:rsid w:val="000E60CB"/>
    <w:rsid w:val="000E7143"/>
    <w:rsid w:val="000E74CA"/>
    <w:rsid w:val="000E76B7"/>
    <w:rsid w:val="000E7A6B"/>
    <w:rsid w:val="000E7F82"/>
    <w:rsid w:val="000F0038"/>
    <w:rsid w:val="000F0374"/>
    <w:rsid w:val="000F0877"/>
    <w:rsid w:val="000F0B20"/>
    <w:rsid w:val="000F10E6"/>
    <w:rsid w:val="000F178D"/>
    <w:rsid w:val="000F1CFC"/>
    <w:rsid w:val="000F256A"/>
    <w:rsid w:val="000F2BCB"/>
    <w:rsid w:val="000F3746"/>
    <w:rsid w:val="000F3F60"/>
    <w:rsid w:val="000F4727"/>
    <w:rsid w:val="000F4828"/>
    <w:rsid w:val="000F4CBB"/>
    <w:rsid w:val="000F50B1"/>
    <w:rsid w:val="000F56B9"/>
    <w:rsid w:val="000F5755"/>
    <w:rsid w:val="000F610B"/>
    <w:rsid w:val="000F6944"/>
    <w:rsid w:val="000F6967"/>
    <w:rsid w:val="000F6C2D"/>
    <w:rsid w:val="000F7136"/>
    <w:rsid w:val="000F77A2"/>
    <w:rsid w:val="000F7BF9"/>
    <w:rsid w:val="00100005"/>
    <w:rsid w:val="0010007E"/>
    <w:rsid w:val="0010081C"/>
    <w:rsid w:val="00100B58"/>
    <w:rsid w:val="00100BDB"/>
    <w:rsid w:val="00101195"/>
    <w:rsid w:val="00101573"/>
    <w:rsid w:val="00101A53"/>
    <w:rsid w:val="001020FC"/>
    <w:rsid w:val="001024CA"/>
    <w:rsid w:val="001024F9"/>
    <w:rsid w:val="00102E4B"/>
    <w:rsid w:val="00103C6F"/>
    <w:rsid w:val="00103DD2"/>
    <w:rsid w:val="00104C9B"/>
    <w:rsid w:val="001062D8"/>
    <w:rsid w:val="00106592"/>
    <w:rsid w:val="00106B86"/>
    <w:rsid w:val="001072B5"/>
    <w:rsid w:val="00107EA3"/>
    <w:rsid w:val="0011002C"/>
    <w:rsid w:val="00110EF0"/>
    <w:rsid w:val="00111062"/>
    <w:rsid w:val="001113BB"/>
    <w:rsid w:val="001122B6"/>
    <w:rsid w:val="00112755"/>
    <w:rsid w:val="00112C97"/>
    <w:rsid w:val="00112DAA"/>
    <w:rsid w:val="00112FA9"/>
    <w:rsid w:val="00113ABA"/>
    <w:rsid w:val="00113E19"/>
    <w:rsid w:val="00114633"/>
    <w:rsid w:val="00114D3B"/>
    <w:rsid w:val="00115778"/>
    <w:rsid w:val="00115D9F"/>
    <w:rsid w:val="00116094"/>
    <w:rsid w:val="001166CA"/>
    <w:rsid w:val="001168CD"/>
    <w:rsid w:val="001169F5"/>
    <w:rsid w:val="00116D6C"/>
    <w:rsid w:val="00117191"/>
    <w:rsid w:val="001177AE"/>
    <w:rsid w:val="001179A6"/>
    <w:rsid w:val="00117C30"/>
    <w:rsid w:val="00120A8F"/>
    <w:rsid w:val="00120EC3"/>
    <w:rsid w:val="001214AB"/>
    <w:rsid w:val="00121BA2"/>
    <w:rsid w:val="00122106"/>
    <w:rsid w:val="00122405"/>
    <w:rsid w:val="00122431"/>
    <w:rsid w:val="00122766"/>
    <w:rsid w:val="001227FF"/>
    <w:rsid w:val="0012281E"/>
    <w:rsid w:val="00122A96"/>
    <w:rsid w:val="00122DD8"/>
    <w:rsid w:val="00123917"/>
    <w:rsid w:val="00123D2A"/>
    <w:rsid w:val="00124AB8"/>
    <w:rsid w:val="00124EE0"/>
    <w:rsid w:val="001252FB"/>
    <w:rsid w:val="00125CCF"/>
    <w:rsid w:val="00126275"/>
    <w:rsid w:val="00126AB9"/>
    <w:rsid w:val="00126CBD"/>
    <w:rsid w:val="00126FE0"/>
    <w:rsid w:val="00127659"/>
    <w:rsid w:val="0012768E"/>
    <w:rsid w:val="00127917"/>
    <w:rsid w:val="00130AAD"/>
    <w:rsid w:val="00130E32"/>
    <w:rsid w:val="001313E8"/>
    <w:rsid w:val="0013147E"/>
    <w:rsid w:val="00131729"/>
    <w:rsid w:val="00132159"/>
    <w:rsid w:val="0013247B"/>
    <w:rsid w:val="00132897"/>
    <w:rsid w:val="0013339E"/>
    <w:rsid w:val="001341FB"/>
    <w:rsid w:val="0013420E"/>
    <w:rsid w:val="001347F7"/>
    <w:rsid w:val="001357BC"/>
    <w:rsid w:val="00135FC7"/>
    <w:rsid w:val="0013622B"/>
    <w:rsid w:val="001378DA"/>
    <w:rsid w:val="00137AC6"/>
    <w:rsid w:val="00137CA7"/>
    <w:rsid w:val="00140B82"/>
    <w:rsid w:val="001426C4"/>
    <w:rsid w:val="00142901"/>
    <w:rsid w:val="00142A31"/>
    <w:rsid w:val="00142A5A"/>
    <w:rsid w:val="00142A69"/>
    <w:rsid w:val="00142B15"/>
    <w:rsid w:val="001433E3"/>
    <w:rsid w:val="0014438D"/>
    <w:rsid w:val="00144716"/>
    <w:rsid w:val="00144833"/>
    <w:rsid w:val="00144901"/>
    <w:rsid w:val="00144A26"/>
    <w:rsid w:val="00144C51"/>
    <w:rsid w:val="00144FC6"/>
    <w:rsid w:val="0014552C"/>
    <w:rsid w:val="0014555F"/>
    <w:rsid w:val="0014558B"/>
    <w:rsid w:val="0014571A"/>
    <w:rsid w:val="001457EF"/>
    <w:rsid w:val="00145F74"/>
    <w:rsid w:val="00146666"/>
    <w:rsid w:val="00146736"/>
    <w:rsid w:val="00146B56"/>
    <w:rsid w:val="00146BFA"/>
    <w:rsid w:val="00146C15"/>
    <w:rsid w:val="00146D41"/>
    <w:rsid w:val="001476EC"/>
    <w:rsid w:val="00150CA8"/>
    <w:rsid w:val="001513B9"/>
    <w:rsid w:val="001513BD"/>
    <w:rsid w:val="001514AC"/>
    <w:rsid w:val="00151EA7"/>
    <w:rsid w:val="00151FF0"/>
    <w:rsid w:val="001521F4"/>
    <w:rsid w:val="0015246F"/>
    <w:rsid w:val="0015285A"/>
    <w:rsid w:val="00152900"/>
    <w:rsid w:val="00152F62"/>
    <w:rsid w:val="00153379"/>
    <w:rsid w:val="00153A1C"/>
    <w:rsid w:val="001544F5"/>
    <w:rsid w:val="0015451D"/>
    <w:rsid w:val="0015457F"/>
    <w:rsid w:val="001546A9"/>
    <w:rsid w:val="001546DF"/>
    <w:rsid w:val="0015484C"/>
    <w:rsid w:val="0015500A"/>
    <w:rsid w:val="0015515F"/>
    <w:rsid w:val="0015528E"/>
    <w:rsid w:val="001555AE"/>
    <w:rsid w:val="001556EB"/>
    <w:rsid w:val="00155BE6"/>
    <w:rsid w:val="00155ED5"/>
    <w:rsid w:val="001560E2"/>
    <w:rsid w:val="00156242"/>
    <w:rsid w:val="0015630D"/>
    <w:rsid w:val="001567AB"/>
    <w:rsid w:val="00156C17"/>
    <w:rsid w:val="001571A7"/>
    <w:rsid w:val="001604AD"/>
    <w:rsid w:val="001608A4"/>
    <w:rsid w:val="00160BA7"/>
    <w:rsid w:val="00161495"/>
    <w:rsid w:val="00161900"/>
    <w:rsid w:val="00161C8B"/>
    <w:rsid w:val="00161CBA"/>
    <w:rsid w:val="001633F6"/>
    <w:rsid w:val="001648CC"/>
    <w:rsid w:val="00164E6E"/>
    <w:rsid w:val="0016501E"/>
    <w:rsid w:val="00165215"/>
    <w:rsid w:val="0016555D"/>
    <w:rsid w:val="00165DD8"/>
    <w:rsid w:val="00165F15"/>
    <w:rsid w:val="0016687D"/>
    <w:rsid w:val="00166A62"/>
    <w:rsid w:val="00166E17"/>
    <w:rsid w:val="001671DA"/>
    <w:rsid w:val="0016722E"/>
    <w:rsid w:val="00167279"/>
    <w:rsid w:val="001672FC"/>
    <w:rsid w:val="00167F6C"/>
    <w:rsid w:val="001703E0"/>
    <w:rsid w:val="00170782"/>
    <w:rsid w:val="001708C9"/>
    <w:rsid w:val="00171F22"/>
    <w:rsid w:val="001721D3"/>
    <w:rsid w:val="0017251D"/>
    <w:rsid w:val="00172729"/>
    <w:rsid w:val="001736AA"/>
    <w:rsid w:val="00173B83"/>
    <w:rsid w:val="00173B86"/>
    <w:rsid w:val="00173B8E"/>
    <w:rsid w:val="0017401A"/>
    <w:rsid w:val="0017449F"/>
    <w:rsid w:val="00174829"/>
    <w:rsid w:val="00174C35"/>
    <w:rsid w:val="001751E0"/>
    <w:rsid w:val="00175210"/>
    <w:rsid w:val="00175234"/>
    <w:rsid w:val="001752F5"/>
    <w:rsid w:val="0017539D"/>
    <w:rsid w:val="001753E5"/>
    <w:rsid w:val="001757D8"/>
    <w:rsid w:val="00175936"/>
    <w:rsid w:val="00175D62"/>
    <w:rsid w:val="0017691E"/>
    <w:rsid w:val="00176F07"/>
    <w:rsid w:val="0017709F"/>
    <w:rsid w:val="00177381"/>
    <w:rsid w:val="001774BF"/>
    <w:rsid w:val="00177912"/>
    <w:rsid w:val="0018092C"/>
    <w:rsid w:val="001814B3"/>
    <w:rsid w:val="00181911"/>
    <w:rsid w:val="001824BD"/>
    <w:rsid w:val="001835CA"/>
    <w:rsid w:val="0018382F"/>
    <w:rsid w:val="001838B9"/>
    <w:rsid w:val="00183BB8"/>
    <w:rsid w:val="001841E3"/>
    <w:rsid w:val="001844D9"/>
    <w:rsid w:val="0018454A"/>
    <w:rsid w:val="001846F5"/>
    <w:rsid w:val="00185426"/>
    <w:rsid w:val="001856B9"/>
    <w:rsid w:val="00186959"/>
    <w:rsid w:val="00186B0F"/>
    <w:rsid w:val="00186B1E"/>
    <w:rsid w:val="00186BE7"/>
    <w:rsid w:val="00186C00"/>
    <w:rsid w:val="00186CE8"/>
    <w:rsid w:val="00186FA7"/>
    <w:rsid w:val="001872E2"/>
    <w:rsid w:val="001878AD"/>
    <w:rsid w:val="00187DEA"/>
    <w:rsid w:val="00190E53"/>
    <w:rsid w:val="001915AC"/>
    <w:rsid w:val="001918B9"/>
    <w:rsid w:val="001918EE"/>
    <w:rsid w:val="00191A51"/>
    <w:rsid w:val="00191B38"/>
    <w:rsid w:val="00191F03"/>
    <w:rsid w:val="00191F41"/>
    <w:rsid w:val="00192016"/>
    <w:rsid w:val="001927FA"/>
    <w:rsid w:val="0019357F"/>
    <w:rsid w:val="001937EA"/>
    <w:rsid w:val="00193AD7"/>
    <w:rsid w:val="00193CC1"/>
    <w:rsid w:val="00193F21"/>
    <w:rsid w:val="001941A8"/>
    <w:rsid w:val="0019465C"/>
    <w:rsid w:val="001948A9"/>
    <w:rsid w:val="00194996"/>
    <w:rsid w:val="00194A63"/>
    <w:rsid w:val="00194B12"/>
    <w:rsid w:val="00194D3C"/>
    <w:rsid w:val="0019508F"/>
    <w:rsid w:val="0019623F"/>
    <w:rsid w:val="001965DB"/>
    <w:rsid w:val="0019660E"/>
    <w:rsid w:val="001966F9"/>
    <w:rsid w:val="0019673B"/>
    <w:rsid w:val="00196782"/>
    <w:rsid w:val="00197261"/>
    <w:rsid w:val="00197361"/>
    <w:rsid w:val="001973BB"/>
    <w:rsid w:val="0019748C"/>
    <w:rsid w:val="0019782B"/>
    <w:rsid w:val="001A00E1"/>
    <w:rsid w:val="001A0CFB"/>
    <w:rsid w:val="001A0FC6"/>
    <w:rsid w:val="001A16BA"/>
    <w:rsid w:val="001A196E"/>
    <w:rsid w:val="001A1B56"/>
    <w:rsid w:val="001A1D99"/>
    <w:rsid w:val="001A21D5"/>
    <w:rsid w:val="001A2265"/>
    <w:rsid w:val="001A279C"/>
    <w:rsid w:val="001A30FC"/>
    <w:rsid w:val="001A3309"/>
    <w:rsid w:val="001A3CDE"/>
    <w:rsid w:val="001A46E8"/>
    <w:rsid w:val="001A47BB"/>
    <w:rsid w:val="001A4D9C"/>
    <w:rsid w:val="001A4D9F"/>
    <w:rsid w:val="001A4E0A"/>
    <w:rsid w:val="001A5388"/>
    <w:rsid w:val="001A5416"/>
    <w:rsid w:val="001A56B6"/>
    <w:rsid w:val="001A5788"/>
    <w:rsid w:val="001A58E8"/>
    <w:rsid w:val="001A5907"/>
    <w:rsid w:val="001A5FF5"/>
    <w:rsid w:val="001A611E"/>
    <w:rsid w:val="001A69ED"/>
    <w:rsid w:val="001A6B7C"/>
    <w:rsid w:val="001A6C77"/>
    <w:rsid w:val="001A6CCD"/>
    <w:rsid w:val="001A6E13"/>
    <w:rsid w:val="001B01BA"/>
    <w:rsid w:val="001B0A86"/>
    <w:rsid w:val="001B0B91"/>
    <w:rsid w:val="001B1067"/>
    <w:rsid w:val="001B10BD"/>
    <w:rsid w:val="001B11DF"/>
    <w:rsid w:val="001B2C37"/>
    <w:rsid w:val="001B2CBD"/>
    <w:rsid w:val="001B302D"/>
    <w:rsid w:val="001B37C0"/>
    <w:rsid w:val="001B39BD"/>
    <w:rsid w:val="001B3AD8"/>
    <w:rsid w:val="001B3DE0"/>
    <w:rsid w:val="001B3F86"/>
    <w:rsid w:val="001B419E"/>
    <w:rsid w:val="001B426B"/>
    <w:rsid w:val="001B446D"/>
    <w:rsid w:val="001B4936"/>
    <w:rsid w:val="001B4943"/>
    <w:rsid w:val="001B4D57"/>
    <w:rsid w:val="001B4F53"/>
    <w:rsid w:val="001B52C9"/>
    <w:rsid w:val="001B52E9"/>
    <w:rsid w:val="001B5FD9"/>
    <w:rsid w:val="001B62AE"/>
    <w:rsid w:val="001B6C83"/>
    <w:rsid w:val="001B6E5C"/>
    <w:rsid w:val="001B6EA7"/>
    <w:rsid w:val="001B6F8E"/>
    <w:rsid w:val="001B7010"/>
    <w:rsid w:val="001B75D2"/>
    <w:rsid w:val="001B77A1"/>
    <w:rsid w:val="001B7809"/>
    <w:rsid w:val="001B7B84"/>
    <w:rsid w:val="001B7F98"/>
    <w:rsid w:val="001C0503"/>
    <w:rsid w:val="001C0B83"/>
    <w:rsid w:val="001C0EFA"/>
    <w:rsid w:val="001C10D2"/>
    <w:rsid w:val="001C13E3"/>
    <w:rsid w:val="001C1494"/>
    <w:rsid w:val="001C14E9"/>
    <w:rsid w:val="001C1664"/>
    <w:rsid w:val="001C18C1"/>
    <w:rsid w:val="001C2688"/>
    <w:rsid w:val="001C2908"/>
    <w:rsid w:val="001C2E39"/>
    <w:rsid w:val="001C3739"/>
    <w:rsid w:val="001C39D0"/>
    <w:rsid w:val="001C3E44"/>
    <w:rsid w:val="001C4F8F"/>
    <w:rsid w:val="001C53A4"/>
    <w:rsid w:val="001C58D8"/>
    <w:rsid w:val="001C59A8"/>
    <w:rsid w:val="001C6F88"/>
    <w:rsid w:val="001C7240"/>
    <w:rsid w:val="001C76D4"/>
    <w:rsid w:val="001D0278"/>
    <w:rsid w:val="001D0368"/>
    <w:rsid w:val="001D0497"/>
    <w:rsid w:val="001D097C"/>
    <w:rsid w:val="001D0F82"/>
    <w:rsid w:val="001D1195"/>
    <w:rsid w:val="001D168A"/>
    <w:rsid w:val="001D1B7E"/>
    <w:rsid w:val="001D23BA"/>
    <w:rsid w:val="001D2DE0"/>
    <w:rsid w:val="001D3149"/>
    <w:rsid w:val="001D345A"/>
    <w:rsid w:val="001D38AD"/>
    <w:rsid w:val="001D3923"/>
    <w:rsid w:val="001D40FE"/>
    <w:rsid w:val="001D43D5"/>
    <w:rsid w:val="001D4892"/>
    <w:rsid w:val="001D53FB"/>
    <w:rsid w:val="001D57D4"/>
    <w:rsid w:val="001D5CB3"/>
    <w:rsid w:val="001D619B"/>
    <w:rsid w:val="001D6378"/>
    <w:rsid w:val="001D65A7"/>
    <w:rsid w:val="001D7050"/>
    <w:rsid w:val="001D7167"/>
    <w:rsid w:val="001D728A"/>
    <w:rsid w:val="001D73F2"/>
    <w:rsid w:val="001D7738"/>
    <w:rsid w:val="001D7F1D"/>
    <w:rsid w:val="001E01B6"/>
    <w:rsid w:val="001E01F6"/>
    <w:rsid w:val="001E0511"/>
    <w:rsid w:val="001E1154"/>
    <w:rsid w:val="001E13A2"/>
    <w:rsid w:val="001E189A"/>
    <w:rsid w:val="001E1A58"/>
    <w:rsid w:val="001E1BC8"/>
    <w:rsid w:val="001E2A35"/>
    <w:rsid w:val="001E3784"/>
    <w:rsid w:val="001E3845"/>
    <w:rsid w:val="001E452C"/>
    <w:rsid w:val="001E48D6"/>
    <w:rsid w:val="001E492B"/>
    <w:rsid w:val="001E4FFB"/>
    <w:rsid w:val="001E5824"/>
    <w:rsid w:val="001E6018"/>
    <w:rsid w:val="001E60AF"/>
    <w:rsid w:val="001E644C"/>
    <w:rsid w:val="001E6650"/>
    <w:rsid w:val="001E6FC0"/>
    <w:rsid w:val="001E75B2"/>
    <w:rsid w:val="001E7C8F"/>
    <w:rsid w:val="001F0146"/>
    <w:rsid w:val="001F0C9A"/>
    <w:rsid w:val="001F0DF5"/>
    <w:rsid w:val="001F0FDE"/>
    <w:rsid w:val="001F153B"/>
    <w:rsid w:val="001F1766"/>
    <w:rsid w:val="001F1CA9"/>
    <w:rsid w:val="001F1DBF"/>
    <w:rsid w:val="001F330C"/>
    <w:rsid w:val="001F3818"/>
    <w:rsid w:val="001F401F"/>
    <w:rsid w:val="001F52F1"/>
    <w:rsid w:val="001F538F"/>
    <w:rsid w:val="001F544F"/>
    <w:rsid w:val="001F5906"/>
    <w:rsid w:val="001F596A"/>
    <w:rsid w:val="001F5D25"/>
    <w:rsid w:val="001F622E"/>
    <w:rsid w:val="001F63E7"/>
    <w:rsid w:val="001F6667"/>
    <w:rsid w:val="001F66DC"/>
    <w:rsid w:val="001F6796"/>
    <w:rsid w:val="001F6B29"/>
    <w:rsid w:val="001F6E18"/>
    <w:rsid w:val="001F6EB9"/>
    <w:rsid w:val="001F7B41"/>
    <w:rsid w:val="001F7F83"/>
    <w:rsid w:val="00200218"/>
    <w:rsid w:val="002006C6"/>
    <w:rsid w:val="00200E07"/>
    <w:rsid w:val="00201D6D"/>
    <w:rsid w:val="00201EBA"/>
    <w:rsid w:val="00202022"/>
    <w:rsid w:val="00202BFF"/>
    <w:rsid w:val="00202CD2"/>
    <w:rsid w:val="00202DCC"/>
    <w:rsid w:val="0020333D"/>
    <w:rsid w:val="0020337E"/>
    <w:rsid w:val="0020349D"/>
    <w:rsid w:val="00203917"/>
    <w:rsid w:val="002040E4"/>
    <w:rsid w:val="00204847"/>
    <w:rsid w:val="0020501F"/>
    <w:rsid w:val="00205079"/>
    <w:rsid w:val="00205831"/>
    <w:rsid w:val="00205A03"/>
    <w:rsid w:val="00205C60"/>
    <w:rsid w:val="00206B36"/>
    <w:rsid w:val="0020706D"/>
    <w:rsid w:val="002073C9"/>
    <w:rsid w:val="002074B4"/>
    <w:rsid w:val="002076E8"/>
    <w:rsid w:val="00207720"/>
    <w:rsid w:val="00207D48"/>
    <w:rsid w:val="00207EB3"/>
    <w:rsid w:val="002100E8"/>
    <w:rsid w:val="002103C0"/>
    <w:rsid w:val="002103EA"/>
    <w:rsid w:val="002107C8"/>
    <w:rsid w:val="00210CD4"/>
    <w:rsid w:val="00210DFB"/>
    <w:rsid w:val="00211333"/>
    <w:rsid w:val="00211A0C"/>
    <w:rsid w:val="00211C7B"/>
    <w:rsid w:val="00211F37"/>
    <w:rsid w:val="00212781"/>
    <w:rsid w:val="00212799"/>
    <w:rsid w:val="00212EC2"/>
    <w:rsid w:val="00212EE5"/>
    <w:rsid w:val="002130AA"/>
    <w:rsid w:val="00213CB6"/>
    <w:rsid w:val="00214AA2"/>
    <w:rsid w:val="00214C9C"/>
    <w:rsid w:val="0021561A"/>
    <w:rsid w:val="00215AD5"/>
    <w:rsid w:val="00215C1A"/>
    <w:rsid w:val="00215E6C"/>
    <w:rsid w:val="00215E92"/>
    <w:rsid w:val="00216026"/>
    <w:rsid w:val="00216085"/>
    <w:rsid w:val="00216232"/>
    <w:rsid w:val="00216E9E"/>
    <w:rsid w:val="002174E0"/>
    <w:rsid w:val="002174EA"/>
    <w:rsid w:val="00217B2D"/>
    <w:rsid w:val="00217FB0"/>
    <w:rsid w:val="002201C1"/>
    <w:rsid w:val="0022027C"/>
    <w:rsid w:val="002202D3"/>
    <w:rsid w:val="00220C08"/>
    <w:rsid w:val="00220D7D"/>
    <w:rsid w:val="00221305"/>
    <w:rsid w:val="00221D78"/>
    <w:rsid w:val="00222497"/>
    <w:rsid w:val="00222C99"/>
    <w:rsid w:val="00223032"/>
    <w:rsid w:val="00223908"/>
    <w:rsid w:val="00223989"/>
    <w:rsid w:val="002239FF"/>
    <w:rsid w:val="00223C06"/>
    <w:rsid w:val="00223CD1"/>
    <w:rsid w:val="00223D27"/>
    <w:rsid w:val="00224A69"/>
    <w:rsid w:val="00224FE5"/>
    <w:rsid w:val="0022563D"/>
    <w:rsid w:val="00225640"/>
    <w:rsid w:val="00225E8B"/>
    <w:rsid w:val="00226967"/>
    <w:rsid w:val="00226B42"/>
    <w:rsid w:val="00226B5E"/>
    <w:rsid w:val="00226F23"/>
    <w:rsid w:val="002270DB"/>
    <w:rsid w:val="00227552"/>
    <w:rsid w:val="00230271"/>
    <w:rsid w:val="0023058F"/>
    <w:rsid w:val="00230BC9"/>
    <w:rsid w:val="002314E3"/>
    <w:rsid w:val="00231705"/>
    <w:rsid w:val="00231F94"/>
    <w:rsid w:val="00232A51"/>
    <w:rsid w:val="002332B4"/>
    <w:rsid w:val="0023356C"/>
    <w:rsid w:val="00233908"/>
    <w:rsid w:val="002349C3"/>
    <w:rsid w:val="00234C9D"/>
    <w:rsid w:val="0023547E"/>
    <w:rsid w:val="00235A31"/>
    <w:rsid w:val="0023684F"/>
    <w:rsid w:val="002369D9"/>
    <w:rsid w:val="00236C3D"/>
    <w:rsid w:val="00236D80"/>
    <w:rsid w:val="00237254"/>
    <w:rsid w:val="0023775C"/>
    <w:rsid w:val="00237908"/>
    <w:rsid w:val="00240565"/>
    <w:rsid w:val="00240D54"/>
    <w:rsid w:val="002412CB"/>
    <w:rsid w:val="0024149C"/>
    <w:rsid w:val="002414D8"/>
    <w:rsid w:val="00241BA8"/>
    <w:rsid w:val="00241C58"/>
    <w:rsid w:val="002421C9"/>
    <w:rsid w:val="0024235B"/>
    <w:rsid w:val="00242594"/>
    <w:rsid w:val="00242B7E"/>
    <w:rsid w:val="00243225"/>
    <w:rsid w:val="002434EE"/>
    <w:rsid w:val="0024398A"/>
    <w:rsid w:val="00243C8B"/>
    <w:rsid w:val="002440D4"/>
    <w:rsid w:val="0024505F"/>
    <w:rsid w:val="002453B0"/>
    <w:rsid w:val="00245635"/>
    <w:rsid w:val="00245966"/>
    <w:rsid w:val="0024622A"/>
    <w:rsid w:val="0024660C"/>
    <w:rsid w:val="002467D9"/>
    <w:rsid w:val="00246AB1"/>
    <w:rsid w:val="0024719D"/>
    <w:rsid w:val="0024744E"/>
    <w:rsid w:val="0024782F"/>
    <w:rsid w:val="00250782"/>
    <w:rsid w:val="00250854"/>
    <w:rsid w:val="00250AEA"/>
    <w:rsid w:val="00250B51"/>
    <w:rsid w:val="00250FE2"/>
    <w:rsid w:val="00251DC0"/>
    <w:rsid w:val="002520E9"/>
    <w:rsid w:val="0025255A"/>
    <w:rsid w:val="002528F7"/>
    <w:rsid w:val="00252F7F"/>
    <w:rsid w:val="00253504"/>
    <w:rsid w:val="002537E0"/>
    <w:rsid w:val="00253864"/>
    <w:rsid w:val="002541CD"/>
    <w:rsid w:val="002542C4"/>
    <w:rsid w:val="00254AE1"/>
    <w:rsid w:val="00255417"/>
    <w:rsid w:val="0025550B"/>
    <w:rsid w:val="00256520"/>
    <w:rsid w:val="00257284"/>
    <w:rsid w:val="00257486"/>
    <w:rsid w:val="00257C8B"/>
    <w:rsid w:val="0026037F"/>
    <w:rsid w:val="002606F0"/>
    <w:rsid w:val="002613C5"/>
    <w:rsid w:val="0026198D"/>
    <w:rsid w:val="002627B6"/>
    <w:rsid w:val="002628E2"/>
    <w:rsid w:val="00262C99"/>
    <w:rsid w:val="00263A47"/>
    <w:rsid w:val="002642D4"/>
    <w:rsid w:val="0026474B"/>
    <w:rsid w:val="0026478A"/>
    <w:rsid w:val="00264B53"/>
    <w:rsid w:val="00264B59"/>
    <w:rsid w:val="00264CA6"/>
    <w:rsid w:val="002652FA"/>
    <w:rsid w:val="002657D7"/>
    <w:rsid w:val="00265AFF"/>
    <w:rsid w:val="00265B1E"/>
    <w:rsid w:val="00265C61"/>
    <w:rsid w:val="00265D6B"/>
    <w:rsid w:val="00265E08"/>
    <w:rsid w:val="00265EC5"/>
    <w:rsid w:val="002661B1"/>
    <w:rsid w:val="00266294"/>
    <w:rsid w:val="00266642"/>
    <w:rsid w:val="00266728"/>
    <w:rsid w:val="00267136"/>
    <w:rsid w:val="0026744D"/>
    <w:rsid w:val="0027157A"/>
    <w:rsid w:val="00271B47"/>
    <w:rsid w:val="00271B8A"/>
    <w:rsid w:val="00271FED"/>
    <w:rsid w:val="00272809"/>
    <w:rsid w:val="00272827"/>
    <w:rsid w:val="00272A2C"/>
    <w:rsid w:val="00272E3E"/>
    <w:rsid w:val="00272F38"/>
    <w:rsid w:val="0027314C"/>
    <w:rsid w:val="002736E1"/>
    <w:rsid w:val="00273ABE"/>
    <w:rsid w:val="00273CEE"/>
    <w:rsid w:val="00273E0B"/>
    <w:rsid w:val="00273F36"/>
    <w:rsid w:val="00274904"/>
    <w:rsid w:val="00274B09"/>
    <w:rsid w:val="00274CD6"/>
    <w:rsid w:val="002756C7"/>
    <w:rsid w:val="00275FC4"/>
    <w:rsid w:val="0027630E"/>
    <w:rsid w:val="00276A3F"/>
    <w:rsid w:val="00277697"/>
    <w:rsid w:val="002778BF"/>
    <w:rsid w:val="002778F6"/>
    <w:rsid w:val="00277B37"/>
    <w:rsid w:val="00277C4E"/>
    <w:rsid w:val="00277C81"/>
    <w:rsid w:val="00277CAF"/>
    <w:rsid w:val="00277EA5"/>
    <w:rsid w:val="00277ED3"/>
    <w:rsid w:val="002800CF"/>
    <w:rsid w:val="0028018C"/>
    <w:rsid w:val="0028056A"/>
    <w:rsid w:val="00280762"/>
    <w:rsid w:val="0028083E"/>
    <w:rsid w:val="002809DB"/>
    <w:rsid w:val="00280A16"/>
    <w:rsid w:val="00280B5F"/>
    <w:rsid w:val="00280D10"/>
    <w:rsid w:val="00281069"/>
    <w:rsid w:val="0028141B"/>
    <w:rsid w:val="00281BB7"/>
    <w:rsid w:val="00281CCC"/>
    <w:rsid w:val="0028224F"/>
    <w:rsid w:val="00282782"/>
    <w:rsid w:val="0028287C"/>
    <w:rsid w:val="00282A00"/>
    <w:rsid w:val="00282DB2"/>
    <w:rsid w:val="002836B7"/>
    <w:rsid w:val="0028371D"/>
    <w:rsid w:val="0028375A"/>
    <w:rsid w:val="00283948"/>
    <w:rsid w:val="00283BB2"/>
    <w:rsid w:val="00284157"/>
    <w:rsid w:val="00284687"/>
    <w:rsid w:val="00284EDD"/>
    <w:rsid w:val="00284FB8"/>
    <w:rsid w:val="0028531F"/>
    <w:rsid w:val="0028550A"/>
    <w:rsid w:val="00285D30"/>
    <w:rsid w:val="00285E11"/>
    <w:rsid w:val="0028629C"/>
    <w:rsid w:val="002862FF"/>
    <w:rsid w:val="0028718B"/>
    <w:rsid w:val="002871E4"/>
    <w:rsid w:val="00287AE4"/>
    <w:rsid w:val="00287B86"/>
    <w:rsid w:val="00290099"/>
    <w:rsid w:val="00290824"/>
    <w:rsid w:val="00290EF1"/>
    <w:rsid w:val="002912DB"/>
    <w:rsid w:val="00291498"/>
    <w:rsid w:val="00293054"/>
    <w:rsid w:val="0029384D"/>
    <w:rsid w:val="00293970"/>
    <w:rsid w:val="00293A16"/>
    <w:rsid w:val="00293C8B"/>
    <w:rsid w:val="002941BD"/>
    <w:rsid w:val="002941BE"/>
    <w:rsid w:val="0029450B"/>
    <w:rsid w:val="002945F9"/>
    <w:rsid w:val="002946BD"/>
    <w:rsid w:val="002947D6"/>
    <w:rsid w:val="00294AB7"/>
    <w:rsid w:val="00294B8C"/>
    <w:rsid w:val="00294F1A"/>
    <w:rsid w:val="0029516B"/>
    <w:rsid w:val="002953D0"/>
    <w:rsid w:val="002953D7"/>
    <w:rsid w:val="00295515"/>
    <w:rsid w:val="0029774E"/>
    <w:rsid w:val="00297C89"/>
    <w:rsid w:val="00297F08"/>
    <w:rsid w:val="002A0525"/>
    <w:rsid w:val="002A05DB"/>
    <w:rsid w:val="002A0A8D"/>
    <w:rsid w:val="002A100E"/>
    <w:rsid w:val="002A102F"/>
    <w:rsid w:val="002A16F6"/>
    <w:rsid w:val="002A181B"/>
    <w:rsid w:val="002A1A1E"/>
    <w:rsid w:val="002A1A34"/>
    <w:rsid w:val="002A1C9E"/>
    <w:rsid w:val="002A1E98"/>
    <w:rsid w:val="002A2760"/>
    <w:rsid w:val="002A30B7"/>
    <w:rsid w:val="002A3815"/>
    <w:rsid w:val="002A3AEF"/>
    <w:rsid w:val="002A3C40"/>
    <w:rsid w:val="002A3FA2"/>
    <w:rsid w:val="002A4A70"/>
    <w:rsid w:val="002A4CEF"/>
    <w:rsid w:val="002A4D0D"/>
    <w:rsid w:val="002A4D8F"/>
    <w:rsid w:val="002A5278"/>
    <w:rsid w:val="002A53FA"/>
    <w:rsid w:val="002A54E9"/>
    <w:rsid w:val="002A6863"/>
    <w:rsid w:val="002A6B74"/>
    <w:rsid w:val="002A6C68"/>
    <w:rsid w:val="002A74AE"/>
    <w:rsid w:val="002A7814"/>
    <w:rsid w:val="002A7E4D"/>
    <w:rsid w:val="002B0165"/>
    <w:rsid w:val="002B0263"/>
    <w:rsid w:val="002B0BA7"/>
    <w:rsid w:val="002B1319"/>
    <w:rsid w:val="002B1514"/>
    <w:rsid w:val="002B161A"/>
    <w:rsid w:val="002B1EA5"/>
    <w:rsid w:val="002B2A3A"/>
    <w:rsid w:val="002B3266"/>
    <w:rsid w:val="002B3398"/>
    <w:rsid w:val="002B36C7"/>
    <w:rsid w:val="002B36CF"/>
    <w:rsid w:val="002B3B38"/>
    <w:rsid w:val="002B3BE7"/>
    <w:rsid w:val="002B401C"/>
    <w:rsid w:val="002B410D"/>
    <w:rsid w:val="002B4408"/>
    <w:rsid w:val="002B4AF6"/>
    <w:rsid w:val="002B4CDB"/>
    <w:rsid w:val="002B541D"/>
    <w:rsid w:val="002B5564"/>
    <w:rsid w:val="002B6149"/>
    <w:rsid w:val="002B645C"/>
    <w:rsid w:val="002B6AC4"/>
    <w:rsid w:val="002B6E11"/>
    <w:rsid w:val="002B783E"/>
    <w:rsid w:val="002C019D"/>
    <w:rsid w:val="002C0C44"/>
    <w:rsid w:val="002C1451"/>
    <w:rsid w:val="002C22D1"/>
    <w:rsid w:val="002C22E5"/>
    <w:rsid w:val="002C361D"/>
    <w:rsid w:val="002C4260"/>
    <w:rsid w:val="002C42A2"/>
    <w:rsid w:val="002C4300"/>
    <w:rsid w:val="002C518B"/>
    <w:rsid w:val="002C554E"/>
    <w:rsid w:val="002C60F3"/>
    <w:rsid w:val="002C6580"/>
    <w:rsid w:val="002C670A"/>
    <w:rsid w:val="002C6AAD"/>
    <w:rsid w:val="002C7101"/>
    <w:rsid w:val="002C71C3"/>
    <w:rsid w:val="002C725B"/>
    <w:rsid w:val="002C7D7C"/>
    <w:rsid w:val="002C7FED"/>
    <w:rsid w:val="002D00E4"/>
    <w:rsid w:val="002D1214"/>
    <w:rsid w:val="002D17FF"/>
    <w:rsid w:val="002D2575"/>
    <w:rsid w:val="002D298A"/>
    <w:rsid w:val="002D3F71"/>
    <w:rsid w:val="002D4C3C"/>
    <w:rsid w:val="002D4C94"/>
    <w:rsid w:val="002D585C"/>
    <w:rsid w:val="002D5B0C"/>
    <w:rsid w:val="002D5FBC"/>
    <w:rsid w:val="002D61AB"/>
    <w:rsid w:val="002D66C9"/>
    <w:rsid w:val="002D6A19"/>
    <w:rsid w:val="002D6FC7"/>
    <w:rsid w:val="002D7760"/>
    <w:rsid w:val="002D7D30"/>
    <w:rsid w:val="002D7D53"/>
    <w:rsid w:val="002E01D9"/>
    <w:rsid w:val="002E0822"/>
    <w:rsid w:val="002E174A"/>
    <w:rsid w:val="002E191E"/>
    <w:rsid w:val="002E1D3B"/>
    <w:rsid w:val="002E205E"/>
    <w:rsid w:val="002E25F9"/>
    <w:rsid w:val="002E2AD0"/>
    <w:rsid w:val="002E2FA8"/>
    <w:rsid w:val="002E30E3"/>
    <w:rsid w:val="002E3564"/>
    <w:rsid w:val="002E3C69"/>
    <w:rsid w:val="002E3CC1"/>
    <w:rsid w:val="002E3D12"/>
    <w:rsid w:val="002E4474"/>
    <w:rsid w:val="002E475B"/>
    <w:rsid w:val="002E4D76"/>
    <w:rsid w:val="002E5754"/>
    <w:rsid w:val="002E5832"/>
    <w:rsid w:val="002E5976"/>
    <w:rsid w:val="002E5FD2"/>
    <w:rsid w:val="002E628A"/>
    <w:rsid w:val="002E6A1A"/>
    <w:rsid w:val="002E6D97"/>
    <w:rsid w:val="002E702B"/>
    <w:rsid w:val="002E785A"/>
    <w:rsid w:val="002E7C54"/>
    <w:rsid w:val="002F013E"/>
    <w:rsid w:val="002F0485"/>
    <w:rsid w:val="002F0D3A"/>
    <w:rsid w:val="002F1429"/>
    <w:rsid w:val="002F1A6E"/>
    <w:rsid w:val="002F2CAA"/>
    <w:rsid w:val="002F2CF9"/>
    <w:rsid w:val="002F3174"/>
    <w:rsid w:val="002F3583"/>
    <w:rsid w:val="002F36A2"/>
    <w:rsid w:val="002F38FB"/>
    <w:rsid w:val="002F410E"/>
    <w:rsid w:val="002F46CD"/>
    <w:rsid w:val="002F53DF"/>
    <w:rsid w:val="002F54D1"/>
    <w:rsid w:val="002F559A"/>
    <w:rsid w:val="002F6057"/>
    <w:rsid w:val="002F69C2"/>
    <w:rsid w:val="002F7773"/>
    <w:rsid w:val="002F77BD"/>
    <w:rsid w:val="002F78A0"/>
    <w:rsid w:val="002F7CCD"/>
    <w:rsid w:val="003003CC"/>
    <w:rsid w:val="00300489"/>
    <w:rsid w:val="00300B4C"/>
    <w:rsid w:val="00300EC8"/>
    <w:rsid w:val="00300F73"/>
    <w:rsid w:val="003011FE"/>
    <w:rsid w:val="00301558"/>
    <w:rsid w:val="00301A31"/>
    <w:rsid w:val="00301A33"/>
    <w:rsid w:val="0030259E"/>
    <w:rsid w:val="00302734"/>
    <w:rsid w:val="00303538"/>
    <w:rsid w:val="00303694"/>
    <w:rsid w:val="003037D7"/>
    <w:rsid w:val="00303C6A"/>
    <w:rsid w:val="00304512"/>
    <w:rsid w:val="00304532"/>
    <w:rsid w:val="00304B76"/>
    <w:rsid w:val="00304C15"/>
    <w:rsid w:val="00304FDB"/>
    <w:rsid w:val="003051A9"/>
    <w:rsid w:val="00305400"/>
    <w:rsid w:val="00305713"/>
    <w:rsid w:val="00306103"/>
    <w:rsid w:val="00306156"/>
    <w:rsid w:val="00306E70"/>
    <w:rsid w:val="00307017"/>
    <w:rsid w:val="00307539"/>
    <w:rsid w:val="00307BDD"/>
    <w:rsid w:val="00307E98"/>
    <w:rsid w:val="00310194"/>
    <w:rsid w:val="0031019C"/>
    <w:rsid w:val="00310869"/>
    <w:rsid w:val="003108BE"/>
    <w:rsid w:val="00310A2A"/>
    <w:rsid w:val="00311002"/>
    <w:rsid w:val="003110A0"/>
    <w:rsid w:val="003114DD"/>
    <w:rsid w:val="003117F7"/>
    <w:rsid w:val="00311C57"/>
    <w:rsid w:val="00311F4F"/>
    <w:rsid w:val="00312455"/>
    <w:rsid w:val="0031246D"/>
    <w:rsid w:val="003132C6"/>
    <w:rsid w:val="00313A16"/>
    <w:rsid w:val="00313FA1"/>
    <w:rsid w:val="00314246"/>
    <w:rsid w:val="003144CD"/>
    <w:rsid w:val="0031470A"/>
    <w:rsid w:val="00314B74"/>
    <w:rsid w:val="00315509"/>
    <w:rsid w:val="00315926"/>
    <w:rsid w:val="00315B88"/>
    <w:rsid w:val="00315BE1"/>
    <w:rsid w:val="00315DA2"/>
    <w:rsid w:val="00315E72"/>
    <w:rsid w:val="00315FC3"/>
    <w:rsid w:val="0031656A"/>
    <w:rsid w:val="003178EE"/>
    <w:rsid w:val="00317C8C"/>
    <w:rsid w:val="00317FFE"/>
    <w:rsid w:val="003200FB"/>
    <w:rsid w:val="003201E3"/>
    <w:rsid w:val="003204A6"/>
    <w:rsid w:val="003206F7"/>
    <w:rsid w:val="00320C76"/>
    <w:rsid w:val="003210B0"/>
    <w:rsid w:val="003211F5"/>
    <w:rsid w:val="003220FD"/>
    <w:rsid w:val="00322328"/>
    <w:rsid w:val="00322F02"/>
    <w:rsid w:val="003232E4"/>
    <w:rsid w:val="00323540"/>
    <w:rsid w:val="0032362A"/>
    <w:rsid w:val="003237CD"/>
    <w:rsid w:val="00323846"/>
    <w:rsid w:val="00323B22"/>
    <w:rsid w:val="00323EDC"/>
    <w:rsid w:val="00324248"/>
    <w:rsid w:val="003246D3"/>
    <w:rsid w:val="00324E7E"/>
    <w:rsid w:val="003252E1"/>
    <w:rsid w:val="0032576B"/>
    <w:rsid w:val="00325B55"/>
    <w:rsid w:val="00325C41"/>
    <w:rsid w:val="00326178"/>
    <w:rsid w:val="0032764D"/>
    <w:rsid w:val="00330844"/>
    <w:rsid w:val="00330FD7"/>
    <w:rsid w:val="00331865"/>
    <w:rsid w:val="0033190B"/>
    <w:rsid w:val="00331DED"/>
    <w:rsid w:val="00331FDF"/>
    <w:rsid w:val="003320BB"/>
    <w:rsid w:val="00332BC9"/>
    <w:rsid w:val="003330C9"/>
    <w:rsid w:val="00333238"/>
    <w:rsid w:val="0033342D"/>
    <w:rsid w:val="00333BFF"/>
    <w:rsid w:val="003341DD"/>
    <w:rsid w:val="00334457"/>
    <w:rsid w:val="00334727"/>
    <w:rsid w:val="00334E1F"/>
    <w:rsid w:val="00334FE6"/>
    <w:rsid w:val="003359DC"/>
    <w:rsid w:val="00335A66"/>
    <w:rsid w:val="00335B85"/>
    <w:rsid w:val="00336A4F"/>
    <w:rsid w:val="00336B52"/>
    <w:rsid w:val="00336B69"/>
    <w:rsid w:val="00336B9B"/>
    <w:rsid w:val="003371A8"/>
    <w:rsid w:val="00337434"/>
    <w:rsid w:val="00337D1D"/>
    <w:rsid w:val="00340105"/>
    <w:rsid w:val="00340289"/>
    <w:rsid w:val="003404F2"/>
    <w:rsid w:val="003408E3"/>
    <w:rsid w:val="00340BA9"/>
    <w:rsid w:val="00340BD6"/>
    <w:rsid w:val="0034117D"/>
    <w:rsid w:val="003411E1"/>
    <w:rsid w:val="00341736"/>
    <w:rsid w:val="00341964"/>
    <w:rsid w:val="00341D3E"/>
    <w:rsid w:val="00341D7F"/>
    <w:rsid w:val="0034231D"/>
    <w:rsid w:val="003428C0"/>
    <w:rsid w:val="00342B1F"/>
    <w:rsid w:val="00342D3C"/>
    <w:rsid w:val="0034308F"/>
    <w:rsid w:val="00343143"/>
    <w:rsid w:val="00343408"/>
    <w:rsid w:val="00343712"/>
    <w:rsid w:val="00344410"/>
    <w:rsid w:val="003444F2"/>
    <w:rsid w:val="00344CC4"/>
    <w:rsid w:val="0034571A"/>
    <w:rsid w:val="00345AFD"/>
    <w:rsid w:val="00345DEC"/>
    <w:rsid w:val="00346133"/>
    <w:rsid w:val="00346163"/>
    <w:rsid w:val="0034661C"/>
    <w:rsid w:val="0034674E"/>
    <w:rsid w:val="00346AFC"/>
    <w:rsid w:val="00347034"/>
    <w:rsid w:val="0034714F"/>
    <w:rsid w:val="00347169"/>
    <w:rsid w:val="003471E1"/>
    <w:rsid w:val="003478E9"/>
    <w:rsid w:val="00350299"/>
    <w:rsid w:val="00351058"/>
    <w:rsid w:val="0035140E"/>
    <w:rsid w:val="00351584"/>
    <w:rsid w:val="003515B0"/>
    <w:rsid w:val="00351E7A"/>
    <w:rsid w:val="00351F43"/>
    <w:rsid w:val="00352501"/>
    <w:rsid w:val="00352591"/>
    <w:rsid w:val="00352798"/>
    <w:rsid w:val="0035280F"/>
    <w:rsid w:val="00352932"/>
    <w:rsid w:val="00352998"/>
    <w:rsid w:val="003535B6"/>
    <w:rsid w:val="00353D26"/>
    <w:rsid w:val="00354073"/>
    <w:rsid w:val="00354125"/>
    <w:rsid w:val="00354A85"/>
    <w:rsid w:val="00354EE2"/>
    <w:rsid w:val="00355C43"/>
    <w:rsid w:val="00356E26"/>
    <w:rsid w:val="00357366"/>
    <w:rsid w:val="00357638"/>
    <w:rsid w:val="00357839"/>
    <w:rsid w:val="00360267"/>
    <w:rsid w:val="00360720"/>
    <w:rsid w:val="00360B30"/>
    <w:rsid w:val="00360C2A"/>
    <w:rsid w:val="00360F1A"/>
    <w:rsid w:val="0036153F"/>
    <w:rsid w:val="003617A1"/>
    <w:rsid w:val="00362397"/>
    <w:rsid w:val="00362661"/>
    <w:rsid w:val="00362AA7"/>
    <w:rsid w:val="00362C83"/>
    <w:rsid w:val="003632F8"/>
    <w:rsid w:val="00363783"/>
    <w:rsid w:val="0036392D"/>
    <w:rsid w:val="00363C92"/>
    <w:rsid w:val="003641D7"/>
    <w:rsid w:val="003644B7"/>
    <w:rsid w:val="003646A0"/>
    <w:rsid w:val="003646F6"/>
    <w:rsid w:val="0036488F"/>
    <w:rsid w:val="00364A8C"/>
    <w:rsid w:val="00364C8B"/>
    <w:rsid w:val="0036542E"/>
    <w:rsid w:val="00365A4D"/>
    <w:rsid w:val="00365BE7"/>
    <w:rsid w:val="0036691B"/>
    <w:rsid w:val="00366A2B"/>
    <w:rsid w:val="00367145"/>
    <w:rsid w:val="00367373"/>
    <w:rsid w:val="0036752E"/>
    <w:rsid w:val="0036776C"/>
    <w:rsid w:val="00370665"/>
    <w:rsid w:val="0037119F"/>
    <w:rsid w:val="0037132E"/>
    <w:rsid w:val="003719F2"/>
    <w:rsid w:val="00372779"/>
    <w:rsid w:val="00372C28"/>
    <w:rsid w:val="00372CE1"/>
    <w:rsid w:val="00372D4B"/>
    <w:rsid w:val="003730F9"/>
    <w:rsid w:val="00373AD4"/>
    <w:rsid w:val="00373CBE"/>
    <w:rsid w:val="0037454A"/>
    <w:rsid w:val="00374681"/>
    <w:rsid w:val="00374752"/>
    <w:rsid w:val="00374C6B"/>
    <w:rsid w:val="0037523D"/>
    <w:rsid w:val="0037531B"/>
    <w:rsid w:val="0037532E"/>
    <w:rsid w:val="00375ECF"/>
    <w:rsid w:val="00376718"/>
    <w:rsid w:val="00376A45"/>
    <w:rsid w:val="00376C1D"/>
    <w:rsid w:val="00376CE1"/>
    <w:rsid w:val="00376D94"/>
    <w:rsid w:val="00376F50"/>
    <w:rsid w:val="00376FF9"/>
    <w:rsid w:val="003773EF"/>
    <w:rsid w:val="0037742B"/>
    <w:rsid w:val="00377B1A"/>
    <w:rsid w:val="0038031C"/>
    <w:rsid w:val="0038088A"/>
    <w:rsid w:val="00380DC0"/>
    <w:rsid w:val="00381331"/>
    <w:rsid w:val="00381CE0"/>
    <w:rsid w:val="00382145"/>
    <w:rsid w:val="003824FC"/>
    <w:rsid w:val="003825E6"/>
    <w:rsid w:val="00382876"/>
    <w:rsid w:val="00383405"/>
    <w:rsid w:val="00383F0E"/>
    <w:rsid w:val="0038407F"/>
    <w:rsid w:val="0038412B"/>
    <w:rsid w:val="00384359"/>
    <w:rsid w:val="00384B9A"/>
    <w:rsid w:val="00384F96"/>
    <w:rsid w:val="0038556F"/>
    <w:rsid w:val="00385822"/>
    <w:rsid w:val="00385BEF"/>
    <w:rsid w:val="00385DAB"/>
    <w:rsid w:val="003864F7"/>
    <w:rsid w:val="00386702"/>
    <w:rsid w:val="00386710"/>
    <w:rsid w:val="00386AA0"/>
    <w:rsid w:val="00386B98"/>
    <w:rsid w:val="00387476"/>
    <w:rsid w:val="00387E8B"/>
    <w:rsid w:val="003908DD"/>
    <w:rsid w:val="003909EA"/>
    <w:rsid w:val="00390C91"/>
    <w:rsid w:val="00390D48"/>
    <w:rsid w:val="00390DE2"/>
    <w:rsid w:val="00390FD4"/>
    <w:rsid w:val="00390FED"/>
    <w:rsid w:val="003911D5"/>
    <w:rsid w:val="00391A94"/>
    <w:rsid w:val="00392E25"/>
    <w:rsid w:val="00392EC6"/>
    <w:rsid w:val="00393103"/>
    <w:rsid w:val="0039365B"/>
    <w:rsid w:val="00393AA9"/>
    <w:rsid w:val="00393C12"/>
    <w:rsid w:val="00393C3D"/>
    <w:rsid w:val="0039412C"/>
    <w:rsid w:val="00394577"/>
    <w:rsid w:val="00394F5D"/>
    <w:rsid w:val="00395C75"/>
    <w:rsid w:val="00395E24"/>
    <w:rsid w:val="0039673C"/>
    <w:rsid w:val="0039703B"/>
    <w:rsid w:val="0039756F"/>
    <w:rsid w:val="00397AF1"/>
    <w:rsid w:val="00397C82"/>
    <w:rsid w:val="003A039E"/>
    <w:rsid w:val="003A07BE"/>
    <w:rsid w:val="003A1159"/>
    <w:rsid w:val="003A177F"/>
    <w:rsid w:val="003A18D9"/>
    <w:rsid w:val="003A1A98"/>
    <w:rsid w:val="003A2286"/>
    <w:rsid w:val="003A2855"/>
    <w:rsid w:val="003A28AB"/>
    <w:rsid w:val="003A33B3"/>
    <w:rsid w:val="003A3621"/>
    <w:rsid w:val="003A4A9D"/>
    <w:rsid w:val="003A4DF5"/>
    <w:rsid w:val="003A4FEE"/>
    <w:rsid w:val="003A52F3"/>
    <w:rsid w:val="003A5B81"/>
    <w:rsid w:val="003A61C9"/>
    <w:rsid w:val="003A63CD"/>
    <w:rsid w:val="003A6EDF"/>
    <w:rsid w:val="003A77C3"/>
    <w:rsid w:val="003A77E4"/>
    <w:rsid w:val="003B03B9"/>
    <w:rsid w:val="003B0A28"/>
    <w:rsid w:val="003B0C82"/>
    <w:rsid w:val="003B130C"/>
    <w:rsid w:val="003B185D"/>
    <w:rsid w:val="003B278A"/>
    <w:rsid w:val="003B27DD"/>
    <w:rsid w:val="003B2E56"/>
    <w:rsid w:val="003B3043"/>
    <w:rsid w:val="003B351B"/>
    <w:rsid w:val="003B362F"/>
    <w:rsid w:val="003B3B27"/>
    <w:rsid w:val="003B4582"/>
    <w:rsid w:val="003B48A9"/>
    <w:rsid w:val="003B4A60"/>
    <w:rsid w:val="003B4FCF"/>
    <w:rsid w:val="003B5013"/>
    <w:rsid w:val="003B539A"/>
    <w:rsid w:val="003B53D2"/>
    <w:rsid w:val="003B56FC"/>
    <w:rsid w:val="003B59F5"/>
    <w:rsid w:val="003B5C6F"/>
    <w:rsid w:val="003B5EBA"/>
    <w:rsid w:val="003B6478"/>
    <w:rsid w:val="003B6AD2"/>
    <w:rsid w:val="003B6D37"/>
    <w:rsid w:val="003B71A9"/>
    <w:rsid w:val="003B71FC"/>
    <w:rsid w:val="003B727C"/>
    <w:rsid w:val="003B75AB"/>
    <w:rsid w:val="003B77AC"/>
    <w:rsid w:val="003B77AE"/>
    <w:rsid w:val="003B7893"/>
    <w:rsid w:val="003B798E"/>
    <w:rsid w:val="003C035B"/>
    <w:rsid w:val="003C0887"/>
    <w:rsid w:val="003C11D6"/>
    <w:rsid w:val="003C1315"/>
    <w:rsid w:val="003C1F51"/>
    <w:rsid w:val="003C212A"/>
    <w:rsid w:val="003C2439"/>
    <w:rsid w:val="003C2A5D"/>
    <w:rsid w:val="003C2D75"/>
    <w:rsid w:val="003C2E60"/>
    <w:rsid w:val="003C34C7"/>
    <w:rsid w:val="003C3852"/>
    <w:rsid w:val="003C3AD5"/>
    <w:rsid w:val="003C3B20"/>
    <w:rsid w:val="003C3BBE"/>
    <w:rsid w:val="003C4036"/>
    <w:rsid w:val="003C45F7"/>
    <w:rsid w:val="003C47D5"/>
    <w:rsid w:val="003C4879"/>
    <w:rsid w:val="003C4C9B"/>
    <w:rsid w:val="003C5259"/>
    <w:rsid w:val="003C5B3D"/>
    <w:rsid w:val="003C6606"/>
    <w:rsid w:val="003C663D"/>
    <w:rsid w:val="003C715C"/>
    <w:rsid w:val="003C752E"/>
    <w:rsid w:val="003C7796"/>
    <w:rsid w:val="003C7875"/>
    <w:rsid w:val="003C78B3"/>
    <w:rsid w:val="003C7ADE"/>
    <w:rsid w:val="003D09AB"/>
    <w:rsid w:val="003D0A9F"/>
    <w:rsid w:val="003D0F8E"/>
    <w:rsid w:val="003D1B06"/>
    <w:rsid w:val="003D1BE3"/>
    <w:rsid w:val="003D1D13"/>
    <w:rsid w:val="003D21EB"/>
    <w:rsid w:val="003D296E"/>
    <w:rsid w:val="003D2A41"/>
    <w:rsid w:val="003D2B61"/>
    <w:rsid w:val="003D3313"/>
    <w:rsid w:val="003D3554"/>
    <w:rsid w:val="003D3F93"/>
    <w:rsid w:val="003D4E4C"/>
    <w:rsid w:val="003D69E6"/>
    <w:rsid w:val="003D7BCA"/>
    <w:rsid w:val="003D7E3B"/>
    <w:rsid w:val="003E05AE"/>
    <w:rsid w:val="003E06B0"/>
    <w:rsid w:val="003E0844"/>
    <w:rsid w:val="003E091C"/>
    <w:rsid w:val="003E107D"/>
    <w:rsid w:val="003E195F"/>
    <w:rsid w:val="003E19FB"/>
    <w:rsid w:val="003E2309"/>
    <w:rsid w:val="003E2593"/>
    <w:rsid w:val="003E2BE0"/>
    <w:rsid w:val="003E2DA4"/>
    <w:rsid w:val="003E35DF"/>
    <w:rsid w:val="003E3602"/>
    <w:rsid w:val="003E4384"/>
    <w:rsid w:val="003E43DE"/>
    <w:rsid w:val="003E49DC"/>
    <w:rsid w:val="003E4ABB"/>
    <w:rsid w:val="003E4DB3"/>
    <w:rsid w:val="003E5660"/>
    <w:rsid w:val="003E5C6D"/>
    <w:rsid w:val="003E5F88"/>
    <w:rsid w:val="003E6479"/>
    <w:rsid w:val="003E65B3"/>
    <w:rsid w:val="003E70D0"/>
    <w:rsid w:val="003E71F9"/>
    <w:rsid w:val="003E74AE"/>
    <w:rsid w:val="003E77F8"/>
    <w:rsid w:val="003E7DE8"/>
    <w:rsid w:val="003F0005"/>
    <w:rsid w:val="003F0253"/>
    <w:rsid w:val="003F0404"/>
    <w:rsid w:val="003F051A"/>
    <w:rsid w:val="003F0CFA"/>
    <w:rsid w:val="003F1129"/>
    <w:rsid w:val="003F19FF"/>
    <w:rsid w:val="003F1B10"/>
    <w:rsid w:val="003F1B2F"/>
    <w:rsid w:val="003F2D12"/>
    <w:rsid w:val="003F3A69"/>
    <w:rsid w:val="003F3F0F"/>
    <w:rsid w:val="003F3F78"/>
    <w:rsid w:val="003F4015"/>
    <w:rsid w:val="003F44FF"/>
    <w:rsid w:val="003F4BA0"/>
    <w:rsid w:val="003F4DA6"/>
    <w:rsid w:val="003F502A"/>
    <w:rsid w:val="003F550A"/>
    <w:rsid w:val="003F5564"/>
    <w:rsid w:val="003F5570"/>
    <w:rsid w:val="003F60FF"/>
    <w:rsid w:val="003F6149"/>
    <w:rsid w:val="003F6BF5"/>
    <w:rsid w:val="003F6DC6"/>
    <w:rsid w:val="003F71BD"/>
    <w:rsid w:val="003F792F"/>
    <w:rsid w:val="003F7A54"/>
    <w:rsid w:val="003F7C17"/>
    <w:rsid w:val="003F7FA6"/>
    <w:rsid w:val="0040013A"/>
    <w:rsid w:val="004001CC"/>
    <w:rsid w:val="004001CF"/>
    <w:rsid w:val="004001E2"/>
    <w:rsid w:val="00400A23"/>
    <w:rsid w:val="004012FB"/>
    <w:rsid w:val="004017C3"/>
    <w:rsid w:val="004018CE"/>
    <w:rsid w:val="0040205B"/>
    <w:rsid w:val="00402622"/>
    <w:rsid w:val="004026E6"/>
    <w:rsid w:val="004029DB"/>
    <w:rsid w:val="004033D0"/>
    <w:rsid w:val="00403AC5"/>
    <w:rsid w:val="004048E8"/>
    <w:rsid w:val="00405CD3"/>
    <w:rsid w:val="00405D8A"/>
    <w:rsid w:val="00405FB1"/>
    <w:rsid w:val="00406275"/>
    <w:rsid w:val="00406786"/>
    <w:rsid w:val="00406820"/>
    <w:rsid w:val="004073E2"/>
    <w:rsid w:val="004076C8"/>
    <w:rsid w:val="00407769"/>
    <w:rsid w:val="00407904"/>
    <w:rsid w:val="00407C24"/>
    <w:rsid w:val="00407EFE"/>
    <w:rsid w:val="0041034A"/>
    <w:rsid w:val="0041043C"/>
    <w:rsid w:val="0041097F"/>
    <w:rsid w:val="00410A12"/>
    <w:rsid w:val="00410D8F"/>
    <w:rsid w:val="004114EA"/>
    <w:rsid w:val="00411987"/>
    <w:rsid w:val="0041215B"/>
    <w:rsid w:val="00412B24"/>
    <w:rsid w:val="00412B32"/>
    <w:rsid w:val="00412FF0"/>
    <w:rsid w:val="00413117"/>
    <w:rsid w:val="004132FB"/>
    <w:rsid w:val="004133C0"/>
    <w:rsid w:val="00413516"/>
    <w:rsid w:val="00413706"/>
    <w:rsid w:val="00413C98"/>
    <w:rsid w:val="00414EB9"/>
    <w:rsid w:val="00414ECE"/>
    <w:rsid w:val="004151B3"/>
    <w:rsid w:val="0041555F"/>
    <w:rsid w:val="00415BCA"/>
    <w:rsid w:val="00416933"/>
    <w:rsid w:val="004169AA"/>
    <w:rsid w:val="00416DB5"/>
    <w:rsid w:val="00417164"/>
    <w:rsid w:val="00417B0A"/>
    <w:rsid w:val="00417E2C"/>
    <w:rsid w:val="00417EB5"/>
    <w:rsid w:val="00420901"/>
    <w:rsid w:val="0042099D"/>
    <w:rsid w:val="00420BCE"/>
    <w:rsid w:val="00421490"/>
    <w:rsid w:val="00421B27"/>
    <w:rsid w:val="00421E00"/>
    <w:rsid w:val="00421E68"/>
    <w:rsid w:val="0042266A"/>
    <w:rsid w:val="00422E29"/>
    <w:rsid w:val="004250BA"/>
    <w:rsid w:val="004253C3"/>
    <w:rsid w:val="004255F2"/>
    <w:rsid w:val="00425A0F"/>
    <w:rsid w:val="00425D37"/>
    <w:rsid w:val="00425EBF"/>
    <w:rsid w:val="00425F15"/>
    <w:rsid w:val="0042603E"/>
    <w:rsid w:val="00426102"/>
    <w:rsid w:val="004264CC"/>
    <w:rsid w:val="00426BFE"/>
    <w:rsid w:val="00426EF4"/>
    <w:rsid w:val="00426FF7"/>
    <w:rsid w:val="004276B0"/>
    <w:rsid w:val="004278E3"/>
    <w:rsid w:val="00427921"/>
    <w:rsid w:val="00430625"/>
    <w:rsid w:val="0043078D"/>
    <w:rsid w:val="00430D19"/>
    <w:rsid w:val="00431052"/>
    <w:rsid w:val="004310F4"/>
    <w:rsid w:val="00431100"/>
    <w:rsid w:val="004313B9"/>
    <w:rsid w:val="0043154A"/>
    <w:rsid w:val="00431592"/>
    <w:rsid w:val="00431832"/>
    <w:rsid w:val="00431C01"/>
    <w:rsid w:val="00431C13"/>
    <w:rsid w:val="0043229D"/>
    <w:rsid w:val="004322B5"/>
    <w:rsid w:val="00432458"/>
    <w:rsid w:val="004328D3"/>
    <w:rsid w:val="0043311A"/>
    <w:rsid w:val="004334DB"/>
    <w:rsid w:val="00433B55"/>
    <w:rsid w:val="00433D10"/>
    <w:rsid w:val="00433E10"/>
    <w:rsid w:val="004340FF"/>
    <w:rsid w:val="0043485A"/>
    <w:rsid w:val="00434878"/>
    <w:rsid w:val="00435094"/>
    <w:rsid w:val="00435247"/>
    <w:rsid w:val="00435B4B"/>
    <w:rsid w:val="00436039"/>
    <w:rsid w:val="00436347"/>
    <w:rsid w:val="00436B66"/>
    <w:rsid w:val="00436F53"/>
    <w:rsid w:val="0043736E"/>
    <w:rsid w:val="00437625"/>
    <w:rsid w:val="00437797"/>
    <w:rsid w:val="00437FE4"/>
    <w:rsid w:val="00440BF2"/>
    <w:rsid w:val="00441019"/>
    <w:rsid w:val="00441037"/>
    <w:rsid w:val="0044123C"/>
    <w:rsid w:val="0044165A"/>
    <w:rsid w:val="00441A07"/>
    <w:rsid w:val="00441FAF"/>
    <w:rsid w:val="0044268B"/>
    <w:rsid w:val="00442903"/>
    <w:rsid w:val="00442C26"/>
    <w:rsid w:val="00442C99"/>
    <w:rsid w:val="00442E09"/>
    <w:rsid w:val="00442E91"/>
    <w:rsid w:val="0044366E"/>
    <w:rsid w:val="0044370E"/>
    <w:rsid w:val="00443A8D"/>
    <w:rsid w:val="00443A96"/>
    <w:rsid w:val="00443C30"/>
    <w:rsid w:val="00443D20"/>
    <w:rsid w:val="00444C00"/>
    <w:rsid w:val="00444F81"/>
    <w:rsid w:val="004455EA"/>
    <w:rsid w:val="004455F2"/>
    <w:rsid w:val="0044589F"/>
    <w:rsid w:val="004463E8"/>
    <w:rsid w:val="004466F3"/>
    <w:rsid w:val="004468E1"/>
    <w:rsid w:val="00446A2F"/>
    <w:rsid w:val="00446C02"/>
    <w:rsid w:val="00447003"/>
    <w:rsid w:val="004470B8"/>
    <w:rsid w:val="0044720D"/>
    <w:rsid w:val="004474F1"/>
    <w:rsid w:val="004479C8"/>
    <w:rsid w:val="004500BB"/>
    <w:rsid w:val="004500D8"/>
    <w:rsid w:val="00450896"/>
    <w:rsid w:val="00450906"/>
    <w:rsid w:val="004516C2"/>
    <w:rsid w:val="00451CAE"/>
    <w:rsid w:val="00451ED3"/>
    <w:rsid w:val="004522B0"/>
    <w:rsid w:val="00452320"/>
    <w:rsid w:val="0045241C"/>
    <w:rsid w:val="00452EEE"/>
    <w:rsid w:val="00453203"/>
    <w:rsid w:val="0045349D"/>
    <w:rsid w:val="004536FD"/>
    <w:rsid w:val="00453947"/>
    <w:rsid w:val="00454083"/>
    <w:rsid w:val="004540E4"/>
    <w:rsid w:val="00454874"/>
    <w:rsid w:val="00454D8F"/>
    <w:rsid w:val="00455183"/>
    <w:rsid w:val="00455E5A"/>
    <w:rsid w:val="00456018"/>
    <w:rsid w:val="00457C38"/>
    <w:rsid w:val="004603FE"/>
    <w:rsid w:val="004605B0"/>
    <w:rsid w:val="004607DD"/>
    <w:rsid w:val="00460C9B"/>
    <w:rsid w:val="00461625"/>
    <w:rsid w:val="00461A30"/>
    <w:rsid w:val="00461F56"/>
    <w:rsid w:val="00462C33"/>
    <w:rsid w:val="00462D6B"/>
    <w:rsid w:val="004634ED"/>
    <w:rsid w:val="0046388A"/>
    <w:rsid w:val="00463921"/>
    <w:rsid w:val="00463BDF"/>
    <w:rsid w:val="00463C0A"/>
    <w:rsid w:val="00463EA5"/>
    <w:rsid w:val="004646F1"/>
    <w:rsid w:val="00464958"/>
    <w:rsid w:val="004649F6"/>
    <w:rsid w:val="00464E24"/>
    <w:rsid w:val="004654BD"/>
    <w:rsid w:val="00465B68"/>
    <w:rsid w:val="0046634E"/>
    <w:rsid w:val="004668A5"/>
    <w:rsid w:val="004669A3"/>
    <w:rsid w:val="00466CFE"/>
    <w:rsid w:val="0046763A"/>
    <w:rsid w:val="004700B0"/>
    <w:rsid w:val="0047025B"/>
    <w:rsid w:val="0047061E"/>
    <w:rsid w:val="004709C1"/>
    <w:rsid w:val="00470C49"/>
    <w:rsid w:val="00471350"/>
    <w:rsid w:val="00471C06"/>
    <w:rsid w:val="00471C78"/>
    <w:rsid w:val="004724CF"/>
    <w:rsid w:val="004724FE"/>
    <w:rsid w:val="00472D52"/>
    <w:rsid w:val="00473281"/>
    <w:rsid w:val="004738FF"/>
    <w:rsid w:val="004739AB"/>
    <w:rsid w:val="00473B90"/>
    <w:rsid w:val="004743A5"/>
    <w:rsid w:val="004747E8"/>
    <w:rsid w:val="00474955"/>
    <w:rsid w:val="004752BE"/>
    <w:rsid w:val="004753E8"/>
    <w:rsid w:val="004760E3"/>
    <w:rsid w:val="00477A02"/>
    <w:rsid w:val="00477BEC"/>
    <w:rsid w:val="00480D22"/>
    <w:rsid w:val="00481568"/>
    <w:rsid w:val="00481979"/>
    <w:rsid w:val="00483133"/>
    <w:rsid w:val="00483538"/>
    <w:rsid w:val="00483BCB"/>
    <w:rsid w:val="004849DE"/>
    <w:rsid w:val="00484DFA"/>
    <w:rsid w:val="0048520F"/>
    <w:rsid w:val="004853B6"/>
    <w:rsid w:val="004853CE"/>
    <w:rsid w:val="00485680"/>
    <w:rsid w:val="00485794"/>
    <w:rsid w:val="0048588F"/>
    <w:rsid w:val="00485DC7"/>
    <w:rsid w:val="00486689"/>
    <w:rsid w:val="004869AA"/>
    <w:rsid w:val="0048751A"/>
    <w:rsid w:val="00487FDB"/>
    <w:rsid w:val="004901EF"/>
    <w:rsid w:val="0049034F"/>
    <w:rsid w:val="00490BF7"/>
    <w:rsid w:val="00490D7A"/>
    <w:rsid w:val="00490FCE"/>
    <w:rsid w:val="004911CE"/>
    <w:rsid w:val="00491C53"/>
    <w:rsid w:val="004939C0"/>
    <w:rsid w:val="00493B27"/>
    <w:rsid w:val="00493D0A"/>
    <w:rsid w:val="00493DF9"/>
    <w:rsid w:val="00493FE7"/>
    <w:rsid w:val="004943CC"/>
    <w:rsid w:val="004949BF"/>
    <w:rsid w:val="00494A1E"/>
    <w:rsid w:val="0049548B"/>
    <w:rsid w:val="004957B6"/>
    <w:rsid w:val="004963C3"/>
    <w:rsid w:val="00496E23"/>
    <w:rsid w:val="0049707D"/>
    <w:rsid w:val="004974A3"/>
    <w:rsid w:val="004974DE"/>
    <w:rsid w:val="00497944"/>
    <w:rsid w:val="0049795C"/>
    <w:rsid w:val="00497CF0"/>
    <w:rsid w:val="004A00F5"/>
    <w:rsid w:val="004A0F94"/>
    <w:rsid w:val="004A1BC1"/>
    <w:rsid w:val="004A1D96"/>
    <w:rsid w:val="004A1F27"/>
    <w:rsid w:val="004A1F2C"/>
    <w:rsid w:val="004A2885"/>
    <w:rsid w:val="004A3246"/>
    <w:rsid w:val="004A32E2"/>
    <w:rsid w:val="004A34A0"/>
    <w:rsid w:val="004A3C88"/>
    <w:rsid w:val="004A444A"/>
    <w:rsid w:val="004A45D6"/>
    <w:rsid w:val="004A4FBF"/>
    <w:rsid w:val="004A56C4"/>
    <w:rsid w:val="004A57D8"/>
    <w:rsid w:val="004A59EE"/>
    <w:rsid w:val="004A5D97"/>
    <w:rsid w:val="004A5E8F"/>
    <w:rsid w:val="004A68F0"/>
    <w:rsid w:val="004A6B1A"/>
    <w:rsid w:val="004A6BBC"/>
    <w:rsid w:val="004A7589"/>
    <w:rsid w:val="004A78CC"/>
    <w:rsid w:val="004A7B0A"/>
    <w:rsid w:val="004A7F22"/>
    <w:rsid w:val="004B020A"/>
    <w:rsid w:val="004B032F"/>
    <w:rsid w:val="004B0567"/>
    <w:rsid w:val="004B05CC"/>
    <w:rsid w:val="004B063C"/>
    <w:rsid w:val="004B0811"/>
    <w:rsid w:val="004B10C1"/>
    <w:rsid w:val="004B1157"/>
    <w:rsid w:val="004B1755"/>
    <w:rsid w:val="004B1847"/>
    <w:rsid w:val="004B1A06"/>
    <w:rsid w:val="004B1CE2"/>
    <w:rsid w:val="004B26CB"/>
    <w:rsid w:val="004B3228"/>
    <w:rsid w:val="004B4272"/>
    <w:rsid w:val="004B4290"/>
    <w:rsid w:val="004B46DB"/>
    <w:rsid w:val="004B48EA"/>
    <w:rsid w:val="004B5567"/>
    <w:rsid w:val="004B5B61"/>
    <w:rsid w:val="004B6D36"/>
    <w:rsid w:val="004B6E6B"/>
    <w:rsid w:val="004B71BE"/>
    <w:rsid w:val="004C03BE"/>
    <w:rsid w:val="004C03C2"/>
    <w:rsid w:val="004C0A09"/>
    <w:rsid w:val="004C0A72"/>
    <w:rsid w:val="004C1062"/>
    <w:rsid w:val="004C1322"/>
    <w:rsid w:val="004C1BF8"/>
    <w:rsid w:val="004C232C"/>
    <w:rsid w:val="004C2BE2"/>
    <w:rsid w:val="004C2CCD"/>
    <w:rsid w:val="004C2E01"/>
    <w:rsid w:val="004C3093"/>
    <w:rsid w:val="004C32CC"/>
    <w:rsid w:val="004C3551"/>
    <w:rsid w:val="004C378C"/>
    <w:rsid w:val="004C397C"/>
    <w:rsid w:val="004C51F5"/>
    <w:rsid w:val="004C582F"/>
    <w:rsid w:val="004C5A38"/>
    <w:rsid w:val="004C5C98"/>
    <w:rsid w:val="004C656E"/>
    <w:rsid w:val="004C6922"/>
    <w:rsid w:val="004C6A9D"/>
    <w:rsid w:val="004C6D86"/>
    <w:rsid w:val="004C7581"/>
    <w:rsid w:val="004C7AE1"/>
    <w:rsid w:val="004C7DC7"/>
    <w:rsid w:val="004D02B8"/>
    <w:rsid w:val="004D126C"/>
    <w:rsid w:val="004D1A27"/>
    <w:rsid w:val="004D1AD5"/>
    <w:rsid w:val="004D1CAC"/>
    <w:rsid w:val="004D2114"/>
    <w:rsid w:val="004D26C9"/>
    <w:rsid w:val="004D2770"/>
    <w:rsid w:val="004D29B7"/>
    <w:rsid w:val="004D2B33"/>
    <w:rsid w:val="004D30D3"/>
    <w:rsid w:val="004D36F2"/>
    <w:rsid w:val="004D3FD9"/>
    <w:rsid w:val="004D3FF9"/>
    <w:rsid w:val="004D470E"/>
    <w:rsid w:val="004D4AB1"/>
    <w:rsid w:val="004D4AC4"/>
    <w:rsid w:val="004D4FA6"/>
    <w:rsid w:val="004D5115"/>
    <w:rsid w:val="004D518C"/>
    <w:rsid w:val="004D5269"/>
    <w:rsid w:val="004D53E5"/>
    <w:rsid w:val="004D53F9"/>
    <w:rsid w:val="004D5CB3"/>
    <w:rsid w:val="004D5EB4"/>
    <w:rsid w:val="004D618E"/>
    <w:rsid w:val="004D6259"/>
    <w:rsid w:val="004D656D"/>
    <w:rsid w:val="004D66E4"/>
    <w:rsid w:val="004D6728"/>
    <w:rsid w:val="004D6E57"/>
    <w:rsid w:val="004D6F4F"/>
    <w:rsid w:val="004D6FCA"/>
    <w:rsid w:val="004D71FF"/>
    <w:rsid w:val="004D72E9"/>
    <w:rsid w:val="004D76EF"/>
    <w:rsid w:val="004D7B28"/>
    <w:rsid w:val="004E0494"/>
    <w:rsid w:val="004E04AA"/>
    <w:rsid w:val="004E0C06"/>
    <w:rsid w:val="004E1368"/>
    <w:rsid w:val="004E1729"/>
    <w:rsid w:val="004E19D9"/>
    <w:rsid w:val="004E1EE2"/>
    <w:rsid w:val="004E1FD1"/>
    <w:rsid w:val="004E1FF4"/>
    <w:rsid w:val="004E238B"/>
    <w:rsid w:val="004E24B1"/>
    <w:rsid w:val="004E25B6"/>
    <w:rsid w:val="004E2AF2"/>
    <w:rsid w:val="004E2BEA"/>
    <w:rsid w:val="004E3228"/>
    <w:rsid w:val="004E337B"/>
    <w:rsid w:val="004E352D"/>
    <w:rsid w:val="004E5089"/>
    <w:rsid w:val="004E5097"/>
    <w:rsid w:val="004E5337"/>
    <w:rsid w:val="004E5639"/>
    <w:rsid w:val="004E5820"/>
    <w:rsid w:val="004E5E13"/>
    <w:rsid w:val="004E5E5C"/>
    <w:rsid w:val="004E625E"/>
    <w:rsid w:val="004E666F"/>
    <w:rsid w:val="004E687A"/>
    <w:rsid w:val="004E6CE8"/>
    <w:rsid w:val="004E701E"/>
    <w:rsid w:val="004E7078"/>
    <w:rsid w:val="004E7D40"/>
    <w:rsid w:val="004F00DF"/>
    <w:rsid w:val="004F0119"/>
    <w:rsid w:val="004F03C1"/>
    <w:rsid w:val="004F041E"/>
    <w:rsid w:val="004F0C15"/>
    <w:rsid w:val="004F139B"/>
    <w:rsid w:val="004F16EA"/>
    <w:rsid w:val="004F172D"/>
    <w:rsid w:val="004F206D"/>
    <w:rsid w:val="004F2118"/>
    <w:rsid w:val="004F21E9"/>
    <w:rsid w:val="004F37C1"/>
    <w:rsid w:val="004F4550"/>
    <w:rsid w:val="004F5C93"/>
    <w:rsid w:val="004F5D34"/>
    <w:rsid w:val="004F61C1"/>
    <w:rsid w:val="004F63B7"/>
    <w:rsid w:val="004F673F"/>
    <w:rsid w:val="004F68F0"/>
    <w:rsid w:val="004F7020"/>
    <w:rsid w:val="004F72D3"/>
    <w:rsid w:val="004F7793"/>
    <w:rsid w:val="004F785F"/>
    <w:rsid w:val="004F7FB5"/>
    <w:rsid w:val="005002CC"/>
    <w:rsid w:val="0050052E"/>
    <w:rsid w:val="00500C91"/>
    <w:rsid w:val="00500DD2"/>
    <w:rsid w:val="00500E6E"/>
    <w:rsid w:val="005010FA"/>
    <w:rsid w:val="00501220"/>
    <w:rsid w:val="00502251"/>
    <w:rsid w:val="00502335"/>
    <w:rsid w:val="005023A0"/>
    <w:rsid w:val="0050257B"/>
    <w:rsid w:val="005026D6"/>
    <w:rsid w:val="00502F94"/>
    <w:rsid w:val="00503009"/>
    <w:rsid w:val="005031CB"/>
    <w:rsid w:val="0050335F"/>
    <w:rsid w:val="00503450"/>
    <w:rsid w:val="00503C30"/>
    <w:rsid w:val="00504105"/>
    <w:rsid w:val="0050454D"/>
    <w:rsid w:val="00504793"/>
    <w:rsid w:val="00504D92"/>
    <w:rsid w:val="00504EFF"/>
    <w:rsid w:val="00505358"/>
    <w:rsid w:val="00505F4D"/>
    <w:rsid w:val="005061DE"/>
    <w:rsid w:val="00506279"/>
    <w:rsid w:val="005066C1"/>
    <w:rsid w:val="00506816"/>
    <w:rsid w:val="00507672"/>
    <w:rsid w:val="00507A3B"/>
    <w:rsid w:val="00507F77"/>
    <w:rsid w:val="00507FE5"/>
    <w:rsid w:val="005105FA"/>
    <w:rsid w:val="00510EB4"/>
    <w:rsid w:val="00511A50"/>
    <w:rsid w:val="00511D34"/>
    <w:rsid w:val="00511E9B"/>
    <w:rsid w:val="005120B0"/>
    <w:rsid w:val="005125F2"/>
    <w:rsid w:val="00512B45"/>
    <w:rsid w:val="00514453"/>
    <w:rsid w:val="005148B2"/>
    <w:rsid w:val="005149E0"/>
    <w:rsid w:val="00514E9D"/>
    <w:rsid w:val="005154CE"/>
    <w:rsid w:val="00515B57"/>
    <w:rsid w:val="00515FE7"/>
    <w:rsid w:val="0051616C"/>
    <w:rsid w:val="005167F7"/>
    <w:rsid w:val="005168D8"/>
    <w:rsid w:val="00516C87"/>
    <w:rsid w:val="0051751D"/>
    <w:rsid w:val="00517B1B"/>
    <w:rsid w:val="00517F14"/>
    <w:rsid w:val="0052002F"/>
    <w:rsid w:val="00520041"/>
    <w:rsid w:val="00520057"/>
    <w:rsid w:val="005207E4"/>
    <w:rsid w:val="005211AC"/>
    <w:rsid w:val="005212A4"/>
    <w:rsid w:val="00521330"/>
    <w:rsid w:val="005214DC"/>
    <w:rsid w:val="00521DF0"/>
    <w:rsid w:val="00521EC3"/>
    <w:rsid w:val="00521FA2"/>
    <w:rsid w:val="005227AF"/>
    <w:rsid w:val="00522A75"/>
    <w:rsid w:val="00522A89"/>
    <w:rsid w:val="00522CBF"/>
    <w:rsid w:val="0052337D"/>
    <w:rsid w:val="00523773"/>
    <w:rsid w:val="00523E18"/>
    <w:rsid w:val="00523E37"/>
    <w:rsid w:val="00524336"/>
    <w:rsid w:val="0052455F"/>
    <w:rsid w:val="00524BF2"/>
    <w:rsid w:val="00524C28"/>
    <w:rsid w:val="00524C51"/>
    <w:rsid w:val="00525A21"/>
    <w:rsid w:val="00525DF0"/>
    <w:rsid w:val="00525FB6"/>
    <w:rsid w:val="005260C4"/>
    <w:rsid w:val="00526715"/>
    <w:rsid w:val="00526B58"/>
    <w:rsid w:val="00526DC2"/>
    <w:rsid w:val="005276EC"/>
    <w:rsid w:val="00527E79"/>
    <w:rsid w:val="005304CB"/>
    <w:rsid w:val="00530E04"/>
    <w:rsid w:val="00530E88"/>
    <w:rsid w:val="00531665"/>
    <w:rsid w:val="00531B37"/>
    <w:rsid w:val="00532246"/>
    <w:rsid w:val="005325EA"/>
    <w:rsid w:val="00533136"/>
    <w:rsid w:val="00533245"/>
    <w:rsid w:val="00533683"/>
    <w:rsid w:val="0053403B"/>
    <w:rsid w:val="005347D9"/>
    <w:rsid w:val="00534BDA"/>
    <w:rsid w:val="00534F43"/>
    <w:rsid w:val="00535AFB"/>
    <w:rsid w:val="00535C8F"/>
    <w:rsid w:val="00535D88"/>
    <w:rsid w:val="00535F73"/>
    <w:rsid w:val="0053627C"/>
    <w:rsid w:val="00536B2B"/>
    <w:rsid w:val="00536F1F"/>
    <w:rsid w:val="00540382"/>
    <w:rsid w:val="0054092A"/>
    <w:rsid w:val="00540E07"/>
    <w:rsid w:val="00540EF7"/>
    <w:rsid w:val="00541D09"/>
    <w:rsid w:val="00541D24"/>
    <w:rsid w:val="005427F5"/>
    <w:rsid w:val="0054302C"/>
    <w:rsid w:val="0054323D"/>
    <w:rsid w:val="005434A2"/>
    <w:rsid w:val="0054369D"/>
    <w:rsid w:val="00544FD0"/>
    <w:rsid w:val="00545007"/>
    <w:rsid w:val="00545119"/>
    <w:rsid w:val="005455BD"/>
    <w:rsid w:val="0054590D"/>
    <w:rsid w:val="00546058"/>
    <w:rsid w:val="00546440"/>
    <w:rsid w:val="00546C85"/>
    <w:rsid w:val="00546FC4"/>
    <w:rsid w:val="00547389"/>
    <w:rsid w:val="0055005E"/>
    <w:rsid w:val="005500FF"/>
    <w:rsid w:val="00550258"/>
    <w:rsid w:val="005503D9"/>
    <w:rsid w:val="00550893"/>
    <w:rsid w:val="00550AEF"/>
    <w:rsid w:val="00550E63"/>
    <w:rsid w:val="00550EA7"/>
    <w:rsid w:val="0055127C"/>
    <w:rsid w:val="00551457"/>
    <w:rsid w:val="0055166E"/>
    <w:rsid w:val="00551830"/>
    <w:rsid w:val="005518E9"/>
    <w:rsid w:val="00551DF0"/>
    <w:rsid w:val="00552052"/>
    <w:rsid w:val="00552135"/>
    <w:rsid w:val="005522F8"/>
    <w:rsid w:val="005527D3"/>
    <w:rsid w:val="005535DF"/>
    <w:rsid w:val="005538D0"/>
    <w:rsid w:val="00553D32"/>
    <w:rsid w:val="00553FDF"/>
    <w:rsid w:val="00554140"/>
    <w:rsid w:val="005543A1"/>
    <w:rsid w:val="0055485B"/>
    <w:rsid w:val="00554DB8"/>
    <w:rsid w:val="005556B0"/>
    <w:rsid w:val="00555A95"/>
    <w:rsid w:val="00555B8F"/>
    <w:rsid w:val="00555F89"/>
    <w:rsid w:val="00556BBD"/>
    <w:rsid w:val="00556F20"/>
    <w:rsid w:val="005573D7"/>
    <w:rsid w:val="005573E2"/>
    <w:rsid w:val="005574E4"/>
    <w:rsid w:val="005579EF"/>
    <w:rsid w:val="00560671"/>
    <w:rsid w:val="00560708"/>
    <w:rsid w:val="00560942"/>
    <w:rsid w:val="00560B36"/>
    <w:rsid w:val="00560E43"/>
    <w:rsid w:val="00560EEC"/>
    <w:rsid w:val="00561044"/>
    <w:rsid w:val="00561301"/>
    <w:rsid w:val="0056156A"/>
    <w:rsid w:val="005618E4"/>
    <w:rsid w:val="005619D4"/>
    <w:rsid w:val="00561AF3"/>
    <w:rsid w:val="00562328"/>
    <w:rsid w:val="00562474"/>
    <w:rsid w:val="00562758"/>
    <w:rsid w:val="005634EB"/>
    <w:rsid w:val="005639D1"/>
    <w:rsid w:val="00563E3C"/>
    <w:rsid w:val="00564094"/>
    <w:rsid w:val="00564A75"/>
    <w:rsid w:val="00564D2E"/>
    <w:rsid w:val="005650A7"/>
    <w:rsid w:val="00565433"/>
    <w:rsid w:val="005658D5"/>
    <w:rsid w:val="00565B95"/>
    <w:rsid w:val="00565CEF"/>
    <w:rsid w:val="00565E06"/>
    <w:rsid w:val="005661DB"/>
    <w:rsid w:val="00566651"/>
    <w:rsid w:val="005667B8"/>
    <w:rsid w:val="005678D1"/>
    <w:rsid w:val="00567EAB"/>
    <w:rsid w:val="00570386"/>
    <w:rsid w:val="0057070A"/>
    <w:rsid w:val="00570866"/>
    <w:rsid w:val="005708B9"/>
    <w:rsid w:val="005709AA"/>
    <w:rsid w:val="00570E3B"/>
    <w:rsid w:val="005711B5"/>
    <w:rsid w:val="005717F9"/>
    <w:rsid w:val="00572639"/>
    <w:rsid w:val="00572A28"/>
    <w:rsid w:val="005731A9"/>
    <w:rsid w:val="005731F0"/>
    <w:rsid w:val="00573ACC"/>
    <w:rsid w:val="00573D39"/>
    <w:rsid w:val="00573E6D"/>
    <w:rsid w:val="00574267"/>
    <w:rsid w:val="00574528"/>
    <w:rsid w:val="005748EA"/>
    <w:rsid w:val="00574B42"/>
    <w:rsid w:val="00574E06"/>
    <w:rsid w:val="00574FD7"/>
    <w:rsid w:val="00575534"/>
    <w:rsid w:val="0057581D"/>
    <w:rsid w:val="005759D7"/>
    <w:rsid w:val="00576057"/>
    <w:rsid w:val="0057607F"/>
    <w:rsid w:val="00577976"/>
    <w:rsid w:val="00577A80"/>
    <w:rsid w:val="00577BB6"/>
    <w:rsid w:val="00577C6A"/>
    <w:rsid w:val="00577F53"/>
    <w:rsid w:val="00580285"/>
    <w:rsid w:val="00580563"/>
    <w:rsid w:val="00580612"/>
    <w:rsid w:val="00580861"/>
    <w:rsid w:val="00580A46"/>
    <w:rsid w:val="00581285"/>
    <w:rsid w:val="00581333"/>
    <w:rsid w:val="005813D4"/>
    <w:rsid w:val="005816C2"/>
    <w:rsid w:val="00581D30"/>
    <w:rsid w:val="0058207F"/>
    <w:rsid w:val="005827D8"/>
    <w:rsid w:val="0058296E"/>
    <w:rsid w:val="00582C3E"/>
    <w:rsid w:val="00582F25"/>
    <w:rsid w:val="00582FF4"/>
    <w:rsid w:val="0058375E"/>
    <w:rsid w:val="005838DA"/>
    <w:rsid w:val="00583AE2"/>
    <w:rsid w:val="00584A37"/>
    <w:rsid w:val="00585077"/>
    <w:rsid w:val="005851FF"/>
    <w:rsid w:val="005854B5"/>
    <w:rsid w:val="005858E5"/>
    <w:rsid w:val="00585CA6"/>
    <w:rsid w:val="00585D12"/>
    <w:rsid w:val="005860F8"/>
    <w:rsid w:val="005862A4"/>
    <w:rsid w:val="00586F63"/>
    <w:rsid w:val="00587358"/>
    <w:rsid w:val="005902CF"/>
    <w:rsid w:val="005902ED"/>
    <w:rsid w:val="005904ED"/>
    <w:rsid w:val="0059081E"/>
    <w:rsid w:val="0059095A"/>
    <w:rsid w:val="00590B70"/>
    <w:rsid w:val="0059125B"/>
    <w:rsid w:val="0059160B"/>
    <w:rsid w:val="0059237A"/>
    <w:rsid w:val="0059243F"/>
    <w:rsid w:val="005924E0"/>
    <w:rsid w:val="005925BB"/>
    <w:rsid w:val="00592BF4"/>
    <w:rsid w:val="0059316B"/>
    <w:rsid w:val="00593384"/>
    <w:rsid w:val="0059343D"/>
    <w:rsid w:val="0059389C"/>
    <w:rsid w:val="005942E6"/>
    <w:rsid w:val="00594F21"/>
    <w:rsid w:val="00595008"/>
    <w:rsid w:val="00595683"/>
    <w:rsid w:val="00595AF3"/>
    <w:rsid w:val="00595EA0"/>
    <w:rsid w:val="0059648D"/>
    <w:rsid w:val="0059666B"/>
    <w:rsid w:val="00596974"/>
    <w:rsid w:val="005971DC"/>
    <w:rsid w:val="00597428"/>
    <w:rsid w:val="005975B5"/>
    <w:rsid w:val="00597AE6"/>
    <w:rsid w:val="005A0333"/>
    <w:rsid w:val="005A0A8C"/>
    <w:rsid w:val="005A0FFC"/>
    <w:rsid w:val="005A10D5"/>
    <w:rsid w:val="005A13EC"/>
    <w:rsid w:val="005A1AED"/>
    <w:rsid w:val="005A2338"/>
    <w:rsid w:val="005A239B"/>
    <w:rsid w:val="005A2FC3"/>
    <w:rsid w:val="005A3529"/>
    <w:rsid w:val="005A3577"/>
    <w:rsid w:val="005A3624"/>
    <w:rsid w:val="005A376B"/>
    <w:rsid w:val="005A3903"/>
    <w:rsid w:val="005A3B14"/>
    <w:rsid w:val="005A427D"/>
    <w:rsid w:val="005A4687"/>
    <w:rsid w:val="005A48AB"/>
    <w:rsid w:val="005A4B1B"/>
    <w:rsid w:val="005A4B32"/>
    <w:rsid w:val="005A4BEE"/>
    <w:rsid w:val="005A4FF7"/>
    <w:rsid w:val="005A56B6"/>
    <w:rsid w:val="005A5F8B"/>
    <w:rsid w:val="005A6531"/>
    <w:rsid w:val="005A690B"/>
    <w:rsid w:val="005A6A3D"/>
    <w:rsid w:val="005A7499"/>
    <w:rsid w:val="005A74B2"/>
    <w:rsid w:val="005A7549"/>
    <w:rsid w:val="005A774E"/>
    <w:rsid w:val="005A7A13"/>
    <w:rsid w:val="005B01DC"/>
    <w:rsid w:val="005B022F"/>
    <w:rsid w:val="005B07CC"/>
    <w:rsid w:val="005B0C0F"/>
    <w:rsid w:val="005B0F95"/>
    <w:rsid w:val="005B1897"/>
    <w:rsid w:val="005B1FD8"/>
    <w:rsid w:val="005B2F86"/>
    <w:rsid w:val="005B32B7"/>
    <w:rsid w:val="005B389A"/>
    <w:rsid w:val="005B3F6C"/>
    <w:rsid w:val="005B43A4"/>
    <w:rsid w:val="005B445D"/>
    <w:rsid w:val="005B46C8"/>
    <w:rsid w:val="005B46F2"/>
    <w:rsid w:val="005B47CF"/>
    <w:rsid w:val="005B4A31"/>
    <w:rsid w:val="005B4BD2"/>
    <w:rsid w:val="005B4D29"/>
    <w:rsid w:val="005B4E9E"/>
    <w:rsid w:val="005B54A7"/>
    <w:rsid w:val="005B615E"/>
    <w:rsid w:val="005B6C37"/>
    <w:rsid w:val="005B70A7"/>
    <w:rsid w:val="005B7407"/>
    <w:rsid w:val="005B7B0B"/>
    <w:rsid w:val="005B7EAF"/>
    <w:rsid w:val="005C006B"/>
    <w:rsid w:val="005C02E5"/>
    <w:rsid w:val="005C04F3"/>
    <w:rsid w:val="005C0904"/>
    <w:rsid w:val="005C0D58"/>
    <w:rsid w:val="005C0F73"/>
    <w:rsid w:val="005C16D3"/>
    <w:rsid w:val="005C1C99"/>
    <w:rsid w:val="005C1D93"/>
    <w:rsid w:val="005C1F24"/>
    <w:rsid w:val="005C207B"/>
    <w:rsid w:val="005C2103"/>
    <w:rsid w:val="005C222E"/>
    <w:rsid w:val="005C2384"/>
    <w:rsid w:val="005C23B8"/>
    <w:rsid w:val="005C23ED"/>
    <w:rsid w:val="005C2C00"/>
    <w:rsid w:val="005C3D86"/>
    <w:rsid w:val="005C40A3"/>
    <w:rsid w:val="005C4101"/>
    <w:rsid w:val="005C45FF"/>
    <w:rsid w:val="005C505B"/>
    <w:rsid w:val="005C64C1"/>
    <w:rsid w:val="005C6CF1"/>
    <w:rsid w:val="005C72D8"/>
    <w:rsid w:val="005D188D"/>
    <w:rsid w:val="005D1A27"/>
    <w:rsid w:val="005D1D86"/>
    <w:rsid w:val="005D28A2"/>
    <w:rsid w:val="005D2BDA"/>
    <w:rsid w:val="005D3727"/>
    <w:rsid w:val="005D399B"/>
    <w:rsid w:val="005D3F9C"/>
    <w:rsid w:val="005D413C"/>
    <w:rsid w:val="005D44B3"/>
    <w:rsid w:val="005D47C7"/>
    <w:rsid w:val="005D504D"/>
    <w:rsid w:val="005D53DB"/>
    <w:rsid w:val="005D5D95"/>
    <w:rsid w:val="005D5ECC"/>
    <w:rsid w:val="005D652E"/>
    <w:rsid w:val="005D65F6"/>
    <w:rsid w:val="005D68B2"/>
    <w:rsid w:val="005D6F7C"/>
    <w:rsid w:val="005D77D5"/>
    <w:rsid w:val="005D7C2A"/>
    <w:rsid w:val="005E03C2"/>
    <w:rsid w:val="005E0857"/>
    <w:rsid w:val="005E0AD3"/>
    <w:rsid w:val="005E0C40"/>
    <w:rsid w:val="005E0F41"/>
    <w:rsid w:val="005E107B"/>
    <w:rsid w:val="005E11B5"/>
    <w:rsid w:val="005E15BA"/>
    <w:rsid w:val="005E1CFA"/>
    <w:rsid w:val="005E20C8"/>
    <w:rsid w:val="005E2115"/>
    <w:rsid w:val="005E2868"/>
    <w:rsid w:val="005E3111"/>
    <w:rsid w:val="005E31B8"/>
    <w:rsid w:val="005E38C1"/>
    <w:rsid w:val="005E3B76"/>
    <w:rsid w:val="005E4457"/>
    <w:rsid w:val="005E45A2"/>
    <w:rsid w:val="005E55B9"/>
    <w:rsid w:val="005E56A8"/>
    <w:rsid w:val="005E5C35"/>
    <w:rsid w:val="005E5E9C"/>
    <w:rsid w:val="005E6052"/>
    <w:rsid w:val="005E6306"/>
    <w:rsid w:val="005E65BB"/>
    <w:rsid w:val="005E6909"/>
    <w:rsid w:val="005E7575"/>
    <w:rsid w:val="005E7A7E"/>
    <w:rsid w:val="005F01AB"/>
    <w:rsid w:val="005F0582"/>
    <w:rsid w:val="005F06AA"/>
    <w:rsid w:val="005F0792"/>
    <w:rsid w:val="005F118D"/>
    <w:rsid w:val="005F1258"/>
    <w:rsid w:val="005F194C"/>
    <w:rsid w:val="005F1B0E"/>
    <w:rsid w:val="005F1CEC"/>
    <w:rsid w:val="005F2409"/>
    <w:rsid w:val="005F2529"/>
    <w:rsid w:val="005F2AEA"/>
    <w:rsid w:val="005F2CD6"/>
    <w:rsid w:val="005F2F3C"/>
    <w:rsid w:val="005F30F7"/>
    <w:rsid w:val="005F35FC"/>
    <w:rsid w:val="005F3E1C"/>
    <w:rsid w:val="005F439A"/>
    <w:rsid w:val="005F4BBB"/>
    <w:rsid w:val="005F4EB2"/>
    <w:rsid w:val="005F50D9"/>
    <w:rsid w:val="005F510C"/>
    <w:rsid w:val="005F59C5"/>
    <w:rsid w:val="005F5AB1"/>
    <w:rsid w:val="005F5DBB"/>
    <w:rsid w:val="005F6965"/>
    <w:rsid w:val="005F6CAF"/>
    <w:rsid w:val="005F6F01"/>
    <w:rsid w:val="005F736F"/>
    <w:rsid w:val="005F7D8E"/>
    <w:rsid w:val="006001C9"/>
    <w:rsid w:val="006010DE"/>
    <w:rsid w:val="0060186E"/>
    <w:rsid w:val="00601885"/>
    <w:rsid w:val="00601A22"/>
    <w:rsid w:val="0060241F"/>
    <w:rsid w:val="00602F94"/>
    <w:rsid w:val="006031A9"/>
    <w:rsid w:val="00603B39"/>
    <w:rsid w:val="00603DDB"/>
    <w:rsid w:val="00603E5B"/>
    <w:rsid w:val="006040CE"/>
    <w:rsid w:val="006040FB"/>
    <w:rsid w:val="0060432B"/>
    <w:rsid w:val="00604855"/>
    <w:rsid w:val="00605BC9"/>
    <w:rsid w:val="00605D38"/>
    <w:rsid w:val="00605E00"/>
    <w:rsid w:val="00606226"/>
    <w:rsid w:val="00606AFE"/>
    <w:rsid w:val="00606D84"/>
    <w:rsid w:val="00607019"/>
    <w:rsid w:val="00607545"/>
    <w:rsid w:val="006106B6"/>
    <w:rsid w:val="0061094B"/>
    <w:rsid w:val="006116B9"/>
    <w:rsid w:val="00611BFF"/>
    <w:rsid w:val="00611CEE"/>
    <w:rsid w:val="006120CD"/>
    <w:rsid w:val="006125E6"/>
    <w:rsid w:val="0061272B"/>
    <w:rsid w:val="006127ED"/>
    <w:rsid w:val="006128E2"/>
    <w:rsid w:val="00612C33"/>
    <w:rsid w:val="00612EB8"/>
    <w:rsid w:val="00613871"/>
    <w:rsid w:val="006138B3"/>
    <w:rsid w:val="00613B32"/>
    <w:rsid w:val="006140B4"/>
    <w:rsid w:val="0061435E"/>
    <w:rsid w:val="00614877"/>
    <w:rsid w:val="00614E23"/>
    <w:rsid w:val="006150E1"/>
    <w:rsid w:val="00615A35"/>
    <w:rsid w:val="00615B95"/>
    <w:rsid w:val="006161B0"/>
    <w:rsid w:val="006161CA"/>
    <w:rsid w:val="006164EA"/>
    <w:rsid w:val="00617029"/>
    <w:rsid w:val="00617216"/>
    <w:rsid w:val="006172C7"/>
    <w:rsid w:val="006175CF"/>
    <w:rsid w:val="00617690"/>
    <w:rsid w:val="00617B5C"/>
    <w:rsid w:val="00617DCB"/>
    <w:rsid w:val="00620048"/>
    <w:rsid w:val="0062028A"/>
    <w:rsid w:val="00620606"/>
    <w:rsid w:val="00622448"/>
    <w:rsid w:val="006229CE"/>
    <w:rsid w:val="00622C88"/>
    <w:rsid w:val="00624B17"/>
    <w:rsid w:val="00624B27"/>
    <w:rsid w:val="00624BFF"/>
    <w:rsid w:val="00625164"/>
    <w:rsid w:val="00625416"/>
    <w:rsid w:val="00625608"/>
    <w:rsid w:val="0062589E"/>
    <w:rsid w:val="00626761"/>
    <w:rsid w:val="00626A0E"/>
    <w:rsid w:val="00627025"/>
    <w:rsid w:val="006279B8"/>
    <w:rsid w:val="00627C12"/>
    <w:rsid w:val="0063005E"/>
    <w:rsid w:val="006300E9"/>
    <w:rsid w:val="006301AC"/>
    <w:rsid w:val="00631377"/>
    <w:rsid w:val="0063147B"/>
    <w:rsid w:val="0063158D"/>
    <w:rsid w:val="00631694"/>
    <w:rsid w:val="00631754"/>
    <w:rsid w:val="00631E83"/>
    <w:rsid w:val="006321C4"/>
    <w:rsid w:val="0063303B"/>
    <w:rsid w:val="00633603"/>
    <w:rsid w:val="00633BE6"/>
    <w:rsid w:val="00634144"/>
    <w:rsid w:val="00634857"/>
    <w:rsid w:val="00634A38"/>
    <w:rsid w:val="00634D68"/>
    <w:rsid w:val="006353F2"/>
    <w:rsid w:val="00635696"/>
    <w:rsid w:val="00635D8A"/>
    <w:rsid w:val="00635DC5"/>
    <w:rsid w:val="0063691E"/>
    <w:rsid w:val="00636FC1"/>
    <w:rsid w:val="006372DC"/>
    <w:rsid w:val="00637411"/>
    <w:rsid w:val="0063741B"/>
    <w:rsid w:val="00637D5C"/>
    <w:rsid w:val="006415BF"/>
    <w:rsid w:val="00641B0B"/>
    <w:rsid w:val="00642144"/>
    <w:rsid w:val="00642280"/>
    <w:rsid w:val="00642539"/>
    <w:rsid w:val="006426CF"/>
    <w:rsid w:val="006427D4"/>
    <w:rsid w:val="0064316D"/>
    <w:rsid w:val="00643E70"/>
    <w:rsid w:val="006440CF"/>
    <w:rsid w:val="00644987"/>
    <w:rsid w:val="00645BF8"/>
    <w:rsid w:val="00645C7F"/>
    <w:rsid w:val="00646152"/>
    <w:rsid w:val="006462ED"/>
    <w:rsid w:val="00646582"/>
    <w:rsid w:val="00646C59"/>
    <w:rsid w:val="0064732A"/>
    <w:rsid w:val="006474EA"/>
    <w:rsid w:val="00647610"/>
    <w:rsid w:val="0064787E"/>
    <w:rsid w:val="00647E1E"/>
    <w:rsid w:val="00650999"/>
    <w:rsid w:val="00650CCC"/>
    <w:rsid w:val="006511D0"/>
    <w:rsid w:val="00651E6B"/>
    <w:rsid w:val="0065221D"/>
    <w:rsid w:val="00652488"/>
    <w:rsid w:val="0065272A"/>
    <w:rsid w:val="00652864"/>
    <w:rsid w:val="00652D5D"/>
    <w:rsid w:val="00652FBB"/>
    <w:rsid w:val="0065309A"/>
    <w:rsid w:val="00653B0F"/>
    <w:rsid w:val="00653E46"/>
    <w:rsid w:val="006540F0"/>
    <w:rsid w:val="006544B3"/>
    <w:rsid w:val="00654B5E"/>
    <w:rsid w:val="006555FA"/>
    <w:rsid w:val="0065592D"/>
    <w:rsid w:val="00655C5A"/>
    <w:rsid w:val="006567D3"/>
    <w:rsid w:val="0065735C"/>
    <w:rsid w:val="00657BC6"/>
    <w:rsid w:val="00657EFB"/>
    <w:rsid w:val="006602DC"/>
    <w:rsid w:val="0066038D"/>
    <w:rsid w:val="00660750"/>
    <w:rsid w:val="00660784"/>
    <w:rsid w:val="00660E60"/>
    <w:rsid w:val="00660EF5"/>
    <w:rsid w:val="00660F49"/>
    <w:rsid w:val="0066121D"/>
    <w:rsid w:val="0066164C"/>
    <w:rsid w:val="00662127"/>
    <w:rsid w:val="006627BD"/>
    <w:rsid w:val="0066297C"/>
    <w:rsid w:val="0066298B"/>
    <w:rsid w:val="006635CE"/>
    <w:rsid w:val="006647F2"/>
    <w:rsid w:val="00664B22"/>
    <w:rsid w:val="00665149"/>
    <w:rsid w:val="0066519D"/>
    <w:rsid w:val="006655A7"/>
    <w:rsid w:val="0066567A"/>
    <w:rsid w:val="0066581E"/>
    <w:rsid w:val="006658AB"/>
    <w:rsid w:val="0066599F"/>
    <w:rsid w:val="00665D14"/>
    <w:rsid w:val="00666062"/>
    <w:rsid w:val="00666219"/>
    <w:rsid w:val="00666680"/>
    <w:rsid w:val="00666CAF"/>
    <w:rsid w:val="00667BC7"/>
    <w:rsid w:val="0067013E"/>
    <w:rsid w:val="006701EE"/>
    <w:rsid w:val="00670866"/>
    <w:rsid w:val="00670952"/>
    <w:rsid w:val="00670B0C"/>
    <w:rsid w:val="00670F95"/>
    <w:rsid w:val="0067157C"/>
    <w:rsid w:val="006718B3"/>
    <w:rsid w:val="006730E4"/>
    <w:rsid w:val="00673504"/>
    <w:rsid w:val="006746D0"/>
    <w:rsid w:val="006747BD"/>
    <w:rsid w:val="00674C33"/>
    <w:rsid w:val="00674FAD"/>
    <w:rsid w:val="0067587C"/>
    <w:rsid w:val="00675906"/>
    <w:rsid w:val="00675909"/>
    <w:rsid w:val="00675A4E"/>
    <w:rsid w:val="00675C9A"/>
    <w:rsid w:val="00675F19"/>
    <w:rsid w:val="006763E2"/>
    <w:rsid w:val="006769A0"/>
    <w:rsid w:val="00677621"/>
    <w:rsid w:val="00677C12"/>
    <w:rsid w:val="00677C4D"/>
    <w:rsid w:val="00677CD3"/>
    <w:rsid w:val="00680314"/>
    <w:rsid w:val="00680CB4"/>
    <w:rsid w:val="00680D2C"/>
    <w:rsid w:val="00681106"/>
    <w:rsid w:val="00681293"/>
    <w:rsid w:val="00681809"/>
    <w:rsid w:val="00681AC8"/>
    <w:rsid w:val="00681AF4"/>
    <w:rsid w:val="00681D97"/>
    <w:rsid w:val="00682131"/>
    <w:rsid w:val="00682266"/>
    <w:rsid w:val="00682BFE"/>
    <w:rsid w:val="0068319B"/>
    <w:rsid w:val="0068393E"/>
    <w:rsid w:val="00683F02"/>
    <w:rsid w:val="0068456D"/>
    <w:rsid w:val="006846CF"/>
    <w:rsid w:val="00684817"/>
    <w:rsid w:val="00684848"/>
    <w:rsid w:val="00684B35"/>
    <w:rsid w:val="00684DFD"/>
    <w:rsid w:val="006853E0"/>
    <w:rsid w:val="00685598"/>
    <w:rsid w:val="00685729"/>
    <w:rsid w:val="00685C7B"/>
    <w:rsid w:val="00685C83"/>
    <w:rsid w:val="00685E6C"/>
    <w:rsid w:val="006862AD"/>
    <w:rsid w:val="00687156"/>
    <w:rsid w:val="0068783E"/>
    <w:rsid w:val="006878BD"/>
    <w:rsid w:val="006879E8"/>
    <w:rsid w:val="00687F34"/>
    <w:rsid w:val="00690245"/>
    <w:rsid w:val="0069077C"/>
    <w:rsid w:val="00690D94"/>
    <w:rsid w:val="00690EE2"/>
    <w:rsid w:val="00690F69"/>
    <w:rsid w:val="006913CD"/>
    <w:rsid w:val="00691758"/>
    <w:rsid w:val="00691C75"/>
    <w:rsid w:val="00691C8D"/>
    <w:rsid w:val="00691CEA"/>
    <w:rsid w:val="00691F25"/>
    <w:rsid w:val="00692009"/>
    <w:rsid w:val="00692659"/>
    <w:rsid w:val="00692BE0"/>
    <w:rsid w:val="00692C9B"/>
    <w:rsid w:val="00692CE7"/>
    <w:rsid w:val="0069333C"/>
    <w:rsid w:val="006942B5"/>
    <w:rsid w:val="00694349"/>
    <w:rsid w:val="00694773"/>
    <w:rsid w:val="006948BC"/>
    <w:rsid w:val="00694E2B"/>
    <w:rsid w:val="00695390"/>
    <w:rsid w:val="00695731"/>
    <w:rsid w:val="006958E8"/>
    <w:rsid w:val="00695C69"/>
    <w:rsid w:val="00695DF2"/>
    <w:rsid w:val="006961FF"/>
    <w:rsid w:val="00696D89"/>
    <w:rsid w:val="00696EF0"/>
    <w:rsid w:val="00697428"/>
    <w:rsid w:val="0069757B"/>
    <w:rsid w:val="006976A3"/>
    <w:rsid w:val="00697E46"/>
    <w:rsid w:val="006A01A1"/>
    <w:rsid w:val="006A074E"/>
    <w:rsid w:val="006A07B2"/>
    <w:rsid w:val="006A0E83"/>
    <w:rsid w:val="006A0F87"/>
    <w:rsid w:val="006A1601"/>
    <w:rsid w:val="006A2876"/>
    <w:rsid w:val="006A34DA"/>
    <w:rsid w:val="006A3D91"/>
    <w:rsid w:val="006A3F0B"/>
    <w:rsid w:val="006A42F0"/>
    <w:rsid w:val="006A4344"/>
    <w:rsid w:val="006A4B50"/>
    <w:rsid w:val="006A4C4E"/>
    <w:rsid w:val="006A4F71"/>
    <w:rsid w:val="006A5075"/>
    <w:rsid w:val="006A582F"/>
    <w:rsid w:val="006A5E0E"/>
    <w:rsid w:val="006A5E1D"/>
    <w:rsid w:val="006A5E75"/>
    <w:rsid w:val="006A5FCD"/>
    <w:rsid w:val="006A5FEF"/>
    <w:rsid w:val="006A6805"/>
    <w:rsid w:val="006A6892"/>
    <w:rsid w:val="006A68F8"/>
    <w:rsid w:val="006A6C25"/>
    <w:rsid w:val="006A6DA3"/>
    <w:rsid w:val="006A7157"/>
    <w:rsid w:val="006A719B"/>
    <w:rsid w:val="006A776D"/>
    <w:rsid w:val="006A7F6A"/>
    <w:rsid w:val="006B0A38"/>
    <w:rsid w:val="006B1650"/>
    <w:rsid w:val="006B1B41"/>
    <w:rsid w:val="006B1BBD"/>
    <w:rsid w:val="006B1F98"/>
    <w:rsid w:val="006B2319"/>
    <w:rsid w:val="006B256C"/>
    <w:rsid w:val="006B27C2"/>
    <w:rsid w:val="006B29E4"/>
    <w:rsid w:val="006B2FE4"/>
    <w:rsid w:val="006B30D7"/>
    <w:rsid w:val="006B36CD"/>
    <w:rsid w:val="006B397A"/>
    <w:rsid w:val="006B3C4A"/>
    <w:rsid w:val="006B4542"/>
    <w:rsid w:val="006B483E"/>
    <w:rsid w:val="006B4FD0"/>
    <w:rsid w:val="006B507D"/>
    <w:rsid w:val="006B50B4"/>
    <w:rsid w:val="006B5545"/>
    <w:rsid w:val="006B56EB"/>
    <w:rsid w:val="006B672E"/>
    <w:rsid w:val="006B6ED3"/>
    <w:rsid w:val="006B7813"/>
    <w:rsid w:val="006B78EB"/>
    <w:rsid w:val="006B79AA"/>
    <w:rsid w:val="006B7ABD"/>
    <w:rsid w:val="006C024C"/>
    <w:rsid w:val="006C024F"/>
    <w:rsid w:val="006C03FA"/>
    <w:rsid w:val="006C085B"/>
    <w:rsid w:val="006C0A62"/>
    <w:rsid w:val="006C0F91"/>
    <w:rsid w:val="006C1069"/>
    <w:rsid w:val="006C114E"/>
    <w:rsid w:val="006C11D3"/>
    <w:rsid w:val="006C14EF"/>
    <w:rsid w:val="006C1724"/>
    <w:rsid w:val="006C1F78"/>
    <w:rsid w:val="006C3253"/>
    <w:rsid w:val="006C3DB6"/>
    <w:rsid w:val="006C3F9D"/>
    <w:rsid w:val="006C405E"/>
    <w:rsid w:val="006C43B0"/>
    <w:rsid w:val="006C49D3"/>
    <w:rsid w:val="006C4F68"/>
    <w:rsid w:val="006C54CA"/>
    <w:rsid w:val="006C5865"/>
    <w:rsid w:val="006C59B9"/>
    <w:rsid w:val="006C5ACC"/>
    <w:rsid w:val="006C5C30"/>
    <w:rsid w:val="006C5D52"/>
    <w:rsid w:val="006C68CE"/>
    <w:rsid w:val="006C6E40"/>
    <w:rsid w:val="006C71FF"/>
    <w:rsid w:val="006C7B86"/>
    <w:rsid w:val="006D089C"/>
    <w:rsid w:val="006D108C"/>
    <w:rsid w:val="006D1518"/>
    <w:rsid w:val="006D1640"/>
    <w:rsid w:val="006D1B1A"/>
    <w:rsid w:val="006D1CFC"/>
    <w:rsid w:val="006D1EC2"/>
    <w:rsid w:val="006D1FF9"/>
    <w:rsid w:val="006D247C"/>
    <w:rsid w:val="006D24A7"/>
    <w:rsid w:val="006D283A"/>
    <w:rsid w:val="006D2A3F"/>
    <w:rsid w:val="006D2DBB"/>
    <w:rsid w:val="006D39EB"/>
    <w:rsid w:val="006D3D14"/>
    <w:rsid w:val="006D457C"/>
    <w:rsid w:val="006D51EA"/>
    <w:rsid w:val="006D6341"/>
    <w:rsid w:val="006D64F7"/>
    <w:rsid w:val="006D6569"/>
    <w:rsid w:val="006D6712"/>
    <w:rsid w:val="006D673B"/>
    <w:rsid w:val="006D67FD"/>
    <w:rsid w:val="006D69EF"/>
    <w:rsid w:val="006D7795"/>
    <w:rsid w:val="006E0518"/>
    <w:rsid w:val="006E06F1"/>
    <w:rsid w:val="006E0AC8"/>
    <w:rsid w:val="006E0D66"/>
    <w:rsid w:val="006E1435"/>
    <w:rsid w:val="006E1DEF"/>
    <w:rsid w:val="006E23D1"/>
    <w:rsid w:val="006E27F1"/>
    <w:rsid w:val="006E28DE"/>
    <w:rsid w:val="006E2E06"/>
    <w:rsid w:val="006E2E42"/>
    <w:rsid w:val="006E32AF"/>
    <w:rsid w:val="006E4EB0"/>
    <w:rsid w:val="006E4FFB"/>
    <w:rsid w:val="006E5257"/>
    <w:rsid w:val="006E58D5"/>
    <w:rsid w:val="006E5BA4"/>
    <w:rsid w:val="006E5DF3"/>
    <w:rsid w:val="006E5E8B"/>
    <w:rsid w:val="006E68B8"/>
    <w:rsid w:val="006E744D"/>
    <w:rsid w:val="006F009D"/>
    <w:rsid w:val="006F02D7"/>
    <w:rsid w:val="006F067C"/>
    <w:rsid w:val="006F0E76"/>
    <w:rsid w:val="006F13F1"/>
    <w:rsid w:val="006F15A7"/>
    <w:rsid w:val="006F15D5"/>
    <w:rsid w:val="006F16E0"/>
    <w:rsid w:val="006F1827"/>
    <w:rsid w:val="006F1C8A"/>
    <w:rsid w:val="006F2002"/>
    <w:rsid w:val="006F2CE6"/>
    <w:rsid w:val="006F34A6"/>
    <w:rsid w:val="006F4D30"/>
    <w:rsid w:val="006F5648"/>
    <w:rsid w:val="006F5800"/>
    <w:rsid w:val="006F5E2E"/>
    <w:rsid w:val="006F64B5"/>
    <w:rsid w:val="006F6727"/>
    <w:rsid w:val="006F7116"/>
    <w:rsid w:val="006F7584"/>
    <w:rsid w:val="006F7616"/>
    <w:rsid w:val="006F7E78"/>
    <w:rsid w:val="007006C5"/>
    <w:rsid w:val="00700B56"/>
    <w:rsid w:val="00700E93"/>
    <w:rsid w:val="0070169D"/>
    <w:rsid w:val="0070266E"/>
    <w:rsid w:val="00702C51"/>
    <w:rsid w:val="00702C64"/>
    <w:rsid w:val="00702FC3"/>
    <w:rsid w:val="00703194"/>
    <w:rsid w:val="0070331D"/>
    <w:rsid w:val="007036AC"/>
    <w:rsid w:val="007037E1"/>
    <w:rsid w:val="00703847"/>
    <w:rsid w:val="00703A03"/>
    <w:rsid w:val="00703A65"/>
    <w:rsid w:val="00703EB4"/>
    <w:rsid w:val="007042EE"/>
    <w:rsid w:val="00704E36"/>
    <w:rsid w:val="00705375"/>
    <w:rsid w:val="007059D7"/>
    <w:rsid w:val="00705BF6"/>
    <w:rsid w:val="00706051"/>
    <w:rsid w:val="00707371"/>
    <w:rsid w:val="00707FF3"/>
    <w:rsid w:val="007100B5"/>
    <w:rsid w:val="007101B5"/>
    <w:rsid w:val="007101FA"/>
    <w:rsid w:val="007103E1"/>
    <w:rsid w:val="007106F3"/>
    <w:rsid w:val="00711380"/>
    <w:rsid w:val="00711423"/>
    <w:rsid w:val="0071179F"/>
    <w:rsid w:val="00712172"/>
    <w:rsid w:val="00712647"/>
    <w:rsid w:val="0071295D"/>
    <w:rsid w:val="007129E6"/>
    <w:rsid w:val="00712DDF"/>
    <w:rsid w:val="0071346E"/>
    <w:rsid w:val="0071359C"/>
    <w:rsid w:val="00713B0F"/>
    <w:rsid w:val="00713C7B"/>
    <w:rsid w:val="00713CBA"/>
    <w:rsid w:val="0071477A"/>
    <w:rsid w:val="0071494D"/>
    <w:rsid w:val="00714A3D"/>
    <w:rsid w:val="0071588C"/>
    <w:rsid w:val="0071653E"/>
    <w:rsid w:val="00716CAC"/>
    <w:rsid w:val="0071779B"/>
    <w:rsid w:val="00720019"/>
    <w:rsid w:val="00720318"/>
    <w:rsid w:val="00720AA7"/>
    <w:rsid w:val="00721C95"/>
    <w:rsid w:val="00722329"/>
    <w:rsid w:val="007229D4"/>
    <w:rsid w:val="007229F2"/>
    <w:rsid w:val="00722D96"/>
    <w:rsid w:val="00722E7E"/>
    <w:rsid w:val="0072314C"/>
    <w:rsid w:val="00723851"/>
    <w:rsid w:val="00723A74"/>
    <w:rsid w:val="00723B0D"/>
    <w:rsid w:val="00723C9A"/>
    <w:rsid w:val="00723EC1"/>
    <w:rsid w:val="00723F10"/>
    <w:rsid w:val="00724BA5"/>
    <w:rsid w:val="00724C1D"/>
    <w:rsid w:val="00724CD7"/>
    <w:rsid w:val="00724DD9"/>
    <w:rsid w:val="00724F20"/>
    <w:rsid w:val="00725A95"/>
    <w:rsid w:val="0072619E"/>
    <w:rsid w:val="00726269"/>
    <w:rsid w:val="007265E8"/>
    <w:rsid w:val="007269C2"/>
    <w:rsid w:val="00726FAC"/>
    <w:rsid w:val="00727190"/>
    <w:rsid w:val="0072744D"/>
    <w:rsid w:val="00727C0D"/>
    <w:rsid w:val="00727C43"/>
    <w:rsid w:val="00727C45"/>
    <w:rsid w:val="00727E9F"/>
    <w:rsid w:val="007305D6"/>
    <w:rsid w:val="007307C8"/>
    <w:rsid w:val="0073095A"/>
    <w:rsid w:val="007319C6"/>
    <w:rsid w:val="00731B94"/>
    <w:rsid w:val="00732518"/>
    <w:rsid w:val="00732EE8"/>
    <w:rsid w:val="00733CE6"/>
    <w:rsid w:val="00733D46"/>
    <w:rsid w:val="0073419C"/>
    <w:rsid w:val="007341E1"/>
    <w:rsid w:val="007343F6"/>
    <w:rsid w:val="00734A26"/>
    <w:rsid w:val="00734DAE"/>
    <w:rsid w:val="007356D1"/>
    <w:rsid w:val="00735FC0"/>
    <w:rsid w:val="00736AF9"/>
    <w:rsid w:val="00736CE2"/>
    <w:rsid w:val="00736E57"/>
    <w:rsid w:val="00737213"/>
    <w:rsid w:val="00737ACE"/>
    <w:rsid w:val="00737FCC"/>
    <w:rsid w:val="007400B4"/>
    <w:rsid w:val="00740626"/>
    <w:rsid w:val="00740D46"/>
    <w:rsid w:val="00742117"/>
    <w:rsid w:val="00742756"/>
    <w:rsid w:val="0074284E"/>
    <w:rsid w:val="0074356A"/>
    <w:rsid w:val="007437C1"/>
    <w:rsid w:val="00743AE8"/>
    <w:rsid w:val="00743EE3"/>
    <w:rsid w:val="007444B2"/>
    <w:rsid w:val="0074460D"/>
    <w:rsid w:val="007448FF"/>
    <w:rsid w:val="00744B58"/>
    <w:rsid w:val="007450B1"/>
    <w:rsid w:val="00745125"/>
    <w:rsid w:val="007458F7"/>
    <w:rsid w:val="00745A30"/>
    <w:rsid w:val="00745DC1"/>
    <w:rsid w:val="00746035"/>
    <w:rsid w:val="007467E1"/>
    <w:rsid w:val="00746AB9"/>
    <w:rsid w:val="00746C62"/>
    <w:rsid w:val="00746FDB"/>
    <w:rsid w:val="007472CD"/>
    <w:rsid w:val="00747A5A"/>
    <w:rsid w:val="00750192"/>
    <w:rsid w:val="00750B6F"/>
    <w:rsid w:val="00750D83"/>
    <w:rsid w:val="00750F2A"/>
    <w:rsid w:val="00750F7C"/>
    <w:rsid w:val="00751150"/>
    <w:rsid w:val="00751278"/>
    <w:rsid w:val="0075169D"/>
    <w:rsid w:val="00751C03"/>
    <w:rsid w:val="00751DA6"/>
    <w:rsid w:val="00751F92"/>
    <w:rsid w:val="00752060"/>
    <w:rsid w:val="00752587"/>
    <w:rsid w:val="0075267D"/>
    <w:rsid w:val="00752773"/>
    <w:rsid w:val="00752D72"/>
    <w:rsid w:val="00752E5E"/>
    <w:rsid w:val="007538BF"/>
    <w:rsid w:val="007543FE"/>
    <w:rsid w:val="00754D21"/>
    <w:rsid w:val="00754E8D"/>
    <w:rsid w:val="0075528B"/>
    <w:rsid w:val="007553BB"/>
    <w:rsid w:val="007556A8"/>
    <w:rsid w:val="00755852"/>
    <w:rsid w:val="0075608F"/>
    <w:rsid w:val="007566A0"/>
    <w:rsid w:val="00757AAE"/>
    <w:rsid w:val="00757AD6"/>
    <w:rsid w:val="00757D54"/>
    <w:rsid w:val="00757EC8"/>
    <w:rsid w:val="007607C4"/>
    <w:rsid w:val="0076085F"/>
    <w:rsid w:val="00760E93"/>
    <w:rsid w:val="007614CE"/>
    <w:rsid w:val="007615B9"/>
    <w:rsid w:val="00761C25"/>
    <w:rsid w:val="00761C44"/>
    <w:rsid w:val="007620EF"/>
    <w:rsid w:val="00762A05"/>
    <w:rsid w:val="007630E2"/>
    <w:rsid w:val="00763628"/>
    <w:rsid w:val="00763749"/>
    <w:rsid w:val="00763891"/>
    <w:rsid w:val="007642D3"/>
    <w:rsid w:val="007644BE"/>
    <w:rsid w:val="00764B17"/>
    <w:rsid w:val="0076502C"/>
    <w:rsid w:val="00765F16"/>
    <w:rsid w:val="00766106"/>
    <w:rsid w:val="007661B4"/>
    <w:rsid w:val="00766C68"/>
    <w:rsid w:val="00766C92"/>
    <w:rsid w:val="00766D1C"/>
    <w:rsid w:val="00767059"/>
    <w:rsid w:val="0076707C"/>
    <w:rsid w:val="00767B3D"/>
    <w:rsid w:val="00770312"/>
    <w:rsid w:val="00770AD6"/>
    <w:rsid w:val="00770EFB"/>
    <w:rsid w:val="00771A87"/>
    <w:rsid w:val="007726F6"/>
    <w:rsid w:val="007728B4"/>
    <w:rsid w:val="00772AEA"/>
    <w:rsid w:val="00772C5B"/>
    <w:rsid w:val="00772FEA"/>
    <w:rsid w:val="0077348F"/>
    <w:rsid w:val="007734B4"/>
    <w:rsid w:val="00773C40"/>
    <w:rsid w:val="00774A9C"/>
    <w:rsid w:val="00774D83"/>
    <w:rsid w:val="007750ED"/>
    <w:rsid w:val="0077574E"/>
    <w:rsid w:val="007757D0"/>
    <w:rsid w:val="00776072"/>
    <w:rsid w:val="00776510"/>
    <w:rsid w:val="00776DBD"/>
    <w:rsid w:val="007771EA"/>
    <w:rsid w:val="00777504"/>
    <w:rsid w:val="0077762B"/>
    <w:rsid w:val="0077791F"/>
    <w:rsid w:val="00777CE5"/>
    <w:rsid w:val="007801D4"/>
    <w:rsid w:val="0078082B"/>
    <w:rsid w:val="00780A23"/>
    <w:rsid w:val="00780D93"/>
    <w:rsid w:val="00780FBC"/>
    <w:rsid w:val="007816D6"/>
    <w:rsid w:val="0078177A"/>
    <w:rsid w:val="00781AB5"/>
    <w:rsid w:val="00781BF2"/>
    <w:rsid w:val="00782232"/>
    <w:rsid w:val="0078242D"/>
    <w:rsid w:val="00782ED8"/>
    <w:rsid w:val="00783F60"/>
    <w:rsid w:val="00784838"/>
    <w:rsid w:val="00784AEF"/>
    <w:rsid w:val="007851F2"/>
    <w:rsid w:val="007855C6"/>
    <w:rsid w:val="0078565A"/>
    <w:rsid w:val="00785B9E"/>
    <w:rsid w:val="00785BA0"/>
    <w:rsid w:val="00785CF3"/>
    <w:rsid w:val="0078605F"/>
    <w:rsid w:val="00786DE1"/>
    <w:rsid w:val="007873E3"/>
    <w:rsid w:val="0078744F"/>
    <w:rsid w:val="007877F3"/>
    <w:rsid w:val="0078781D"/>
    <w:rsid w:val="00787918"/>
    <w:rsid w:val="00787940"/>
    <w:rsid w:val="00787A08"/>
    <w:rsid w:val="00787DBE"/>
    <w:rsid w:val="00787E70"/>
    <w:rsid w:val="00787EB4"/>
    <w:rsid w:val="0079041C"/>
    <w:rsid w:val="00790822"/>
    <w:rsid w:val="00790C3A"/>
    <w:rsid w:val="00790C44"/>
    <w:rsid w:val="00790E7C"/>
    <w:rsid w:val="007911C4"/>
    <w:rsid w:val="00791245"/>
    <w:rsid w:val="00791628"/>
    <w:rsid w:val="007916BC"/>
    <w:rsid w:val="00791778"/>
    <w:rsid w:val="00791D8D"/>
    <w:rsid w:val="00792016"/>
    <w:rsid w:val="00792168"/>
    <w:rsid w:val="0079297E"/>
    <w:rsid w:val="0079298D"/>
    <w:rsid w:val="00792CCC"/>
    <w:rsid w:val="007936D5"/>
    <w:rsid w:val="007937F6"/>
    <w:rsid w:val="00793922"/>
    <w:rsid w:val="00793A65"/>
    <w:rsid w:val="00793DCB"/>
    <w:rsid w:val="007945EF"/>
    <w:rsid w:val="00794DD0"/>
    <w:rsid w:val="00794DD8"/>
    <w:rsid w:val="00794DE0"/>
    <w:rsid w:val="00795502"/>
    <w:rsid w:val="00795C53"/>
    <w:rsid w:val="00795C68"/>
    <w:rsid w:val="007960FE"/>
    <w:rsid w:val="00796156"/>
    <w:rsid w:val="007964F7"/>
    <w:rsid w:val="00796776"/>
    <w:rsid w:val="00796A80"/>
    <w:rsid w:val="007978BB"/>
    <w:rsid w:val="007A006C"/>
    <w:rsid w:val="007A0A1B"/>
    <w:rsid w:val="007A100E"/>
    <w:rsid w:val="007A1617"/>
    <w:rsid w:val="007A22C9"/>
    <w:rsid w:val="007A23BC"/>
    <w:rsid w:val="007A2F50"/>
    <w:rsid w:val="007A3412"/>
    <w:rsid w:val="007A350A"/>
    <w:rsid w:val="007A36CD"/>
    <w:rsid w:val="007A38CE"/>
    <w:rsid w:val="007A3927"/>
    <w:rsid w:val="007A3F5B"/>
    <w:rsid w:val="007A51E1"/>
    <w:rsid w:val="007A5C3D"/>
    <w:rsid w:val="007A6402"/>
    <w:rsid w:val="007A69A6"/>
    <w:rsid w:val="007A6F59"/>
    <w:rsid w:val="007A7243"/>
    <w:rsid w:val="007A7268"/>
    <w:rsid w:val="007A7392"/>
    <w:rsid w:val="007A74D0"/>
    <w:rsid w:val="007A76CC"/>
    <w:rsid w:val="007A7CA7"/>
    <w:rsid w:val="007B027B"/>
    <w:rsid w:val="007B0624"/>
    <w:rsid w:val="007B0782"/>
    <w:rsid w:val="007B097C"/>
    <w:rsid w:val="007B0A20"/>
    <w:rsid w:val="007B0A4A"/>
    <w:rsid w:val="007B1015"/>
    <w:rsid w:val="007B10E2"/>
    <w:rsid w:val="007B1458"/>
    <w:rsid w:val="007B1800"/>
    <w:rsid w:val="007B1F39"/>
    <w:rsid w:val="007B2AF8"/>
    <w:rsid w:val="007B2CD5"/>
    <w:rsid w:val="007B3B61"/>
    <w:rsid w:val="007B3C16"/>
    <w:rsid w:val="007B461D"/>
    <w:rsid w:val="007B468B"/>
    <w:rsid w:val="007B4C6F"/>
    <w:rsid w:val="007B507B"/>
    <w:rsid w:val="007B5225"/>
    <w:rsid w:val="007B5443"/>
    <w:rsid w:val="007B5AAF"/>
    <w:rsid w:val="007B5DAF"/>
    <w:rsid w:val="007B6156"/>
    <w:rsid w:val="007B62DF"/>
    <w:rsid w:val="007B6D48"/>
    <w:rsid w:val="007B767B"/>
    <w:rsid w:val="007B78A8"/>
    <w:rsid w:val="007B7A78"/>
    <w:rsid w:val="007B7B19"/>
    <w:rsid w:val="007B7C52"/>
    <w:rsid w:val="007C0B2F"/>
    <w:rsid w:val="007C0B34"/>
    <w:rsid w:val="007C1651"/>
    <w:rsid w:val="007C176F"/>
    <w:rsid w:val="007C19C5"/>
    <w:rsid w:val="007C19FF"/>
    <w:rsid w:val="007C1C6D"/>
    <w:rsid w:val="007C214C"/>
    <w:rsid w:val="007C21FB"/>
    <w:rsid w:val="007C2451"/>
    <w:rsid w:val="007C27BB"/>
    <w:rsid w:val="007C2855"/>
    <w:rsid w:val="007C2BB1"/>
    <w:rsid w:val="007C2E8F"/>
    <w:rsid w:val="007C31DC"/>
    <w:rsid w:val="007C3943"/>
    <w:rsid w:val="007C3A74"/>
    <w:rsid w:val="007C3AED"/>
    <w:rsid w:val="007C3CC0"/>
    <w:rsid w:val="007C477F"/>
    <w:rsid w:val="007C4B5C"/>
    <w:rsid w:val="007C4BC1"/>
    <w:rsid w:val="007C60C2"/>
    <w:rsid w:val="007C60FA"/>
    <w:rsid w:val="007C67FA"/>
    <w:rsid w:val="007C7387"/>
    <w:rsid w:val="007C754D"/>
    <w:rsid w:val="007C7F7C"/>
    <w:rsid w:val="007D0BF6"/>
    <w:rsid w:val="007D0E93"/>
    <w:rsid w:val="007D17A5"/>
    <w:rsid w:val="007D1C73"/>
    <w:rsid w:val="007D1CD8"/>
    <w:rsid w:val="007D1CDE"/>
    <w:rsid w:val="007D1DE8"/>
    <w:rsid w:val="007D2009"/>
    <w:rsid w:val="007D202B"/>
    <w:rsid w:val="007D23D1"/>
    <w:rsid w:val="007D24EF"/>
    <w:rsid w:val="007D270E"/>
    <w:rsid w:val="007D299B"/>
    <w:rsid w:val="007D2EEF"/>
    <w:rsid w:val="007D3115"/>
    <w:rsid w:val="007D317C"/>
    <w:rsid w:val="007D3251"/>
    <w:rsid w:val="007D364D"/>
    <w:rsid w:val="007D390F"/>
    <w:rsid w:val="007D41F0"/>
    <w:rsid w:val="007D5500"/>
    <w:rsid w:val="007D57F8"/>
    <w:rsid w:val="007D585D"/>
    <w:rsid w:val="007D5A16"/>
    <w:rsid w:val="007D6570"/>
    <w:rsid w:val="007D7221"/>
    <w:rsid w:val="007D75B7"/>
    <w:rsid w:val="007D76A1"/>
    <w:rsid w:val="007D7792"/>
    <w:rsid w:val="007D77E7"/>
    <w:rsid w:val="007D7CBC"/>
    <w:rsid w:val="007D7EF4"/>
    <w:rsid w:val="007E00B5"/>
    <w:rsid w:val="007E00C1"/>
    <w:rsid w:val="007E049C"/>
    <w:rsid w:val="007E06FE"/>
    <w:rsid w:val="007E0EFD"/>
    <w:rsid w:val="007E1317"/>
    <w:rsid w:val="007E1D13"/>
    <w:rsid w:val="007E2040"/>
    <w:rsid w:val="007E225B"/>
    <w:rsid w:val="007E275F"/>
    <w:rsid w:val="007E2A61"/>
    <w:rsid w:val="007E2B36"/>
    <w:rsid w:val="007E2CC4"/>
    <w:rsid w:val="007E3A57"/>
    <w:rsid w:val="007E4951"/>
    <w:rsid w:val="007E4D9F"/>
    <w:rsid w:val="007E5491"/>
    <w:rsid w:val="007E609E"/>
    <w:rsid w:val="007E60D5"/>
    <w:rsid w:val="007E654E"/>
    <w:rsid w:val="007E662A"/>
    <w:rsid w:val="007E739A"/>
    <w:rsid w:val="007E773F"/>
    <w:rsid w:val="007E7929"/>
    <w:rsid w:val="007E7DD6"/>
    <w:rsid w:val="007E7DF8"/>
    <w:rsid w:val="007E7FB6"/>
    <w:rsid w:val="007F0354"/>
    <w:rsid w:val="007F0734"/>
    <w:rsid w:val="007F0F1C"/>
    <w:rsid w:val="007F1217"/>
    <w:rsid w:val="007F135D"/>
    <w:rsid w:val="007F157E"/>
    <w:rsid w:val="007F1B15"/>
    <w:rsid w:val="007F1CBE"/>
    <w:rsid w:val="007F22ED"/>
    <w:rsid w:val="007F2FEC"/>
    <w:rsid w:val="007F30FD"/>
    <w:rsid w:val="007F3564"/>
    <w:rsid w:val="007F36AE"/>
    <w:rsid w:val="007F376D"/>
    <w:rsid w:val="007F37E4"/>
    <w:rsid w:val="007F3CAB"/>
    <w:rsid w:val="007F3FED"/>
    <w:rsid w:val="007F4305"/>
    <w:rsid w:val="007F462E"/>
    <w:rsid w:val="007F4F4E"/>
    <w:rsid w:val="007F5233"/>
    <w:rsid w:val="007F54B9"/>
    <w:rsid w:val="007F65BC"/>
    <w:rsid w:val="007F6DAA"/>
    <w:rsid w:val="007F6F26"/>
    <w:rsid w:val="007F716A"/>
    <w:rsid w:val="007F76BE"/>
    <w:rsid w:val="007F76FA"/>
    <w:rsid w:val="007F7781"/>
    <w:rsid w:val="007F7A1C"/>
    <w:rsid w:val="0080013D"/>
    <w:rsid w:val="0080033B"/>
    <w:rsid w:val="00800A43"/>
    <w:rsid w:val="00800E27"/>
    <w:rsid w:val="00800E35"/>
    <w:rsid w:val="00800FC8"/>
    <w:rsid w:val="0080116C"/>
    <w:rsid w:val="0080123C"/>
    <w:rsid w:val="008013BF"/>
    <w:rsid w:val="0080163B"/>
    <w:rsid w:val="00801875"/>
    <w:rsid w:val="00801D9C"/>
    <w:rsid w:val="00801DB4"/>
    <w:rsid w:val="008020F3"/>
    <w:rsid w:val="008029FD"/>
    <w:rsid w:val="00802D5F"/>
    <w:rsid w:val="00803131"/>
    <w:rsid w:val="00803A5C"/>
    <w:rsid w:val="00803D29"/>
    <w:rsid w:val="00803E76"/>
    <w:rsid w:val="00803ED6"/>
    <w:rsid w:val="008043C8"/>
    <w:rsid w:val="00804853"/>
    <w:rsid w:val="008049FC"/>
    <w:rsid w:val="00804A01"/>
    <w:rsid w:val="00804BE3"/>
    <w:rsid w:val="008056F7"/>
    <w:rsid w:val="00805BEB"/>
    <w:rsid w:val="0080612D"/>
    <w:rsid w:val="0080631E"/>
    <w:rsid w:val="008069A2"/>
    <w:rsid w:val="00806E41"/>
    <w:rsid w:val="00806F89"/>
    <w:rsid w:val="008077CF"/>
    <w:rsid w:val="0080782A"/>
    <w:rsid w:val="00807F0D"/>
    <w:rsid w:val="00807F26"/>
    <w:rsid w:val="00810491"/>
    <w:rsid w:val="00810CA4"/>
    <w:rsid w:val="00810F3F"/>
    <w:rsid w:val="0081137F"/>
    <w:rsid w:val="00811E57"/>
    <w:rsid w:val="00812252"/>
    <w:rsid w:val="00812B39"/>
    <w:rsid w:val="00812DB2"/>
    <w:rsid w:val="00812DC4"/>
    <w:rsid w:val="00812E22"/>
    <w:rsid w:val="00812E48"/>
    <w:rsid w:val="00812EE9"/>
    <w:rsid w:val="008138D2"/>
    <w:rsid w:val="00813DA6"/>
    <w:rsid w:val="00813E0A"/>
    <w:rsid w:val="00814034"/>
    <w:rsid w:val="00814072"/>
    <w:rsid w:val="0081420E"/>
    <w:rsid w:val="00814260"/>
    <w:rsid w:val="00814E6B"/>
    <w:rsid w:val="00814EB9"/>
    <w:rsid w:val="00815369"/>
    <w:rsid w:val="00815B00"/>
    <w:rsid w:val="00817522"/>
    <w:rsid w:val="00817705"/>
    <w:rsid w:val="008202B0"/>
    <w:rsid w:val="0082035C"/>
    <w:rsid w:val="008206EC"/>
    <w:rsid w:val="0082095B"/>
    <w:rsid w:val="00820A9A"/>
    <w:rsid w:val="00820E7D"/>
    <w:rsid w:val="008217CB"/>
    <w:rsid w:val="00821D6E"/>
    <w:rsid w:val="00822352"/>
    <w:rsid w:val="00822557"/>
    <w:rsid w:val="008226E0"/>
    <w:rsid w:val="0082284B"/>
    <w:rsid w:val="00822A94"/>
    <w:rsid w:val="00822A9B"/>
    <w:rsid w:val="00823061"/>
    <w:rsid w:val="00823471"/>
    <w:rsid w:val="00823974"/>
    <w:rsid w:val="0082409C"/>
    <w:rsid w:val="00824AE7"/>
    <w:rsid w:val="00824B91"/>
    <w:rsid w:val="00824D5A"/>
    <w:rsid w:val="00825190"/>
    <w:rsid w:val="00825601"/>
    <w:rsid w:val="008259DB"/>
    <w:rsid w:val="00825B19"/>
    <w:rsid w:val="00825DDB"/>
    <w:rsid w:val="0082674A"/>
    <w:rsid w:val="00826782"/>
    <w:rsid w:val="00826CA5"/>
    <w:rsid w:val="00826E44"/>
    <w:rsid w:val="00827363"/>
    <w:rsid w:val="0082758E"/>
    <w:rsid w:val="00827EA2"/>
    <w:rsid w:val="0083005E"/>
    <w:rsid w:val="00830171"/>
    <w:rsid w:val="00830335"/>
    <w:rsid w:val="00830CA3"/>
    <w:rsid w:val="0083152A"/>
    <w:rsid w:val="00831585"/>
    <w:rsid w:val="008316DB"/>
    <w:rsid w:val="00831E88"/>
    <w:rsid w:val="008326ED"/>
    <w:rsid w:val="00832D00"/>
    <w:rsid w:val="00832ED7"/>
    <w:rsid w:val="0083300A"/>
    <w:rsid w:val="0083312A"/>
    <w:rsid w:val="0083319B"/>
    <w:rsid w:val="0083345C"/>
    <w:rsid w:val="00833502"/>
    <w:rsid w:val="00834067"/>
    <w:rsid w:val="00834455"/>
    <w:rsid w:val="008344D7"/>
    <w:rsid w:val="008349DC"/>
    <w:rsid w:val="00834B8F"/>
    <w:rsid w:val="00834D99"/>
    <w:rsid w:val="00834FA8"/>
    <w:rsid w:val="008352DF"/>
    <w:rsid w:val="008355D6"/>
    <w:rsid w:val="008357DA"/>
    <w:rsid w:val="0083610C"/>
    <w:rsid w:val="00836BAB"/>
    <w:rsid w:val="00837290"/>
    <w:rsid w:val="008378D5"/>
    <w:rsid w:val="008409EC"/>
    <w:rsid w:val="00840B6D"/>
    <w:rsid w:val="00841187"/>
    <w:rsid w:val="0084137B"/>
    <w:rsid w:val="008417F9"/>
    <w:rsid w:val="00841B20"/>
    <w:rsid w:val="008420B1"/>
    <w:rsid w:val="0084211A"/>
    <w:rsid w:val="0084251B"/>
    <w:rsid w:val="0084299B"/>
    <w:rsid w:val="00842B03"/>
    <w:rsid w:val="00842B99"/>
    <w:rsid w:val="00843558"/>
    <w:rsid w:val="0084381E"/>
    <w:rsid w:val="00843B79"/>
    <w:rsid w:val="008445E0"/>
    <w:rsid w:val="00844D9D"/>
    <w:rsid w:val="00845554"/>
    <w:rsid w:val="00845DC7"/>
    <w:rsid w:val="00845FEF"/>
    <w:rsid w:val="008460D1"/>
    <w:rsid w:val="0084622C"/>
    <w:rsid w:val="008463A2"/>
    <w:rsid w:val="00846459"/>
    <w:rsid w:val="00846A29"/>
    <w:rsid w:val="00846B8B"/>
    <w:rsid w:val="00846BD9"/>
    <w:rsid w:val="00846DDF"/>
    <w:rsid w:val="00846FAB"/>
    <w:rsid w:val="00847026"/>
    <w:rsid w:val="00847177"/>
    <w:rsid w:val="00847256"/>
    <w:rsid w:val="00847479"/>
    <w:rsid w:val="008474FB"/>
    <w:rsid w:val="00847651"/>
    <w:rsid w:val="0085051A"/>
    <w:rsid w:val="008509BA"/>
    <w:rsid w:val="00850FD8"/>
    <w:rsid w:val="00851048"/>
    <w:rsid w:val="0085119B"/>
    <w:rsid w:val="00851295"/>
    <w:rsid w:val="008518B5"/>
    <w:rsid w:val="00851AAA"/>
    <w:rsid w:val="00851B97"/>
    <w:rsid w:val="00852166"/>
    <w:rsid w:val="00852C9C"/>
    <w:rsid w:val="00852CF7"/>
    <w:rsid w:val="008531AF"/>
    <w:rsid w:val="00853496"/>
    <w:rsid w:val="00853B6F"/>
    <w:rsid w:val="00854539"/>
    <w:rsid w:val="0085507A"/>
    <w:rsid w:val="00855C23"/>
    <w:rsid w:val="008561A8"/>
    <w:rsid w:val="0085643D"/>
    <w:rsid w:val="00856D55"/>
    <w:rsid w:val="00856E6F"/>
    <w:rsid w:val="00856F13"/>
    <w:rsid w:val="00856FBE"/>
    <w:rsid w:val="0085721D"/>
    <w:rsid w:val="00857330"/>
    <w:rsid w:val="00857E73"/>
    <w:rsid w:val="00857EC0"/>
    <w:rsid w:val="008603AE"/>
    <w:rsid w:val="00860842"/>
    <w:rsid w:val="008608A1"/>
    <w:rsid w:val="008608E7"/>
    <w:rsid w:val="00860E15"/>
    <w:rsid w:val="008613A2"/>
    <w:rsid w:val="008614A0"/>
    <w:rsid w:val="00861B86"/>
    <w:rsid w:val="008625CF"/>
    <w:rsid w:val="00862725"/>
    <w:rsid w:val="00862941"/>
    <w:rsid w:val="00862E55"/>
    <w:rsid w:val="008635D7"/>
    <w:rsid w:val="0086463C"/>
    <w:rsid w:val="00865CEC"/>
    <w:rsid w:val="00865F35"/>
    <w:rsid w:val="0086600A"/>
    <w:rsid w:val="00866194"/>
    <w:rsid w:val="00866535"/>
    <w:rsid w:val="00866904"/>
    <w:rsid w:val="00866B71"/>
    <w:rsid w:val="00866BCC"/>
    <w:rsid w:val="00866D53"/>
    <w:rsid w:val="00866DD4"/>
    <w:rsid w:val="008673AC"/>
    <w:rsid w:val="008676B0"/>
    <w:rsid w:val="00867BB5"/>
    <w:rsid w:val="00870678"/>
    <w:rsid w:val="00870A96"/>
    <w:rsid w:val="00870DD9"/>
    <w:rsid w:val="0087104E"/>
    <w:rsid w:val="0087138B"/>
    <w:rsid w:val="00871B8F"/>
    <w:rsid w:val="00871CB7"/>
    <w:rsid w:val="00871CCF"/>
    <w:rsid w:val="00872E4F"/>
    <w:rsid w:val="00872EB6"/>
    <w:rsid w:val="008736E8"/>
    <w:rsid w:val="00874435"/>
    <w:rsid w:val="008747D2"/>
    <w:rsid w:val="0087525C"/>
    <w:rsid w:val="00875A1C"/>
    <w:rsid w:val="00875AF9"/>
    <w:rsid w:val="00875BD3"/>
    <w:rsid w:val="0087610B"/>
    <w:rsid w:val="008761C5"/>
    <w:rsid w:val="00876587"/>
    <w:rsid w:val="008768B3"/>
    <w:rsid w:val="00876F92"/>
    <w:rsid w:val="008771B5"/>
    <w:rsid w:val="008772EE"/>
    <w:rsid w:val="008800E5"/>
    <w:rsid w:val="008804C3"/>
    <w:rsid w:val="008808AB"/>
    <w:rsid w:val="00881098"/>
    <w:rsid w:val="0088122B"/>
    <w:rsid w:val="00881844"/>
    <w:rsid w:val="008819B8"/>
    <w:rsid w:val="00881B63"/>
    <w:rsid w:val="00881D43"/>
    <w:rsid w:val="00882CF1"/>
    <w:rsid w:val="008834D3"/>
    <w:rsid w:val="00883D7A"/>
    <w:rsid w:val="00883E72"/>
    <w:rsid w:val="00884128"/>
    <w:rsid w:val="00884669"/>
    <w:rsid w:val="00884F98"/>
    <w:rsid w:val="0088503A"/>
    <w:rsid w:val="0088530E"/>
    <w:rsid w:val="00885880"/>
    <w:rsid w:val="00885A31"/>
    <w:rsid w:val="00886BB2"/>
    <w:rsid w:val="00887355"/>
    <w:rsid w:val="008875B0"/>
    <w:rsid w:val="008875BB"/>
    <w:rsid w:val="0088764C"/>
    <w:rsid w:val="008877AC"/>
    <w:rsid w:val="00887AE1"/>
    <w:rsid w:val="00890A53"/>
    <w:rsid w:val="00890D27"/>
    <w:rsid w:val="0089108E"/>
    <w:rsid w:val="0089151A"/>
    <w:rsid w:val="0089199B"/>
    <w:rsid w:val="00891EC6"/>
    <w:rsid w:val="00891F70"/>
    <w:rsid w:val="00892577"/>
    <w:rsid w:val="00893210"/>
    <w:rsid w:val="008937B9"/>
    <w:rsid w:val="00893FDB"/>
    <w:rsid w:val="008944DC"/>
    <w:rsid w:val="00894501"/>
    <w:rsid w:val="00894906"/>
    <w:rsid w:val="00895F74"/>
    <w:rsid w:val="008966F4"/>
    <w:rsid w:val="00896DD5"/>
    <w:rsid w:val="00896F05"/>
    <w:rsid w:val="00897770"/>
    <w:rsid w:val="008A04AB"/>
    <w:rsid w:val="008A070D"/>
    <w:rsid w:val="008A09DF"/>
    <w:rsid w:val="008A0A67"/>
    <w:rsid w:val="008A0B42"/>
    <w:rsid w:val="008A0CD2"/>
    <w:rsid w:val="008A0D82"/>
    <w:rsid w:val="008A15B5"/>
    <w:rsid w:val="008A185D"/>
    <w:rsid w:val="008A2103"/>
    <w:rsid w:val="008A2438"/>
    <w:rsid w:val="008A27E6"/>
    <w:rsid w:val="008A309A"/>
    <w:rsid w:val="008A3292"/>
    <w:rsid w:val="008A3853"/>
    <w:rsid w:val="008A47BD"/>
    <w:rsid w:val="008A4CE0"/>
    <w:rsid w:val="008A4F0E"/>
    <w:rsid w:val="008A51D4"/>
    <w:rsid w:val="008A5292"/>
    <w:rsid w:val="008A576E"/>
    <w:rsid w:val="008A58A2"/>
    <w:rsid w:val="008A5AC7"/>
    <w:rsid w:val="008A5F9D"/>
    <w:rsid w:val="008A612A"/>
    <w:rsid w:val="008A626C"/>
    <w:rsid w:val="008A62C4"/>
    <w:rsid w:val="008A633E"/>
    <w:rsid w:val="008A6893"/>
    <w:rsid w:val="008A6B22"/>
    <w:rsid w:val="008A6B5E"/>
    <w:rsid w:val="008A721C"/>
    <w:rsid w:val="008A766C"/>
    <w:rsid w:val="008A7884"/>
    <w:rsid w:val="008A79E7"/>
    <w:rsid w:val="008A7D93"/>
    <w:rsid w:val="008A7E86"/>
    <w:rsid w:val="008A7F46"/>
    <w:rsid w:val="008B0864"/>
    <w:rsid w:val="008B0925"/>
    <w:rsid w:val="008B0A56"/>
    <w:rsid w:val="008B0A64"/>
    <w:rsid w:val="008B160C"/>
    <w:rsid w:val="008B1E9D"/>
    <w:rsid w:val="008B26D7"/>
    <w:rsid w:val="008B28D1"/>
    <w:rsid w:val="008B2983"/>
    <w:rsid w:val="008B2B53"/>
    <w:rsid w:val="008B3ADC"/>
    <w:rsid w:val="008B3C98"/>
    <w:rsid w:val="008B4C92"/>
    <w:rsid w:val="008B5275"/>
    <w:rsid w:val="008B5B4B"/>
    <w:rsid w:val="008B613D"/>
    <w:rsid w:val="008B6192"/>
    <w:rsid w:val="008B6609"/>
    <w:rsid w:val="008B7843"/>
    <w:rsid w:val="008B7D24"/>
    <w:rsid w:val="008B7FDB"/>
    <w:rsid w:val="008C0A03"/>
    <w:rsid w:val="008C0AC9"/>
    <w:rsid w:val="008C0CF3"/>
    <w:rsid w:val="008C101A"/>
    <w:rsid w:val="008C1479"/>
    <w:rsid w:val="008C1E46"/>
    <w:rsid w:val="008C20FC"/>
    <w:rsid w:val="008C212B"/>
    <w:rsid w:val="008C2226"/>
    <w:rsid w:val="008C2AD6"/>
    <w:rsid w:val="008C2C64"/>
    <w:rsid w:val="008C3422"/>
    <w:rsid w:val="008C389B"/>
    <w:rsid w:val="008C3D01"/>
    <w:rsid w:val="008C41BA"/>
    <w:rsid w:val="008C44D6"/>
    <w:rsid w:val="008C47FC"/>
    <w:rsid w:val="008C523A"/>
    <w:rsid w:val="008C54D4"/>
    <w:rsid w:val="008C5FCC"/>
    <w:rsid w:val="008C68BB"/>
    <w:rsid w:val="008C6CBA"/>
    <w:rsid w:val="008C6E6C"/>
    <w:rsid w:val="008C70B7"/>
    <w:rsid w:val="008C72ED"/>
    <w:rsid w:val="008C738A"/>
    <w:rsid w:val="008C766E"/>
    <w:rsid w:val="008C77D1"/>
    <w:rsid w:val="008C7DE6"/>
    <w:rsid w:val="008D0099"/>
    <w:rsid w:val="008D2051"/>
    <w:rsid w:val="008D23F8"/>
    <w:rsid w:val="008D2501"/>
    <w:rsid w:val="008D2836"/>
    <w:rsid w:val="008D2BBC"/>
    <w:rsid w:val="008D3021"/>
    <w:rsid w:val="008D34EC"/>
    <w:rsid w:val="008D3723"/>
    <w:rsid w:val="008D3E58"/>
    <w:rsid w:val="008D3F4A"/>
    <w:rsid w:val="008D3F7E"/>
    <w:rsid w:val="008D40B5"/>
    <w:rsid w:val="008D4338"/>
    <w:rsid w:val="008D436F"/>
    <w:rsid w:val="008D4C9F"/>
    <w:rsid w:val="008D5165"/>
    <w:rsid w:val="008D530D"/>
    <w:rsid w:val="008D5C71"/>
    <w:rsid w:val="008D64BA"/>
    <w:rsid w:val="008D6636"/>
    <w:rsid w:val="008D6812"/>
    <w:rsid w:val="008D6962"/>
    <w:rsid w:val="008D6A32"/>
    <w:rsid w:val="008D6BA3"/>
    <w:rsid w:val="008D73B1"/>
    <w:rsid w:val="008D7E25"/>
    <w:rsid w:val="008D7FA2"/>
    <w:rsid w:val="008E0D00"/>
    <w:rsid w:val="008E0E57"/>
    <w:rsid w:val="008E1232"/>
    <w:rsid w:val="008E12EB"/>
    <w:rsid w:val="008E1458"/>
    <w:rsid w:val="008E1A3F"/>
    <w:rsid w:val="008E1B23"/>
    <w:rsid w:val="008E1BCF"/>
    <w:rsid w:val="008E1DAB"/>
    <w:rsid w:val="008E2635"/>
    <w:rsid w:val="008E2897"/>
    <w:rsid w:val="008E2913"/>
    <w:rsid w:val="008E2CAB"/>
    <w:rsid w:val="008E35CC"/>
    <w:rsid w:val="008E3F59"/>
    <w:rsid w:val="008E4047"/>
    <w:rsid w:val="008E40B6"/>
    <w:rsid w:val="008E4198"/>
    <w:rsid w:val="008E4285"/>
    <w:rsid w:val="008E4BEF"/>
    <w:rsid w:val="008E5503"/>
    <w:rsid w:val="008E560D"/>
    <w:rsid w:val="008E5A98"/>
    <w:rsid w:val="008E5F0D"/>
    <w:rsid w:val="008E627A"/>
    <w:rsid w:val="008E6711"/>
    <w:rsid w:val="008E6C25"/>
    <w:rsid w:val="008E6C44"/>
    <w:rsid w:val="008E6D13"/>
    <w:rsid w:val="008E7039"/>
    <w:rsid w:val="008E7276"/>
    <w:rsid w:val="008E7446"/>
    <w:rsid w:val="008E778D"/>
    <w:rsid w:val="008E7AD7"/>
    <w:rsid w:val="008E7E12"/>
    <w:rsid w:val="008F0247"/>
    <w:rsid w:val="008F04FC"/>
    <w:rsid w:val="008F155C"/>
    <w:rsid w:val="008F15B2"/>
    <w:rsid w:val="008F1724"/>
    <w:rsid w:val="008F1787"/>
    <w:rsid w:val="008F17C2"/>
    <w:rsid w:val="008F185C"/>
    <w:rsid w:val="008F1AF0"/>
    <w:rsid w:val="008F1E42"/>
    <w:rsid w:val="008F1F89"/>
    <w:rsid w:val="008F1FE8"/>
    <w:rsid w:val="008F20DA"/>
    <w:rsid w:val="008F21A2"/>
    <w:rsid w:val="008F26D6"/>
    <w:rsid w:val="008F42A2"/>
    <w:rsid w:val="008F4471"/>
    <w:rsid w:val="008F44AF"/>
    <w:rsid w:val="008F4DBD"/>
    <w:rsid w:val="008F4F0B"/>
    <w:rsid w:val="008F53C1"/>
    <w:rsid w:val="008F5B29"/>
    <w:rsid w:val="008F62DA"/>
    <w:rsid w:val="008F7200"/>
    <w:rsid w:val="008F736D"/>
    <w:rsid w:val="008F73BF"/>
    <w:rsid w:val="008F768E"/>
    <w:rsid w:val="008F7C75"/>
    <w:rsid w:val="008F7CA8"/>
    <w:rsid w:val="008F7EFD"/>
    <w:rsid w:val="00900235"/>
    <w:rsid w:val="00900250"/>
    <w:rsid w:val="009002BD"/>
    <w:rsid w:val="009003A5"/>
    <w:rsid w:val="0090064C"/>
    <w:rsid w:val="00900CD6"/>
    <w:rsid w:val="00900E90"/>
    <w:rsid w:val="009019CB"/>
    <w:rsid w:val="00901B62"/>
    <w:rsid w:val="00902277"/>
    <w:rsid w:val="0090228D"/>
    <w:rsid w:val="00902FB5"/>
    <w:rsid w:val="009030B9"/>
    <w:rsid w:val="00904268"/>
    <w:rsid w:val="009046EF"/>
    <w:rsid w:val="00904D01"/>
    <w:rsid w:val="00905772"/>
    <w:rsid w:val="009057A0"/>
    <w:rsid w:val="009059A3"/>
    <w:rsid w:val="00905B63"/>
    <w:rsid w:val="00905B68"/>
    <w:rsid w:val="0090616F"/>
    <w:rsid w:val="009061BC"/>
    <w:rsid w:val="0090644F"/>
    <w:rsid w:val="00906A3C"/>
    <w:rsid w:val="00906BC2"/>
    <w:rsid w:val="00906E34"/>
    <w:rsid w:val="0090727F"/>
    <w:rsid w:val="009076A3"/>
    <w:rsid w:val="009079AF"/>
    <w:rsid w:val="00907C8C"/>
    <w:rsid w:val="00907F07"/>
    <w:rsid w:val="0091002B"/>
    <w:rsid w:val="009101B5"/>
    <w:rsid w:val="00910305"/>
    <w:rsid w:val="00910F3A"/>
    <w:rsid w:val="00911C5B"/>
    <w:rsid w:val="00911E80"/>
    <w:rsid w:val="00911F61"/>
    <w:rsid w:val="00912557"/>
    <w:rsid w:val="0091263E"/>
    <w:rsid w:val="00912B22"/>
    <w:rsid w:val="00912EB8"/>
    <w:rsid w:val="009130CA"/>
    <w:rsid w:val="00913A41"/>
    <w:rsid w:val="00913B07"/>
    <w:rsid w:val="00913EAA"/>
    <w:rsid w:val="009141EB"/>
    <w:rsid w:val="009144CD"/>
    <w:rsid w:val="00914650"/>
    <w:rsid w:val="009146F9"/>
    <w:rsid w:val="0091527D"/>
    <w:rsid w:val="00915805"/>
    <w:rsid w:val="00915D7F"/>
    <w:rsid w:val="00916831"/>
    <w:rsid w:val="00916BC2"/>
    <w:rsid w:val="00917347"/>
    <w:rsid w:val="0091776A"/>
    <w:rsid w:val="00917FF0"/>
    <w:rsid w:val="00920E2A"/>
    <w:rsid w:val="00920EF9"/>
    <w:rsid w:val="009218A6"/>
    <w:rsid w:val="00921A14"/>
    <w:rsid w:val="00921A81"/>
    <w:rsid w:val="00921BA0"/>
    <w:rsid w:val="009220BE"/>
    <w:rsid w:val="00922AC6"/>
    <w:rsid w:val="0092324E"/>
    <w:rsid w:val="009233EB"/>
    <w:rsid w:val="00923DB0"/>
    <w:rsid w:val="00923DD0"/>
    <w:rsid w:val="00924690"/>
    <w:rsid w:val="00924745"/>
    <w:rsid w:val="0092485C"/>
    <w:rsid w:val="009249CD"/>
    <w:rsid w:val="009255F7"/>
    <w:rsid w:val="0092705F"/>
    <w:rsid w:val="009270B1"/>
    <w:rsid w:val="00930061"/>
    <w:rsid w:val="009301B1"/>
    <w:rsid w:val="00930F35"/>
    <w:rsid w:val="009310D7"/>
    <w:rsid w:val="009312D4"/>
    <w:rsid w:val="00931394"/>
    <w:rsid w:val="00931431"/>
    <w:rsid w:val="009315E8"/>
    <w:rsid w:val="00931F96"/>
    <w:rsid w:val="009320F1"/>
    <w:rsid w:val="009322B0"/>
    <w:rsid w:val="009324FF"/>
    <w:rsid w:val="00932689"/>
    <w:rsid w:val="0093294D"/>
    <w:rsid w:val="00932C00"/>
    <w:rsid w:val="00932DDA"/>
    <w:rsid w:val="00933299"/>
    <w:rsid w:val="00933C6A"/>
    <w:rsid w:val="00935C97"/>
    <w:rsid w:val="009365DE"/>
    <w:rsid w:val="00936AFE"/>
    <w:rsid w:val="00936D18"/>
    <w:rsid w:val="00937F32"/>
    <w:rsid w:val="00937F7C"/>
    <w:rsid w:val="009411D8"/>
    <w:rsid w:val="009412DD"/>
    <w:rsid w:val="0094150A"/>
    <w:rsid w:val="009418F5"/>
    <w:rsid w:val="00941ACF"/>
    <w:rsid w:val="00941BA5"/>
    <w:rsid w:val="00941E67"/>
    <w:rsid w:val="009421A1"/>
    <w:rsid w:val="0094296C"/>
    <w:rsid w:val="00943525"/>
    <w:rsid w:val="00943D9F"/>
    <w:rsid w:val="009440A9"/>
    <w:rsid w:val="009450DA"/>
    <w:rsid w:val="00945D78"/>
    <w:rsid w:val="00945DAC"/>
    <w:rsid w:val="0094630C"/>
    <w:rsid w:val="00946325"/>
    <w:rsid w:val="0094716D"/>
    <w:rsid w:val="009472F0"/>
    <w:rsid w:val="00947CAA"/>
    <w:rsid w:val="0095076B"/>
    <w:rsid w:val="00950B7E"/>
    <w:rsid w:val="00950DF7"/>
    <w:rsid w:val="00951714"/>
    <w:rsid w:val="00951FB0"/>
    <w:rsid w:val="00952978"/>
    <w:rsid w:val="00953673"/>
    <w:rsid w:val="00953CAE"/>
    <w:rsid w:val="00953EBB"/>
    <w:rsid w:val="0095556A"/>
    <w:rsid w:val="009558B6"/>
    <w:rsid w:val="00955F58"/>
    <w:rsid w:val="009566D7"/>
    <w:rsid w:val="0095757D"/>
    <w:rsid w:val="00957CFC"/>
    <w:rsid w:val="00957F7A"/>
    <w:rsid w:val="00960679"/>
    <w:rsid w:val="00960840"/>
    <w:rsid w:val="0096094F"/>
    <w:rsid w:val="009609DC"/>
    <w:rsid w:val="00961332"/>
    <w:rsid w:val="0096157D"/>
    <w:rsid w:val="009616B4"/>
    <w:rsid w:val="009619C1"/>
    <w:rsid w:val="00961B7F"/>
    <w:rsid w:val="00961CDA"/>
    <w:rsid w:val="00961E00"/>
    <w:rsid w:val="00961F9F"/>
    <w:rsid w:val="00962308"/>
    <w:rsid w:val="009639A3"/>
    <w:rsid w:val="00963B8A"/>
    <w:rsid w:val="00964653"/>
    <w:rsid w:val="009652AA"/>
    <w:rsid w:val="009662FD"/>
    <w:rsid w:val="00966B4B"/>
    <w:rsid w:val="00966B66"/>
    <w:rsid w:val="00966C9A"/>
    <w:rsid w:val="0096746A"/>
    <w:rsid w:val="009677CE"/>
    <w:rsid w:val="009678C3"/>
    <w:rsid w:val="00967E3E"/>
    <w:rsid w:val="0097032D"/>
    <w:rsid w:val="00970C74"/>
    <w:rsid w:val="00970E5A"/>
    <w:rsid w:val="009713C7"/>
    <w:rsid w:val="009716D2"/>
    <w:rsid w:val="00971B97"/>
    <w:rsid w:val="009723DB"/>
    <w:rsid w:val="00972A71"/>
    <w:rsid w:val="00972C8C"/>
    <w:rsid w:val="00973205"/>
    <w:rsid w:val="0097370E"/>
    <w:rsid w:val="00973AB8"/>
    <w:rsid w:val="00973B15"/>
    <w:rsid w:val="009743BF"/>
    <w:rsid w:val="009745B5"/>
    <w:rsid w:val="00974717"/>
    <w:rsid w:val="0097519F"/>
    <w:rsid w:val="009754CA"/>
    <w:rsid w:val="00975557"/>
    <w:rsid w:val="009755FA"/>
    <w:rsid w:val="00975659"/>
    <w:rsid w:val="00975ADB"/>
    <w:rsid w:val="00975AF9"/>
    <w:rsid w:val="009763EC"/>
    <w:rsid w:val="00977066"/>
    <w:rsid w:val="00977277"/>
    <w:rsid w:val="00980395"/>
    <w:rsid w:val="0098045C"/>
    <w:rsid w:val="00980540"/>
    <w:rsid w:val="00980965"/>
    <w:rsid w:val="00980A01"/>
    <w:rsid w:val="00980B64"/>
    <w:rsid w:val="00980D00"/>
    <w:rsid w:val="0098230F"/>
    <w:rsid w:val="00982677"/>
    <w:rsid w:val="00982747"/>
    <w:rsid w:val="00983042"/>
    <w:rsid w:val="0098308D"/>
    <w:rsid w:val="0098324C"/>
    <w:rsid w:val="00983F47"/>
    <w:rsid w:val="00983F9D"/>
    <w:rsid w:val="009841F4"/>
    <w:rsid w:val="0098442A"/>
    <w:rsid w:val="0098459C"/>
    <w:rsid w:val="00984903"/>
    <w:rsid w:val="00984F9C"/>
    <w:rsid w:val="00985108"/>
    <w:rsid w:val="0098516A"/>
    <w:rsid w:val="009854D9"/>
    <w:rsid w:val="00985882"/>
    <w:rsid w:val="00985AB1"/>
    <w:rsid w:val="0098604F"/>
    <w:rsid w:val="00986146"/>
    <w:rsid w:val="00986225"/>
    <w:rsid w:val="00986618"/>
    <w:rsid w:val="00986F48"/>
    <w:rsid w:val="009870E7"/>
    <w:rsid w:val="00987946"/>
    <w:rsid w:val="009901DD"/>
    <w:rsid w:val="00990685"/>
    <w:rsid w:val="009906D6"/>
    <w:rsid w:val="009915AE"/>
    <w:rsid w:val="0099228A"/>
    <w:rsid w:val="009922DB"/>
    <w:rsid w:val="009927FB"/>
    <w:rsid w:val="00992FC5"/>
    <w:rsid w:val="0099306B"/>
    <w:rsid w:val="00993760"/>
    <w:rsid w:val="009938E7"/>
    <w:rsid w:val="009946EE"/>
    <w:rsid w:val="0099507A"/>
    <w:rsid w:val="00995246"/>
    <w:rsid w:val="00995744"/>
    <w:rsid w:val="00996211"/>
    <w:rsid w:val="00996655"/>
    <w:rsid w:val="009966D4"/>
    <w:rsid w:val="0099670B"/>
    <w:rsid w:val="009968E2"/>
    <w:rsid w:val="00996B37"/>
    <w:rsid w:val="00996FB3"/>
    <w:rsid w:val="00997392"/>
    <w:rsid w:val="009979E0"/>
    <w:rsid w:val="00997F9E"/>
    <w:rsid w:val="009A0520"/>
    <w:rsid w:val="009A17E7"/>
    <w:rsid w:val="009A2361"/>
    <w:rsid w:val="009A25A6"/>
    <w:rsid w:val="009A29AA"/>
    <w:rsid w:val="009A2B4E"/>
    <w:rsid w:val="009A2E1D"/>
    <w:rsid w:val="009A2F45"/>
    <w:rsid w:val="009A393C"/>
    <w:rsid w:val="009A3F57"/>
    <w:rsid w:val="009A4501"/>
    <w:rsid w:val="009A4710"/>
    <w:rsid w:val="009A47C1"/>
    <w:rsid w:val="009A4954"/>
    <w:rsid w:val="009A49D4"/>
    <w:rsid w:val="009A4AE5"/>
    <w:rsid w:val="009A5445"/>
    <w:rsid w:val="009A54AA"/>
    <w:rsid w:val="009A5A3E"/>
    <w:rsid w:val="009A62BC"/>
    <w:rsid w:val="009A691F"/>
    <w:rsid w:val="009A6C3F"/>
    <w:rsid w:val="009A6CA4"/>
    <w:rsid w:val="009A7014"/>
    <w:rsid w:val="009A71C5"/>
    <w:rsid w:val="009A7582"/>
    <w:rsid w:val="009A759C"/>
    <w:rsid w:val="009A766E"/>
    <w:rsid w:val="009B0E3B"/>
    <w:rsid w:val="009B0F7E"/>
    <w:rsid w:val="009B101A"/>
    <w:rsid w:val="009B10B3"/>
    <w:rsid w:val="009B1DF7"/>
    <w:rsid w:val="009B223E"/>
    <w:rsid w:val="009B2FC8"/>
    <w:rsid w:val="009B2FEC"/>
    <w:rsid w:val="009B305D"/>
    <w:rsid w:val="009B30D3"/>
    <w:rsid w:val="009B334B"/>
    <w:rsid w:val="009B3D6B"/>
    <w:rsid w:val="009B3E95"/>
    <w:rsid w:val="009B4C3A"/>
    <w:rsid w:val="009B52C3"/>
    <w:rsid w:val="009B5331"/>
    <w:rsid w:val="009B53D7"/>
    <w:rsid w:val="009B561D"/>
    <w:rsid w:val="009B5BF7"/>
    <w:rsid w:val="009B5E08"/>
    <w:rsid w:val="009B6529"/>
    <w:rsid w:val="009B65AD"/>
    <w:rsid w:val="009B6B79"/>
    <w:rsid w:val="009B7442"/>
    <w:rsid w:val="009B74EA"/>
    <w:rsid w:val="009B75C7"/>
    <w:rsid w:val="009B75F0"/>
    <w:rsid w:val="009B76A4"/>
    <w:rsid w:val="009C02A1"/>
    <w:rsid w:val="009C0520"/>
    <w:rsid w:val="009C0AB3"/>
    <w:rsid w:val="009C0E6E"/>
    <w:rsid w:val="009C1537"/>
    <w:rsid w:val="009C1C8E"/>
    <w:rsid w:val="009C1D3C"/>
    <w:rsid w:val="009C2172"/>
    <w:rsid w:val="009C2215"/>
    <w:rsid w:val="009C26FC"/>
    <w:rsid w:val="009C32C1"/>
    <w:rsid w:val="009C40F2"/>
    <w:rsid w:val="009C4261"/>
    <w:rsid w:val="009C482A"/>
    <w:rsid w:val="009C5A5C"/>
    <w:rsid w:val="009C5D5F"/>
    <w:rsid w:val="009C6493"/>
    <w:rsid w:val="009C654F"/>
    <w:rsid w:val="009C67FE"/>
    <w:rsid w:val="009C70C3"/>
    <w:rsid w:val="009C70F3"/>
    <w:rsid w:val="009C7733"/>
    <w:rsid w:val="009C79E2"/>
    <w:rsid w:val="009C7DFC"/>
    <w:rsid w:val="009D0201"/>
    <w:rsid w:val="009D0245"/>
    <w:rsid w:val="009D0B97"/>
    <w:rsid w:val="009D119C"/>
    <w:rsid w:val="009D134D"/>
    <w:rsid w:val="009D1887"/>
    <w:rsid w:val="009D1FF3"/>
    <w:rsid w:val="009D2262"/>
    <w:rsid w:val="009D236F"/>
    <w:rsid w:val="009D29CF"/>
    <w:rsid w:val="009D34A6"/>
    <w:rsid w:val="009D354B"/>
    <w:rsid w:val="009D372F"/>
    <w:rsid w:val="009D3881"/>
    <w:rsid w:val="009D3986"/>
    <w:rsid w:val="009D5669"/>
    <w:rsid w:val="009D5C92"/>
    <w:rsid w:val="009D5DB3"/>
    <w:rsid w:val="009D7487"/>
    <w:rsid w:val="009D77B6"/>
    <w:rsid w:val="009E0120"/>
    <w:rsid w:val="009E0293"/>
    <w:rsid w:val="009E0854"/>
    <w:rsid w:val="009E0E9E"/>
    <w:rsid w:val="009E161D"/>
    <w:rsid w:val="009E1743"/>
    <w:rsid w:val="009E1E1C"/>
    <w:rsid w:val="009E21D6"/>
    <w:rsid w:val="009E26C7"/>
    <w:rsid w:val="009E2736"/>
    <w:rsid w:val="009E28C1"/>
    <w:rsid w:val="009E3986"/>
    <w:rsid w:val="009E4292"/>
    <w:rsid w:val="009E42FA"/>
    <w:rsid w:val="009E442B"/>
    <w:rsid w:val="009E5AA4"/>
    <w:rsid w:val="009E5BEE"/>
    <w:rsid w:val="009E5C1A"/>
    <w:rsid w:val="009E5CCC"/>
    <w:rsid w:val="009E6DD3"/>
    <w:rsid w:val="009E732D"/>
    <w:rsid w:val="009E74B9"/>
    <w:rsid w:val="009E74E9"/>
    <w:rsid w:val="009E7A30"/>
    <w:rsid w:val="009E7D22"/>
    <w:rsid w:val="009F04D8"/>
    <w:rsid w:val="009F0944"/>
    <w:rsid w:val="009F1550"/>
    <w:rsid w:val="009F15C4"/>
    <w:rsid w:val="009F1D21"/>
    <w:rsid w:val="009F1DC6"/>
    <w:rsid w:val="009F2180"/>
    <w:rsid w:val="009F25A7"/>
    <w:rsid w:val="009F295A"/>
    <w:rsid w:val="009F2AA3"/>
    <w:rsid w:val="009F2B88"/>
    <w:rsid w:val="009F2F04"/>
    <w:rsid w:val="009F317A"/>
    <w:rsid w:val="009F350E"/>
    <w:rsid w:val="009F39DD"/>
    <w:rsid w:val="009F3A23"/>
    <w:rsid w:val="009F3B92"/>
    <w:rsid w:val="009F4695"/>
    <w:rsid w:val="009F4891"/>
    <w:rsid w:val="009F49A2"/>
    <w:rsid w:val="009F4A12"/>
    <w:rsid w:val="009F4D39"/>
    <w:rsid w:val="009F4FB9"/>
    <w:rsid w:val="009F55E4"/>
    <w:rsid w:val="009F569B"/>
    <w:rsid w:val="009F5D00"/>
    <w:rsid w:val="009F5D34"/>
    <w:rsid w:val="009F5EE0"/>
    <w:rsid w:val="009F6871"/>
    <w:rsid w:val="009F79F0"/>
    <w:rsid w:val="00A0004D"/>
    <w:rsid w:val="00A00260"/>
    <w:rsid w:val="00A01324"/>
    <w:rsid w:val="00A015DE"/>
    <w:rsid w:val="00A02261"/>
    <w:rsid w:val="00A0251B"/>
    <w:rsid w:val="00A027A5"/>
    <w:rsid w:val="00A0282C"/>
    <w:rsid w:val="00A02A08"/>
    <w:rsid w:val="00A02CD9"/>
    <w:rsid w:val="00A03236"/>
    <w:rsid w:val="00A03654"/>
    <w:rsid w:val="00A039ED"/>
    <w:rsid w:val="00A04244"/>
    <w:rsid w:val="00A04411"/>
    <w:rsid w:val="00A05177"/>
    <w:rsid w:val="00A05257"/>
    <w:rsid w:val="00A057F8"/>
    <w:rsid w:val="00A05C84"/>
    <w:rsid w:val="00A05E99"/>
    <w:rsid w:val="00A06586"/>
    <w:rsid w:val="00A06FD6"/>
    <w:rsid w:val="00A07A4A"/>
    <w:rsid w:val="00A07F52"/>
    <w:rsid w:val="00A105DA"/>
    <w:rsid w:val="00A1114E"/>
    <w:rsid w:val="00A111F8"/>
    <w:rsid w:val="00A11244"/>
    <w:rsid w:val="00A116C4"/>
    <w:rsid w:val="00A119FE"/>
    <w:rsid w:val="00A12349"/>
    <w:rsid w:val="00A12380"/>
    <w:rsid w:val="00A126ED"/>
    <w:rsid w:val="00A12AE2"/>
    <w:rsid w:val="00A138AF"/>
    <w:rsid w:val="00A13A80"/>
    <w:rsid w:val="00A13AB6"/>
    <w:rsid w:val="00A14622"/>
    <w:rsid w:val="00A1478A"/>
    <w:rsid w:val="00A14C43"/>
    <w:rsid w:val="00A14CA9"/>
    <w:rsid w:val="00A14FC4"/>
    <w:rsid w:val="00A1501D"/>
    <w:rsid w:val="00A15765"/>
    <w:rsid w:val="00A15F22"/>
    <w:rsid w:val="00A16654"/>
    <w:rsid w:val="00A169D5"/>
    <w:rsid w:val="00A16B39"/>
    <w:rsid w:val="00A16D31"/>
    <w:rsid w:val="00A175C3"/>
    <w:rsid w:val="00A17BFF"/>
    <w:rsid w:val="00A205B7"/>
    <w:rsid w:val="00A206CA"/>
    <w:rsid w:val="00A21C4A"/>
    <w:rsid w:val="00A21F77"/>
    <w:rsid w:val="00A220E6"/>
    <w:rsid w:val="00A23353"/>
    <w:rsid w:val="00A2358D"/>
    <w:rsid w:val="00A240F9"/>
    <w:rsid w:val="00A24794"/>
    <w:rsid w:val="00A258A1"/>
    <w:rsid w:val="00A25F10"/>
    <w:rsid w:val="00A261DA"/>
    <w:rsid w:val="00A264CC"/>
    <w:rsid w:val="00A2732E"/>
    <w:rsid w:val="00A2733F"/>
    <w:rsid w:val="00A273AD"/>
    <w:rsid w:val="00A27541"/>
    <w:rsid w:val="00A27654"/>
    <w:rsid w:val="00A2785B"/>
    <w:rsid w:val="00A27878"/>
    <w:rsid w:val="00A301F2"/>
    <w:rsid w:val="00A30371"/>
    <w:rsid w:val="00A30C77"/>
    <w:rsid w:val="00A3145E"/>
    <w:rsid w:val="00A31496"/>
    <w:rsid w:val="00A315B0"/>
    <w:rsid w:val="00A324F7"/>
    <w:rsid w:val="00A32527"/>
    <w:rsid w:val="00A327B3"/>
    <w:rsid w:val="00A32A73"/>
    <w:rsid w:val="00A3359A"/>
    <w:rsid w:val="00A33735"/>
    <w:rsid w:val="00A33C10"/>
    <w:rsid w:val="00A33D73"/>
    <w:rsid w:val="00A34005"/>
    <w:rsid w:val="00A3409A"/>
    <w:rsid w:val="00A341AC"/>
    <w:rsid w:val="00A3445E"/>
    <w:rsid w:val="00A346DC"/>
    <w:rsid w:val="00A34A98"/>
    <w:rsid w:val="00A34D72"/>
    <w:rsid w:val="00A34F60"/>
    <w:rsid w:val="00A35231"/>
    <w:rsid w:val="00A3527A"/>
    <w:rsid w:val="00A35615"/>
    <w:rsid w:val="00A35A6C"/>
    <w:rsid w:val="00A35B8B"/>
    <w:rsid w:val="00A35BF9"/>
    <w:rsid w:val="00A3649C"/>
    <w:rsid w:val="00A364B7"/>
    <w:rsid w:val="00A36A0C"/>
    <w:rsid w:val="00A36D82"/>
    <w:rsid w:val="00A36DCB"/>
    <w:rsid w:val="00A372B1"/>
    <w:rsid w:val="00A379C6"/>
    <w:rsid w:val="00A37B0E"/>
    <w:rsid w:val="00A37B53"/>
    <w:rsid w:val="00A37CEE"/>
    <w:rsid w:val="00A4012B"/>
    <w:rsid w:val="00A40275"/>
    <w:rsid w:val="00A40A1B"/>
    <w:rsid w:val="00A411FB"/>
    <w:rsid w:val="00A415A8"/>
    <w:rsid w:val="00A415FF"/>
    <w:rsid w:val="00A41798"/>
    <w:rsid w:val="00A417B0"/>
    <w:rsid w:val="00A41AD8"/>
    <w:rsid w:val="00A42423"/>
    <w:rsid w:val="00A42535"/>
    <w:rsid w:val="00A42896"/>
    <w:rsid w:val="00A4331C"/>
    <w:rsid w:val="00A4396C"/>
    <w:rsid w:val="00A439EC"/>
    <w:rsid w:val="00A43A09"/>
    <w:rsid w:val="00A43B3E"/>
    <w:rsid w:val="00A43D30"/>
    <w:rsid w:val="00A43FE2"/>
    <w:rsid w:val="00A4440E"/>
    <w:rsid w:val="00A449A8"/>
    <w:rsid w:val="00A44F3F"/>
    <w:rsid w:val="00A4600F"/>
    <w:rsid w:val="00A46E35"/>
    <w:rsid w:val="00A4716E"/>
    <w:rsid w:val="00A47DCC"/>
    <w:rsid w:val="00A47FDE"/>
    <w:rsid w:val="00A504CF"/>
    <w:rsid w:val="00A506E0"/>
    <w:rsid w:val="00A5087A"/>
    <w:rsid w:val="00A50C25"/>
    <w:rsid w:val="00A50DEB"/>
    <w:rsid w:val="00A50E88"/>
    <w:rsid w:val="00A5114D"/>
    <w:rsid w:val="00A5120D"/>
    <w:rsid w:val="00A516D4"/>
    <w:rsid w:val="00A51AD5"/>
    <w:rsid w:val="00A520CB"/>
    <w:rsid w:val="00A524F7"/>
    <w:rsid w:val="00A5275B"/>
    <w:rsid w:val="00A527CE"/>
    <w:rsid w:val="00A53609"/>
    <w:rsid w:val="00A53E9E"/>
    <w:rsid w:val="00A54137"/>
    <w:rsid w:val="00A54C8F"/>
    <w:rsid w:val="00A54D87"/>
    <w:rsid w:val="00A55F47"/>
    <w:rsid w:val="00A55F93"/>
    <w:rsid w:val="00A569CB"/>
    <w:rsid w:val="00A56D60"/>
    <w:rsid w:val="00A56E03"/>
    <w:rsid w:val="00A571A8"/>
    <w:rsid w:val="00A57237"/>
    <w:rsid w:val="00A57478"/>
    <w:rsid w:val="00A579CE"/>
    <w:rsid w:val="00A57AA2"/>
    <w:rsid w:val="00A60A9C"/>
    <w:rsid w:val="00A60AD7"/>
    <w:rsid w:val="00A61CA1"/>
    <w:rsid w:val="00A623CE"/>
    <w:rsid w:val="00A62419"/>
    <w:rsid w:val="00A626B0"/>
    <w:rsid w:val="00A62C42"/>
    <w:rsid w:val="00A62D43"/>
    <w:rsid w:val="00A633C9"/>
    <w:rsid w:val="00A639A4"/>
    <w:rsid w:val="00A63E5C"/>
    <w:rsid w:val="00A63F8E"/>
    <w:rsid w:val="00A64388"/>
    <w:rsid w:val="00A64C8E"/>
    <w:rsid w:val="00A64E20"/>
    <w:rsid w:val="00A64F75"/>
    <w:rsid w:val="00A651CA"/>
    <w:rsid w:val="00A65238"/>
    <w:rsid w:val="00A657AB"/>
    <w:rsid w:val="00A6597C"/>
    <w:rsid w:val="00A65F5D"/>
    <w:rsid w:val="00A66421"/>
    <w:rsid w:val="00A66EB0"/>
    <w:rsid w:val="00A67291"/>
    <w:rsid w:val="00A6743C"/>
    <w:rsid w:val="00A6756F"/>
    <w:rsid w:val="00A6792D"/>
    <w:rsid w:val="00A67D9A"/>
    <w:rsid w:val="00A67E07"/>
    <w:rsid w:val="00A67E24"/>
    <w:rsid w:val="00A7015E"/>
    <w:rsid w:val="00A707BF"/>
    <w:rsid w:val="00A70EED"/>
    <w:rsid w:val="00A71615"/>
    <w:rsid w:val="00A718A5"/>
    <w:rsid w:val="00A71942"/>
    <w:rsid w:val="00A7248F"/>
    <w:rsid w:val="00A726DC"/>
    <w:rsid w:val="00A73049"/>
    <w:rsid w:val="00A7314D"/>
    <w:rsid w:val="00A7338C"/>
    <w:rsid w:val="00A7356E"/>
    <w:rsid w:val="00A7375D"/>
    <w:rsid w:val="00A73B7A"/>
    <w:rsid w:val="00A73EDF"/>
    <w:rsid w:val="00A7492D"/>
    <w:rsid w:val="00A752C2"/>
    <w:rsid w:val="00A75352"/>
    <w:rsid w:val="00A7564A"/>
    <w:rsid w:val="00A75F1A"/>
    <w:rsid w:val="00A76253"/>
    <w:rsid w:val="00A7632D"/>
    <w:rsid w:val="00A766D0"/>
    <w:rsid w:val="00A76DF6"/>
    <w:rsid w:val="00A7702B"/>
    <w:rsid w:val="00A77176"/>
    <w:rsid w:val="00A7725A"/>
    <w:rsid w:val="00A77C13"/>
    <w:rsid w:val="00A803C3"/>
    <w:rsid w:val="00A80889"/>
    <w:rsid w:val="00A808B5"/>
    <w:rsid w:val="00A80932"/>
    <w:rsid w:val="00A817B0"/>
    <w:rsid w:val="00A81960"/>
    <w:rsid w:val="00A81E80"/>
    <w:rsid w:val="00A82671"/>
    <w:rsid w:val="00A82915"/>
    <w:rsid w:val="00A82A9D"/>
    <w:rsid w:val="00A83311"/>
    <w:rsid w:val="00A8390B"/>
    <w:rsid w:val="00A83B00"/>
    <w:rsid w:val="00A83C39"/>
    <w:rsid w:val="00A84500"/>
    <w:rsid w:val="00A850E9"/>
    <w:rsid w:val="00A8512E"/>
    <w:rsid w:val="00A854D2"/>
    <w:rsid w:val="00A85C41"/>
    <w:rsid w:val="00A8605C"/>
    <w:rsid w:val="00A86411"/>
    <w:rsid w:val="00A868DA"/>
    <w:rsid w:val="00A87005"/>
    <w:rsid w:val="00A8705A"/>
    <w:rsid w:val="00A871C9"/>
    <w:rsid w:val="00A87AF8"/>
    <w:rsid w:val="00A90977"/>
    <w:rsid w:val="00A910CB"/>
    <w:rsid w:val="00A91291"/>
    <w:rsid w:val="00A91595"/>
    <w:rsid w:val="00A9168E"/>
    <w:rsid w:val="00A917CB"/>
    <w:rsid w:val="00A92673"/>
    <w:rsid w:val="00A92D0F"/>
    <w:rsid w:val="00A92F37"/>
    <w:rsid w:val="00A9329B"/>
    <w:rsid w:val="00A9356A"/>
    <w:rsid w:val="00A939F5"/>
    <w:rsid w:val="00A93AAA"/>
    <w:rsid w:val="00A93AC3"/>
    <w:rsid w:val="00A93C32"/>
    <w:rsid w:val="00A94758"/>
    <w:rsid w:val="00A949E3"/>
    <w:rsid w:val="00A94AC5"/>
    <w:rsid w:val="00A94AE7"/>
    <w:rsid w:val="00A951DD"/>
    <w:rsid w:val="00A9537E"/>
    <w:rsid w:val="00A95571"/>
    <w:rsid w:val="00A96363"/>
    <w:rsid w:val="00A9747F"/>
    <w:rsid w:val="00A97D53"/>
    <w:rsid w:val="00AA00C0"/>
    <w:rsid w:val="00AA055A"/>
    <w:rsid w:val="00AA0928"/>
    <w:rsid w:val="00AA1CCA"/>
    <w:rsid w:val="00AA2250"/>
    <w:rsid w:val="00AA2AD9"/>
    <w:rsid w:val="00AA321E"/>
    <w:rsid w:val="00AA34CA"/>
    <w:rsid w:val="00AA43CA"/>
    <w:rsid w:val="00AA4A2A"/>
    <w:rsid w:val="00AA4D89"/>
    <w:rsid w:val="00AA4EC9"/>
    <w:rsid w:val="00AA58C9"/>
    <w:rsid w:val="00AA5C31"/>
    <w:rsid w:val="00AA6A67"/>
    <w:rsid w:val="00AA6EB3"/>
    <w:rsid w:val="00AA6FB0"/>
    <w:rsid w:val="00AA706A"/>
    <w:rsid w:val="00AA7074"/>
    <w:rsid w:val="00AA7205"/>
    <w:rsid w:val="00AA75F9"/>
    <w:rsid w:val="00AA7E36"/>
    <w:rsid w:val="00AA7E3F"/>
    <w:rsid w:val="00AB0143"/>
    <w:rsid w:val="00AB0565"/>
    <w:rsid w:val="00AB0ED3"/>
    <w:rsid w:val="00AB0FA5"/>
    <w:rsid w:val="00AB10BE"/>
    <w:rsid w:val="00AB1102"/>
    <w:rsid w:val="00AB1211"/>
    <w:rsid w:val="00AB18CE"/>
    <w:rsid w:val="00AB236B"/>
    <w:rsid w:val="00AB25AB"/>
    <w:rsid w:val="00AB26E4"/>
    <w:rsid w:val="00AB272A"/>
    <w:rsid w:val="00AB2B03"/>
    <w:rsid w:val="00AB2B14"/>
    <w:rsid w:val="00AB31AD"/>
    <w:rsid w:val="00AB32D5"/>
    <w:rsid w:val="00AB3A24"/>
    <w:rsid w:val="00AB3AF9"/>
    <w:rsid w:val="00AB41C9"/>
    <w:rsid w:val="00AB41F0"/>
    <w:rsid w:val="00AB44A3"/>
    <w:rsid w:val="00AB44A6"/>
    <w:rsid w:val="00AB4662"/>
    <w:rsid w:val="00AB47B1"/>
    <w:rsid w:val="00AB4D3A"/>
    <w:rsid w:val="00AB4E02"/>
    <w:rsid w:val="00AB53FE"/>
    <w:rsid w:val="00AB6A31"/>
    <w:rsid w:val="00AB6B4F"/>
    <w:rsid w:val="00AB6D05"/>
    <w:rsid w:val="00AB712D"/>
    <w:rsid w:val="00AB71A2"/>
    <w:rsid w:val="00AB735B"/>
    <w:rsid w:val="00AB754D"/>
    <w:rsid w:val="00AB778C"/>
    <w:rsid w:val="00AB79A3"/>
    <w:rsid w:val="00AC010F"/>
    <w:rsid w:val="00AC025A"/>
    <w:rsid w:val="00AC0611"/>
    <w:rsid w:val="00AC0EBC"/>
    <w:rsid w:val="00AC1581"/>
    <w:rsid w:val="00AC19CE"/>
    <w:rsid w:val="00AC20C9"/>
    <w:rsid w:val="00AC2428"/>
    <w:rsid w:val="00AC2588"/>
    <w:rsid w:val="00AC2908"/>
    <w:rsid w:val="00AC2B49"/>
    <w:rsid w:val="00AC2EA4"/>
    <w:rsid w:val="00AC38CF"/>
    <w:rsid w:val="00AC3A7A"/>
    <w:rsid w:val="00AC3BF9"/>
    <w:rsid w:val="00AC3EA3"/>
    <w:rsid w:val="00AC412A"/>
    <w:rsid w:val="00AC45F4"/>
    <w:rsid w:val="00AC466B"/>
    <w:rsid w:val="00AC48F8"/>
    <w:rsid w:val="00AC57FB"/>
    <w:rsid w:val="00AC5966"/>
    <w:rsid w:val="00AC5A65"/>
    <w:rsid w:val="00AC6124"/>
    <w:rsid w:val="00AC6245"/>
    <w:rsid w:val="00AC64A0"/>
    <w:rsid w:val="00AC68B3"/>
    <w:rsid w:val="00AC6F33"/>
    <w:rsid w:val="00AC6FF2"/>
    <w:rsid w:val="00AC7389"/>
    <w:rsid w:val="00AC7CB0"/>
    <w:rsid w:val="00AC7FBE"/>
    <w:rsid w:val="00AD14B9"/>
    <w:rsid w:val="00AD174F"/>
    <w:rsid w:val="00AD176A"/>
    <w:rsid w:val="00AD1B84"/>
    <w:rsid w:val="00AD2074"/>
    <w:rsid w:val="00AD2D0E"/>
    <w:rsid w:val="00AD3384"/>
    <w:rsid w:val="00AD37B0"/>
    <w:rsid w:val="00AD39C0"/>
    <w:rsid w:val="00AD40B6"/>
    <w:rsid w:val="00AD435B"/>
    <w:rsid w:val="00AD4513"/>
    <w:rsid w:val="00AD45E8"/>
    <w:rsid w:val="00AD4693"/>
    <w:rsid w:val="00AD48CB"/>
    <w:rsid w:val="00AD58B5"/>
    <w:rsid w:val="00AD5F57"/>
    <w:rsid w:val="00AD60EC"/>
    <w:rsid w:val="00AD6BA9"/>
    <w:rsid w:val="00AD6BDE"/>
    <w:rsid w:val="00AD6C6B"/>
    <w:rsid w:val="00AD6E72"/>
    <w:rsid w:val="00AD73C3"/>
    <w:rsid w:val="00AD73E0"/>
    <w:rsid w:val="00AD76A9"/>
    <w:rsid w:val="00AD7914"/>
    <w:rsid w:val="00AD7A9D"/>
    <w:rsid w:val="00AE011F"/>
    <w:rsid w:val="00AE0A7E"/>
    <w:rsid w:val="00AE0D43"/>
    <w:rsid w:val="00AE1062"/>
    <w:rsid w:val="00AE1359"/>
    <w:rsid w:val="00AE19AE"/>
    <w:rsid w:val="00AE1CE2"/>
    <w:rsid w:val="00AE1E0B"/>
    <w:rsid w:val="00AE1FB2"/>
    <w:rsid w:val="00AE2577"/>
    <w:rsid w:val="00AE269F"/>
    <w:rsid w:val="00AE26CA"/>
    <w:rsid w:val="00AE2D40"/>
    <w:rsid w:val="00AE2D6F"/>
    <w:rsid w:val="00AE33A8"/>
    <w:rsid w:val="00AE356C"/>
    <w:rsid w:val="00AE3A4A"/>
    <w:rsid w:val="00AE409F"/>
    <w:rsid w:val="00AE42B9"/>
    <w:rsid w:val="00AE4AD3"/>
    <w:rsid w:val="00AE4C89"/>
    <w:rsid w:val="00AE4CCD"/>
    <w:rsid w:val="00AE4F97"/>
    <w:rsid w:val="00AE535D"/>
    <w:rsid w:val="00AE54A7"/>
    <w:rsid w:val="00AE5527"/>
    <w:rsid w:val="00AE55CC"/>
    <w:rsid w:val="00AE57F9"/>
    <w:rsid w:val="00AE58E4"/>
    <w:rsid w:val="00AE661B"/>
    <w:rsid w:val="00AE6A8E"/>
    <w:rsid w:val="00AE6C37"/>
    <w:rsid w:val="00AE6FE8"/>
    <w:rsid w:val="00AE77AB"/>
    <w:rsid w:val="00AE7ED0"/>
    <w:rsid w:val="00AF0410"/>
    <w:rsid w:val="00AF08AE"/>
    <w:rsid w:val="00AF09A3"/>
    <w:rsid w:val="00AF14C1"/>
    <w:rsid w:val="00AF1A6D"/>
    <w:rsid w:val="00AF1D62"/>
    <w:rsid w:val="00AF1D76"/>
    <w:rsid w:val="00AF1D95"/>
    <w:rsid w:val="00AF1FD6"/>
    <w:rsid w:val="00AF27D3"/>
    <w:rsid w:val="00AF27FF"/>
    <w:rsid w:val="00AF2B10"/>
    <w:rsid w:val="00AF2C89"/>
    <w:rsid w:val="00AF3631"/>
    <w:rsid w:val="00AF38D8"/>
    <w:rsid w:val="00AF39A8"/>
    <w:rsid w:val="00AF3BFA"/>
    <w:rsid w:val="00AF3C26"/>
    <w:rsid w:val="00AF3FCC"/>
    <w:rsid w:val="00AF40C8"/>
    <w:rsid w:val="00AF4598"/>
    <w:rsid w:val="00AF469C"/>
    <w:rsid w:val="00AF4950"/>
    <w:rsid w:val="00AF5324"/>
    <w:rsid w:val="00AF6650"/>
    <w:rsid w:val="00AF6688"/>
    <w:rsid w:val="00AF6A1E"/>
    <w:rsid w:val="00AF6D73"/>
    <w:rsid w:val="00AF713C"/>
    <w:rsid w:val="00AF71E4"/>
    <w:rsid w:val="00AF7830"/>
    <w:rsid w:val="00B00063"/>
    <w:rsid w:val="00B005BE"/>
    <w:rsid w:val="00B00874"/>
    <w:rsid w:val="00B00B4B"/>
    <w:rsid w:val="00B00C88"/>
    <w:rsid w:val="00B00CF7"/>
    <w:rsid w:val="00B00E68"/>
    <w:rsid w:val="00B00FF7"/>
    <w:rsid w:val="00B01412"/>
    <w:rsid w:val="00B02230"/>
    <w:rsid w:val="00B02286"/>
    <w:rsid w:val="00B02338"/>
    <w:rsid w:val="00B030EB"/>
    <w:rsid w:val="00B037E2"/>
    <w:rsid w:val="00B03B10"/>
    <w:rsid w:val="00B03DDD"/>
    <w:rsid w:val="00B0414E"/>
    <w:rsid w:val="00B041F3"/>
    <w:rsid w:val="00B047CE"/>
    <w:rsid w:val="00B05416"/>
    <w:rsid w:val="00B05741"/>
    <w:rsid w:val="00B05A56"/>
    <w:rsid w:val="00B05FEC"/>
    <w:rsid w:val="00B0614F"/>
    <w:rsid w:val="00B06218"/>
    <w:rsid w:val="00B0695C"/>
    <w:rsid w:val="00B06AD0"/>
    <w:rsid w:val="00B071A3"/>
    <w:rsid w:val="00B07263"/>
    <w:rsid w:val="00B07351"/>
    <w:rsid w:val="00B0756E"/>
    <w:rsid w:val="00B075EE"/>
    <w:rsid w:val="00B100E2"/>
    <w:rsid w:val="00B10BE1"/>
    <w:rsid w:val="00B10C14"/>
    <w:rsid w:val="00B10F3E"/>
    <w:rsid w:val="00B1105A"/>
    <w:rsid w:val="00B110F7"/>
    <w:rsid w:val="00B1155E"/>
    <w:rsid w:val="00B11728"/>
    <w:rsid w:val="00B129C3"/>
    <w:rsid w:val="00B130EA"/>
    <w:rsid w:val="00B132DB"/>
    <w:rsid w:val="00B138E5"/>
    <w:rsid w:val="00B13B08"/>
    <w:rsid w:val="00B14191"/>
    <w:rsid w:val="00B143C3"/>
    <w:rsid w:val="00B148B9"/>
    <w:rsid w:val="00B14B52"/>
    <w:rsid w:val="00B14FB1"/>
    <w:rsid w:val="00B15093"/>
    <w:rsid w:val="00B15116"/>
    <w:rsid w:val="00B15528"/>
    <w:rsid w:val="00B157B3"/>
    <w:rsid w:val="00B15A76"/>
    <w:rsid w:val="00B15B43"/>
    <w:rsid w:val="00B15FCB"/>
    <w:rsid w:val="00B1610C"/>
    <w:rsid w:val="00B16295"/>
    <w:rsid w:val="00B1636D"/>
    <w:rsid w:val="00B171E9"/>
    <w:rsid w:val="00B17385"/>
    <w:rsid w:val="00B201ED"/>
    <w:rsid w:val="00B20667"/>
    <w:rsid w:val="00B20B0E"/>
    <w:rsid w:val="00B20B5C"/>
    <w:rsid w:val="00B210D8"/>
    <w:rsid w:val="00B21102"/>
    <w:rsid w:val="00B21494"/>
    <w:rsid w:val="00B2153F"/>
    <w:rsid w:val="00B21B0E"/>
    <w:rsid w:val="00B21BD4"/>
    <w:rsid w:val="00B21CFF"/>
    <w:rsid w:val="00B21F94"/>
    <w:rsid w:val="00B22328"/>
    <w:rsid w:val="00B22363"/>
    <w:rsid w:val="00B22EB3"/>
    <w:rsid w:val="00B230D7"/>
    <w:rsid w:val="00B24261"/>
    <w:rsid w:val="00B2478B"/>
    <w:rsid w:val="00B25236"/>
    <w:rsid w:val="00B252F5"/>
    <w:rsid w:val="00B25923"/>
    <w:rsid w:val="00B25B34"/>
    <w:rsid w:val="00B25E5E"/>
    <w:rsid w:val="00B25F68"/>
    <w:rsid w:val="00B25FCB"/>
    <w:rsid w:val="00B2642A"/>
    <w:rsid w:val="00B26587"/>
    <w:rsid w:val="00B2677E"/>
    <w:rsid w:val="00B26C6B"/>
    <w:rsid w:val="00B274D8"/>
    <w:rsid w:val="00B276DC"/>
    <w:rsid w:val="00B27FCB"/>
    <w:rsid w:val="00B30075"/>
    <w:rsid w:val="00B30450"/>
    <w:rsid w:val="00B3071A"/>
    <w:rsid w:val="00B30E02"/>
    <w:rsid w:val="00B31476"/>
    <w:rsid w:val="00B315CB"/>
    <w:rsid w:val="00B319FD"/>
    <w:rsid w:val="00B32F0A"/>
    <w:rsid w:val="00B3300B"/>
    <w:rsid w:val="00B33048"/>
    <w:rsid w:val="00B33EC3"/>
    <w:rsid w:val="00B34141"/>
    <w:rsid w:val="00B345CD"/>
    <w:rsid w:val="00B34C3A"/>
    <w:rsid w:val="00B34CCC"/>
    <w:rsid w:val="00B35C7C"/>
    <w:rsid w:val="00B36BCA"/>
    <w:rsid w:val="00B37214"/>
    <w:rsid w:val="00B372B5"/>
    <w:rsid w:val="00B372C5"/>
    <w:rsid w:val="00B37A5C"/>
    <w:rsid w:val="00B400F3"/>
    <w:rsid w:val="00B402DC"/>
    <w:rsid w:val="00B403DD"/>
    <w:rsid w:val="00B40472"/>
    <w:rsid w:val="00B404D3"/>
    <w:rsid w:val="00B409B0"/>
    <w:rsid w:val="00B412EC"/>
    <w:rsid w:val="00B415FB"/>
    <w:rsid w:val="00B41C57"/>
    <w:rsid w:val="00B42225"/>
    <w:rsid w:val="00B42905"/>
    <w:rsid w:val="00B42F4B"/>
    <w:rsid w:val="00B42FE1"/>
    <w:rsid w:val="00B432B9"/>
    <w:rsid w:val="00B43469"/>
    <w:rsid w:val="00B43885"/>
    <w:rsid w:val="00B43C36"/>
    <w:rsid w:val="00B43CE1"/>
    <w:rsid w:val="00B440B0"/>
    <w:rsid w:val="00B44817"/>
    <w:rsid w:val="00B449C0"/>
    <w:rsid w:val="00B452F1"/>
    <w:rsid w:val="00B45CD0"/>
    <w:rsid w:val="00B45E5C"/>
    <w:rsid w:val="00B45FB9"/>
    <w:rsid w:val="00B4624E"/>
    <w:rsid w:val="00B463AB"/>
    <w:rsid w:val="00B46770"/>
    <w:rsid w:val="00B467A5"/>
    <w:rsid w:val="00B46BEB"/>
    <w:rsid w:val="00B46FBC"/>
    <w:rsid w:val="00B474AF"/>
    <w:rsid w:val="00B47BFE"/>
    <w:rsid w:val="00B5082C"/>
    <w:rsid w:val="00B50F35"/>
    <w:rsid w:val="00B51089"/>
    <w:rsid w:val="00B518D3"/>
    <w:rsid w:val="00B5263C"/>
    <w:rsid w:val="00B52968"/>
    <w:rsid w:val="00B52A78"/>
    <w:rsid w:val="00B532DB"/>
    <w:rsid w:val="00B5344C"/>
    <w:rsid w:val="00B5391B"/>
    <w:rsid w:val="00B53CB9"/>
    <w:rsid w:val="00B54024"/>
    <w:rsid w:val="00B54CFC"/>
    <w:rsid w:val="00B557D3"/>
    <w:rsid w:val="00B56463"/>
    <w:rsid w:val="00B56536"/>
    <w:rsid w:val="00B56BF2"/>
    <w:rsid w:val="00B56D7B"/>
    <w:rsid w:val="00B5734B"/>
    <w:rsid w:val="00B57541"/>
    <w:rsid w:val="00B57C0F"/>
    <w:rsid w:val="00B57C1E"/>
    <w:rsid w:val="00B606C9"/>
    <w:rsid w:val="00B60AE8"/>
    <w:rsid w:val="00B60D31"/>
    <w:rsid w:val="00B6148F"/>
    <w:rsid w:val="00B625DD"/>
    <w:rsid w:val="00B62664"/>
    <w:rsid w:val="00B628BC"/>
    <w:rsid w:val="00B62B7F"/>
    <w:rsid w:val="00B62CEB"/>
    <w:rsid w:val="00B62D7C"/>
    <w:rsid w:val="00B62E43"/>
    <w:rsid w:val="00B62F0D"/>
    <w:rsid w:val="00B63BE8"/>
    <w:rsid w:val="00B63F8D"/>
    <w:rsid w:val="00B6421E"/>
    <w:rsid w:val="00B64ED0"/>
    <w:rsid w:val="00B6534C"/>
    <w:rsid w:val="00B6535B"/>
    <w:rsid w:val="00B6604A"/>
    <w:rsid w:val="00B660CF"/>
    <w:rsid w:val="00B667AD"/>
    <w:rsid w:val="00B66956"/>
    <w:rsid w:val="00B66EEF"/>
    <w:rsid w:val="00B66FC5"/>
    <w:rsid w:val="00B671FD"/>
    <w:rsid w:val="00B672E9"/>
    <w:rsid w:val="00B708C6"/>
    <w:rsid w:val="00B70D06"/>
    <w:rsid w:val="00B71E11"/>
    <w:rsid w:val="00B72225"/>
    <w:rsid w:val="00B72A7F"/>
    <w:rsid w:val="00B736C3"/>
    <w:rsid w:val="00B739E2"/>
    <w:rsid w:val="00B73C0B"/>
    <w:rsid w:val="00B73DC8"/>
    <w:rsid w:val="00B73F8F"/>
    <w:rsid w:val="00B741B7"/>
    <w:rsid w:val="00B7431B"/>
    <w:rsid w:val="00B74E92"/>
    <w:rsid w:val="00B74FF2"/>
    <w:rsid w:val="00B75112"/>
    <w:rsid w:val="00B753A3"/>
    <w:rsid w:val="00B7542A"/>
    <w:rsid w:val="00B7596E"/>
    <w:rsid w:val="00B75AE7"/>
    <w:rsid w:val="00B761D0"/>
    <w:rsid w:val="00B762E2"/>
    <w:rsid w:val="00B76607"/>
    <w:rsid w:val="00B769BE"/>
    <w:rsid w:val="00B76AF9"/>
    <w:rsid w:val="00B76BF5"/>
    <w:rsid w:val="00B77598"/>
    <w:rsid w:val="00B777BF"/>
    <w:rsid w:val="00B77EA2"/>
    <w:rsid w:val="00B77F1C"/>
    <w:rsid w:val="00B80022"/>
    <w:rsid w:val="00B8086B"/>
    <w:rsid w:val="00B821F2"/>
    <w:rsid w:val="00B82EF3"/>
    <w:rsid w:val="00B83208"/>
    <w:rsid w:val="00B83620"/>
    <w:rsid w:val="00B83A24"/>
    <w:rsid w:val="00B83EF9"/>
    <w:rsid w:val="00B841DA"/>
    <w:rsid w:val="00B842A2"/>
    <w:rsid w:val="00B843C7"/>
    <w:rsid w:val="00B8442F"/>
    <w:rsid w:val="00B84848"/>
    <w:rsid w:val="00B84C97"/>
    <w:rsid w:val="00B85468"/>
    <w:rsid w:val="00B8591A"/>
    <w:rsid w:val="00B85C33"/>
    <w:rsid w:val="00B85EB7"/>
    <w:rsid w:val="00B8623A"/>
    <w:rsid w:val="00B86450"/>
    <w:rsid w:val="00B869BB"/>
    <w:rsid w:val="00B86B05"/>
    <w:rsid w:val="00B86B29"/>
    <w:rsid w:val="00B86D23"/>
    <w:rsid w:val="00B872DE"/>
    <w:rsid w:val="00B87307"/>
    <w:rsid w:val="00B876A6"/>
    <w:rsid w:val="00B87A8B"/>
    <w:rsid w:val="00B905C3"/>
    <w:rsid w:val="00B90A9F"/>
    <w:rsid w:val="00B90D94"/>
    <w:rsid w:val="00B91459"/>
    <w:rsid w:val="00B923CA"/>
    <w:rsid w:val="00B92BDE"/>
    <w:rsid w:val="00B9352B"/>
    <w:rsid w:val="00B937C8"/>
    <w:rsid w:val="00B9386D"/>
    <w:rsid w:val="00B9399F"/>
    <w:rsid w:val="00B93D12"/>
    <w:rsid w:val="00B9421E"/>
    <w:rsid w:val="00B94250"/>
    <w:rsid w:val="00B9473C"/>
    <w:rsid w:val="00B94748"/>
    <w:rsid w:val="00B95704"/>
    <w:rsid w:val="00B957EB"/>
    <w:rsid w:val="00B95D7F"/>
    <w:rsid w:val="00B96259"/>
    <w:rsid w:val="00B96DD5"/>
    <w:rsid w:val="00B96E51"/>
    <w:rsid w:val="00B97011"/>
    <w:rsid w:val="00B97753"/>
    <w:rsid w:val="00B97DEB"/>
    <w:rsid w:val="00B97F5D"/>
    <w:rsid w:val="00BA0639"/>
    <w:rsid w:val="00BA0FDA"/>
    <w:rsid w:val="00BA1B2F"/>
    <w:rsid w:val="00BA2430"/>
    <w:rsid w:val="00BA262A"/>
    <w:rsid w:val="00BA2FEF"/>
    <w:rsid w:val="00BA3334"/>
    <w:rsid w:val="00BA3C35"/>
    <w:rsid w:val="00BA3C3B"/>
    <w:rsid w:val="00BA3CAA"/>
    <w:rsid w:val="00BA41DD"/>
    <w:rsid w:val="00BA441E"/>
    <w:rsid w:val="00BA4F6C"/>
    <w:rsid w:val="00BA4FFA"/>
    <w:rsid w:val="00BA5283"/>
    <w:rsid w:val="00BA5336"/>
    <w:rsid w:val="00BA54A5"/>
    <w:rsid w:val="00BA5635"/>
    <w:rsid w:val="00BA56BD"/>
    <w:rsid w:val="00BA5BE8"/>
    <w:rsid w:val="00BA5DB8"/>
    <w:rsid w:val="00BA635A"/>
    <w:rsid w:val="00BA63C7"/>
    <w:rsid w:val="00BA6644"/>
    <w:rsid w:val="00BA6B15"/>
    <w:rsid w:val="00BA6BAE"/>
    <w:rsid w:val="00BA708C"/>
    <w:rsid w:val="00BA721A"/>
    <w:rsid w:val="00BA75AA"/>
    <w:rsid w:val="00BA7F37"/>
    <w:rsid w:val="00BB06FC"/>
    <w:rsid w:val="00BB0FE6"/>
    <w:rsid w:val="00BB1215"/>
    <w:rsid w:val="00BB191C"/>
    <w:rsid w:val="00BB1BF5"/>
    <w:rsid w:val="00BB23B8"/>
    <w:rsid w:val="00BB25AC"/>
    <w:rsid w:val="00BB29AC"/>
    <w:rsid w:val="00BB3300"/>
    <w:rsid w:val="00BB37D4"/>
    <w:rsid w:val="00BB3DD4"/>
    <w:rsid w:val="00BB43F2"/>
    <w:rsid w:val="00BB48EB"/>
    <w:rsid w:val="00BB4ABD"/>
    <w:rsid w:val="00BB4E83"/>
    <w:rsid w:val="00BB5181"/>
    <w:rsid w:val="00BB52E2"/>
    <w:rsid w:val="00BB58F7"/>
    <w:rsid w:val="00BB5BC1"/>
    <w:rsid w:val="00BB6E4B"/>
    <w:rsid w:val="00BB73D6"/>
    <w:rsid w:val="00BB75C1"/>
    <w:rsid w:val="00BB75FF"/>
    <w:rsid w:val="00BB76FC"/>
    <w:rsid w:val="00BB7DDA"/>
    <w:rsid w:val="00BB7F87"/>
    <w:rsid w:val="00BC0521"/>
    <w:rsid w:val="00BC0A9B"/>
    <w:rsid w:val="00BC0AAC"/>
    <w:rsid w:val="00BC0AF3"/>
    <w:rsid w:val="00BC0E18"/>
    <w:rsid w:val="00BC0E92"/>
    <w:rsid w:val="00BC0EB2"/>
    <w:rsid w:val="00BC1605"/>
    <w:rsid w:val="00BC194E"/>
    <w:rsid w:val="00BC20AF"/>
    <w:rsid w:val="00BC23F1"/>
    <w:rsid w:val="00BC2A41"/>
    <w:rsid w:val="00BC2A92"/>
    <w:rsid w:val="00BC339A"/>
    <w:rsid w:val="00BC33CE"/>
    <w:rsid w:val="00BC3AB1"/>
    <w:rsid w:val="00BC44A4"/>
    <w:rsid w:val="00BC45EF"/>
    <w:rsid w:val="00BC5047"/>
    <w:rsid w:val="00BC51EF"/>
    <w:rsid w:val="00BC5C4B"/>
    <w:rsid w:val="00BC6796"/>
    <w:rsid w:val="00BC6FD5"/>
    <w:rsid w:val="00BC72A3"/>
    <w:rsid w:val="00BC7FA5"/>
    <w:rsid w:val="00BD040A"/>
    <w:rsid w:val="00BD0B60"/>
    <w:rsid w:val="00BD15EC"/>
    <w:rsid w:val="00BD1781"/>
    <w:rsid w:val="00BD1999"/>
    <w:rsid w:val="00BD1CA5"/>
    <w:rsid w:val="00BD23C1"/>
    <w:rsid w:val="00BD255A"/>
    <w:rsid w:val="00BD319F"/>
    <w:rsid w:val="00BD3CD2"/>
    <w:rsid w:val="00BD4088"/>
    <w:rsid w:val="00BD5151"/>
    <w:rsid w:val="00BD59BF"/>
    <w:rsid w:val="00BD5F10"/>
    <w:rsid w:val="00BD5FDD"/>
    <w:rsid w:val="00BD5FFD"/>
    <w:rsid w:val="00BD63B8"/>
    <w:rsid w:val="00BD6F40"/>
    <w:rsid w:val="00BD7985"/>
    <w:rsid w:val="00BD7A4E"/>
    <w:rsid w:val="00BD7CC6"/>
    <w:rsid w:val="00BD7F62"/>
    <w:rsid w:val="00BE0035"/>
    <w:rsid w:val="00BE06B4"/>
    <w:rsid w:val="00BE1050"/>
    <w:rsid w:val="00BE1140"/>
    <w:rsid w:val="00BE2AA0"/>
    <w:rsid w:val="00BE2D6A"/>
    <w:rsid w:val="00BE2F42"/>
    <w:rsid w:val="00BE308C"/>
    <w:rsid w:val="00BE3A3A"/>
    <w:rsid w:val="00BE3F07"/>
    <w:rsid w:val="00BE4EA2"/>
    <w:rsid w:val="00BE4F61"/>
    <w:rsid w:val="00BE5131"/>
    <w:rsid w:val="00BE576C"/>
    <w:rsid w:val="00BE5895"/>
    <w:rsid w:val="00BE5C9A"/>
    <w:rsid w:val="00BE6CCA"/>
    <w:rsid w:val="00BE6DFD"/>
    <w:rsid w:val="00BE704F"/>
    <w:rsid w:val="00BE70EC"/>
    <w:rsid w:val="00BE739D"/>
    <w:rsid w:val="00BE75C8"/>
    <w:rsid w:val="00BF000E"/>
    <w:rsid w:val="00BF03AF"/>
    <w:rsid w:val="00BF114D"/>
    <w:rsid w:val="00BF1287"/>
    <w:rsid w:val="00BF12FD"/>
    <w:rsid w:val="00BF136B"/>
    <w:rsid w:val="00BF16EB"/>
    <w:rsid w:val="00BF1D25"/>
    <w:rsid w:val="00BF1F6F"/>
    <w:rsid w:val="00BF2505"/>
    <w:rsid w:val="00BF2543"/>
    <w:rsid w:val="00BF25CD"/>
    <w:rsid w:val="00BF27B6"/>
    <w:rsid w:val="00BF2F68"/>
    <w:rsid w:val="00BF30C0"/>
    <w:rsid w:val="00BF31A2"/>
    <w:rsid w:val="00BF334C"/>
    <w:rsid w:val="00BF3569"/>
    <w:rsid w:val="00BF4169"/>
    <w:rsid w:val="00BF4175"/>
    <w:rsid w:val="00BF460A"/>
    <w:rsid w:val="00BF47FE"/>
    <w:rsid w:val="00BF49D4"/>
    <w:rsid w:val="00BF504B"/>
    <w:rsid w:val="00BF5A7A"/>
    <w:rsid w:val="00BF5A81"/>
    <w:rsid w:val="00BF5D9C"/>
    <w:rsid w:val="00BF6049"/>
    <w:rsid w:val="00BF60F5"/>
    <w:rsid w:val="00BF661E"/>
    <w:rsid w:val="00BF6B87"/>
    <w:rsid w:val="00BF6BE9"/>
    <w:rsid w:val="00BF6CF1"/>
    <w:rsid w:val="00BF6F5B"/>
    <w:rsid w:val="00BF7356"/>
    <w:rsid w:val="00BF776C"/>
    <w:rsid w:val="00BF7BFF"/>
    <w:rsid w:val="00BF7CDD"/>
    <w:rsid w:val="00BF7D6E"/>
    <w:rsid w:val="00BF7FF7"/>
    <w:rsid w:val="00C000EC"/>
    <w:rsid w:val="00C0014C"/>
    <w:rsid w:val="00C00435"/>
    <w:rsid w:val="00C00A87"/>
    <w:rsid w:val="00C00AAD"/>
    <w:rsid w:val="00C00CD7"/>
    <w:rsid w:val="00C00EF4"/>
    <w:rsid w:val="00C014A7"/>
    <w:rsid w:val="00C01B98"/>
    <w:rsid w:val="00C01D1E"/>
    <w:rsid w:val="00C024CE"/>
    <w:rsid w:val="00C02A31"/>
    <w:rsid w:val="00C0308A"/>
    <w:rsid w:val="00C03BDA"/>
    <w:rsid w:val="00C03E53"/>
    <w:rsid w:val="00C041EB"/>
    <w:rsid w:val="00C048C6"/>
    <w:rsid w:val="00C04962"/>
    <w:rsid w:val="00C057AE"/>
    <w:rsid w:val="00C06702"/>
    <w:rsid w:val="00C076F7"/>
    <w:rsid w:val="00C07701"/>
    <w:rsid w:val="00C078B4"/>
    <w:rsid w:val="00C07CC2"/>
    <w:rsid w:val="00C10324"/>
    <w:rsid w:val="00C1040D"/>
    <w:rsid w:val="00C10423"/>
    <w:rsid w:val="00C1061C"/>
    <w:rsid w:val="00C108D3"/>
    <w:rsid w:val="00C10AF4"/>
    <w:rsid w:val="00C10C83"/>
    <w:rsid w:val="00C111D0"/>
    <w:rsid w:val="00C11555"/>
    <w:rsid w:val="00C11EF8"/>
    <w:rsid w:val="00C12733"/>
    <w:rsid w:val="00C129F8"/>
    <w:rsid w:val="00C12FB9"/>
    <w:rsid w:val="00C12FCA"/>
    <w:rsid w:val="00C13B93"/>
    <w:rsid w:val="00C13FF6"/>
    <w:rsid w:val="00C144CF"/>
    <w:rsid w:val="00C14C8C"/>
    <w:rsid w:val="00C14E84"/>
    <w:rsid w:val="00C14F63"/>
    <w:rsid w:val="00C151AA"/>
    <w:rsid w:val="00C157C4"/>
    <w:rsid w:val="00C15976"/>
    <w:rsid w:val="00C15A0E"/>
    <w:rsid w:val="00C15DA4"/>
    <w:rsid w:val="00C16E4A"/>
    <w:rsid w:val="00C17C5F"/>
    <w:rsid w:val="00C200F1"/>
    <w:rsid w:val="00C2018C"/>
    <w:rsid w:val="00C2029F"/>
    <w:rsid w:val="00C20359"/>
    <w:rsid w:val="00C20A2A"/>
    <w:rsid w:val="00C21018"/>
    <w:rsid w:val="00C21137"/>
    <w:rsid w:val="00C217C6"/>
    <w:rsid w:val="00C2194C"/>
    <w:rsid w:val="00C21A3A"/>
    <w:rsid w:val="00C21EAE"/>
    <w:rsid w:val="00C22228"/>
    <w:rsid w:val="00C22333"/>
    <w:rsid w:val="00C22347"/>
    <w:rsid w:val="00C228D8"/>
    <w:rsid w:val="00C238DC"/>
    <w:rsid w:val="00C239CC"/>
    <w:rsid w:val="00C23E80"/>
    <w:rsid w:val="00C24784"/>
    <w:rsid w:val="00C249CC"/>
    <w:rsid w:val="00C24A21"/>
    <w:rsid w:val="00C24C56"/>
    <w:rsid w:val="00C24FDC"/>
    <w:rsid w:val="00C2514B"/>
    <w:rsid w:val="00C2540A"/>
    <w:rsid w:val="00C25425"/>
    <w:rsid w:val="00C2571B"/>
    <w:rsid w:val="00C25901"/>
    <w:rsid w:val="00C26143"/>
    <w:rsid w:val="00C26992"/>
    <w:rsid w:val="00C26D71"/>
    <w:rsid w:val="00C27194"/>
    <w:rsid w:val="00C302B1"/>
    <w:rsid w:val="00C306E6"/>
    <w:rsid w:val="00C30AFB"/>
    <w:rsid w:val="00C30C04"/>
    <w:rsid w:val="00C3105F"/>
    <w:rsid w:val="00C31362"/>
    <w:rsid w:val="00C31BA7"/>
    <w:rsid w:val="00C31DB4"/>
    <w:rsid w:val="00C31F63"/>
    <w:rsid w:val="00C32692"/>
    <w:rsid w:val="00C32793"/>
    <w:rsid w:val="00C32A22"/>
    <w:rsid w:val="00C33208"/>
    <w:rsid w:val="00C338DB"/>
    <w:rsid w:val="00C33968"/>
    <w:rsid w:val="00C33CDB"/>
    <w:rsid w:val="00C3452A"/>
    <w:rsid w:val="00C3472D"/>
    <w:rsid w:val="00C34777"/>
    <w:rsid w:val="00C348A7"/>
    <w:rsid w:val="00C3561A"/>
    <w:rsid w:val="00C35912"/>
    <w:rsid w:val="00C35A13"/>
    <w:rsid w:val="00C35A7E"/>
    <w:rsid w:val="00C36378"/>
    <w:rsid w:val="00C365A9"/>
    <w:rsid w:val="00C372F9"/>
    <w:rsid w:val="00C375EC"/>
    <w:rsid w:val="00C37BBA"/>
    <w:rsid w:val="00C37BDA"/>
    <w:rsid w:val="00C37D3F"/>
    <w:rsid w:val="00C37ED5"/>
    <w:rsid w:val="00C40194"/>
    <w:rsid w:val="00C404E0"/>
    <w:rsid w:val="00C405F7"/>
    <w:rsid w:val="00C4066F"/>
    <w:rsid w:val="00C413CB"/>
    <w:rsid w:val="00C41615"/>
    <w:rsid w:val="00C41645"/>
    <w:rsid w:val="00C41F2D"/>
    <w:rsid w:val="00C423AF"/>
    <w:rsid w:val="00C424A1"/>
    <w:rsid w:val="00C43DDE"/>
    <w:rsid w:val="00C43ED2"/>
    <w:rsid w:val="00C44338"/>
    <w:rsid w:val="00C444EB"/>
    <w:rsid w:val="00C44A73"/>
    <w:rsid w:val="00C44AA3"/>
    <w:rsid w:val="00C4514B"/>
    <w:rsid w:val="00C455A8"/>
    <w:rsid w:val="00C46EF2"/>
    <w:rsid w:val="00C47932"/>
    <w:rsid w:val="00C47CCB"/>
    <w:rsid w:val="00C50561"/>
    <w:rsid w:val="00C50AD5"/>
    <w:rsid w:val="00C50B0B"/>
    <w:rsid w:val="00C50E63"/>
    <w:rsid w:val="00C50E77"/>
    <w:rsid w:val="00C50FCF"/>
    <w:rsid w:val="00C51040"/>
    <w:rsid w:val="00C51115"/>
    <w:rsid w:val="00C51727"/>
    <w:rsid w:val="00C51866"/>
    <w:rsid w:val="00C51B50"/>
    <w:rsid w:val="00C51E4B"/>
    <w:rsid w:val="00C52146"/>
    <w:rsid w:val="00C5254C"/>
    <w:rsid w:val="00C5273B"/>
    <w:rsid w:val="00C5299B"/>
    <w:rsid w:val="00C52A93"/>
    <w:rsid w:val="00C52AA1"/>
    <w:rsid w:val="00C52CB9"/>
    <w:rsid w:val="00C53857"/>
    <w:rsid w:val="00C538E0"/>
    <w:rsid w:val="00C53CDC"/>
    <w:rsid w:val="00C5408D"/>
    <w:rsid w:val="00C540E3"/>
    <w:rsid w:val="00C54907"/>
    <w:rsid w:val="00C54D10"/>
    <w:rsid w:val="00C54D56"/>
    <w:rsid w:val="00C54E2D"/>
    <w:rsid w:val="00C5525F"/>
    <w:rsid w:val="00C5534A"/>
    <w:rsid w:val="00C555D6"/>
    <w:rsid w:val="00C55683"/>
    <w:rsid w:val="00C55B12"/>
    <w:rsid w:val="00C55DD6"/>
    <w:rsid w:val="00C55F9E"/>
    <w:rsid w:val="00C561A7"/>
    <w:rsid w:val="00C562C6"/>
    <w:rsid w:val="00C562D1"/>
    <w:rsid w:val="00C562DB"/>
    <w:rsid w:val="00C56387"/>
    <w:rsid w:val="00C56BBD"/>
    <w:rsid w:val="00C56E70"/>
    <w:rsid w:val="00C575E8"/>
    <w:rsid w:val="00C57742"/>
    <w:rsid w:val="00C57B62"/>
    <w:rsid w:val="00C57D94"/>
    <w:rsid w:val="00C603CC"/>
    <w:rsid w:val="00C61414"/>
    <w:rsid w:val="00C614EA"/>
    <w:rsid w:val="00C618EF"/>
    <w:rsid w:val="00C61DFC"/>
    <w:rsid w:val="00C62442"/>
    <w:rsid w:val="00C6279B"/>
    <w:rsid w:val="00C62D3B"/>
    <w:rsid w:val="00C632CF"/>
    <w:rsid w:val="00C63778"/>
    <w:rsid w:val="00C63814"/>
    <w:rsid w:val="00C638D8"/>
    <w:rsid w:val="00C639DA"/>
    <w:rsid w:val="00C64811"/>
    <w:rsid w:val="00C64920"/>
    <w:rsid w:val="00C64ADF"/>
    <w:rsid w:val="00C64E6C"/>
    <w:rsid w:val="00C650C4"/>
    <w:rsid w:val="00C65A95"/>
    <w:rsid w:val="00C65EBA"/>
    <w:rsid w:val="00C65FED"/>
    <w:rsid w:val="00C66038"/>
    <w:rsid w:val="00C670A8"/>
    <w:rsid w:val="00C67496"/>
    <w:rsid w:val="00C674F6"/>
    <w:rsid w:val="00C67580"/>
    <w:rsid w:val="00C67735"/>
    <w:rsid w:val="00C6789A"/>
    <w:rsid w:val="00C67A33"/>
    <w:rsid w:val="00C70556"/>
    <w:rsid w:val="00C7102F"/>
    <w:rsid w:val="00C712C9"/>
    <w:rsid w:val="00C7197E"/>
    <w:rsid w:val="00C71EB2"/>
    <w:rsid w:val="00C72607"/>
    <w:rsid w:val="00C7285A"/>
    <w:rsid w:val="00C72C5A"/>
    <w:rsid w:val="00C72E08"/>
    <w:rsid w:val="00C72F1E"/>
    <w:rsid w:val="00C73CD6"/>
    <w:rsid w:val="00C73E4D"/>
    <w:rsid w:val="00C7434B"/>
    <w:rsid w:val="00C74D8E"/>
    <w:rsid w:val="00C74F08"/>
    <w:rsid w:val="00C75264"/>
    <w:rsid w:val="00C75810"/>
    <w:rsid w:val="00C7582C"/>
    <w:rsid w:val="00C758B0"/>
    <w:rsid w:val="00C75DDA"/>
    <w:rsid w:val="00C76164"/>
    <w:rsid w:val="00C76256"/>
    <w:rsid w:val="00C769D2"/>
    <w:rsid w:val="00C76A20"/>
    <w:rsid w:val="00C76BAD"/>
    <w:rsid w:val="00C770E3"/>
    <w:rsid w:val="00C77219"/>
    <w:rsid w:val="00C779AD"/>
    <w:rsid w:val="00C77F1D"/>
    <w:rsid w:val="00C800F9"/>
    <w:rsid w:val="00C8057A"/>
    <w:rsid w:val="00C80679"/>
    <w:rsid w:val="00C80751"/>
    <w:rsid w:val="00C809CA"/>
    <w:rsid w:val="00C80D36"/>
    <w:rsid w:val="00C810AE"/>
    <w:rsid w:val="00C81768"/>
    <w:rsid w:val="00C83C68"/>
    <w:rsid w:val="00C8485D"/>
    <w:rsid w:val="00C84A53"/>
    <w:rsid w:val="00C84D77"/>
    <w:rsid w:val="00C84E44"/>
    <w:rsid w:val="00C85064"/>
    <w:rsid w:val="00C8511E"/>
    <w:rsid w:val="00C85674"/>
    <w:rsid w:val="00C85836"/>
    <w:rsid w:val="00C85CEC"/>
    <w:rsid w:val="00C85FA1"/>
    <w:rsid w:val="00C8664F"/>
    <w:rsid w:val="00C867B5"/>
    <w:rsid w:val="00C86A7C"/>
    <w:rsid w:val="00C86B09"/>
    <w:rsid w:val="00C86E93"/>
    <w:rsid w:val="00C87688"/>
    <w:rsid w:val="00C87975"/>
    <w:rsid w:val="00C87D88"/>
    <w:rsid w:val="00C90674"/>
    <w:rsid w:val="00C909AE"/>
    <w:rsid w:val="00C90BAF"/>
    <w:rsid w:val="00C90C24"/>
    <w:rsid w:val="00C90EB2"/>
    <w:rsid w:val="00C913D5"/>
    <w:rsid w:val="00C914B2"/>
    <w:rsid w:val="00C92017"/>
    <w:rsid w:val="00C92416"/>
    <w:rsid w:val="00C925E0"/>
    <w:rsid w:val="00C92608"/>
    <w:rsid w:val="00C929BF"/>
    <w:rsid w:val="00C929FC"/>
    <w:rsid w:val="00C92D31"/>
    <w:rsid w:val="00C934A7"/>
    <w:rsid w:val="00C93F6B"/>
    <w:rsid w:val="00C9407C"/>
    <w:rsid w:val="00C941CE"/>
    <w:rsid w:val="00C94353"/>
    <w:rsid w:val="00C945F6"/>
    <w:rsid w:val="00C94611"/>
    <w:rsid w:val="00C947BD"/>
    <w:rsid w:val="00C94F4D"/>
    <w:rsid w:val="00C94FFB"/>
    <w:rsid w:val="00C95023"/>
    <w:rsid w:val="00C95353"/>
    <w:rsid w:val="00C955A2"/>
    <w:rsid w:val="00C9575A"/>
    <w:rsid w:val="00C967E7"/>
    <w:rsid w:val="00C96AE3"/>
    <w:rsid w:val="00C96D80"/>
    <w:rsid w:val="00C974B4"/>
    <w:rsid w:val="00C977CD"/>
    <w:rsid w:val="00C97A03"/>
    <w:rsid w:val="00C97B60"/>
    <w:rsid w:val="00C97C97"/>
    <w:rsid w:val="00C97E7B"/>
    <w:rsid w:val="00CA000D"/>
    <w:rsid w:val="00CA010C"/>
    <w:rsid w:val="00CA0965"/>
    <w:rsid w:val="00CA0A67"/>
    <w:rsid w:val="00CA0DBA"/>
    <w:rsid w:val="00CA0FF3"/>
    <w:rsid w:val="00CA17F3"/>
    <w:rsid w:val="00CA214F"/>
    <w:rsid w:val="00CA293C"/>
    <w:rsid w:val="00CA29A9"/>
    <w:rsid w:val="00CA30E6"/>
    <w:rsid w:val="00CA3272"/>
    <w:rsid w:val="00CA3541"/>
    <w:rsid w:val="00CA3FF0"/>
    <w:rsid w:val="00CA4B8B"/>
    <w:rsid w:val="00CA4EB1"/>
    <w:rsid w:val="00CA522F"/>
    <w:rsid w:val="00CA5355"/>
    <w:rsid w:val="00CA580A"/>
    <w:rsid w:val="00CA582E"/>
    <w:rsid w:val="00CA5A2C"/>
    <w:rsid w:val="00CA5B12"/>
    <w:rsid w:val="00CA5C2E"/>
    <w:rsid w:val="00CA66BD"/>
    <w:rsid w:val="00CA67BA"/>
    <w:rsid w:val="00CA6913"/>
    <w:rsid w:val="00CA70F7"/>
    <w:rsid w:val="00CA7128"/>
    <w:rsid w:val="00CA7309"/>
    <w:rsid w:val="00CA76FF"/>
    <w:rsid w:val="00CA77B5"/>
    <w:rsid w:val="00CA7938"/>
    <w:rsid w:val="00CA79E6"/>
    <w:rsid w:val="00CA7AC3"/>
    <w:rsid w:val="00CA7F37"/>
    <w:rsid w:val="00CB01BE"/>
    <w:rsid w:val="00CB05E0"/>
    <w:rsid w:val="00CB0738"/>
    <w:rsid w:val="00CB08B8"/>
    <w:rsid w:val="00CB0F1B"/>
    <w:rsid w:val="00CB104D"/>
    <w:rsid w:val="00CB1A1E"/>
    <w:rsid w:val="00CB218F"/>
    <w:rsid w:val="00CB2536"/>
    <w:rsid w:val="00CB25BF"/>
    <w:rsid w:val="00CB26BA"/>
    <w:rsid w:val="00CB2837"/>
    <w:rsid w:val="00CB2CE1"/>
    <w:rsid w:val="00CB2CE7"/>
    <w:rsid w:val="00CB30D2"/>
    <w:rsid w:val="00CB3972"/>
    <w:rsid w:val="00CB3D8C"/>
    <w:rsid w:val="00CB3ECD"/>
    <w:rsid w:val="00CB4029"/>
    <w:rsid w:val="00CB40B0"/>
    <w:rsid w:val="00CB42CE"/>
    <w:rsid w:val="00CB4ACE"/>
    <w:rsid w:val="00CB4D68"/>
    <w:rsid w:val="00CB4E58"/>
    <w:rsid w:val="00CB5373"/>
    <w:rsid w:val="00CB5439"/>
    <w:rsid w:val="00CB5ADC"/>
    <w:rsid w:val="00CB5E53"/>
    <w:rsid w:val="00CB6277"/>
    <w:rsid w:val="00CB686D"/>
    <w:rsid w:val="00CB6B89"/>
    <w:rsid w:val="00CB734B"/>
    <w:rsid w:val="00CC05EF"/>
    <w:rsid w:val="00CC089D"/>
    <w:rsid w:val="00CC0ABA"/>
    <w:rsid w:val="00CC174C"/>
    <w:rsid w:val="00CC1B17"/>
    <w:rsid w:val="00CC1FE6"/>
    <w:rsid w:val="00CC2127"/>
    <w:rsid w:val="00CC263E"/>
    <w:rsid w:val="00CC31D3"/>
    <w:rsid w:val="00CC337E"/>
    <w:rsid w:val="00CC3822"/>
    <w:rsid w:val="00CC409F"/>
    <w:rsid w:val="00CC4574"/>
    <w:rsid w:val="00CC4AD7"/>
    <w:rsid w:val="00CC5507"/>
    <w:rsid w:val="00CC578C"/>
    <w:rsid w:val="00CC5E83"/>
    <w:rsid w:val="00CC6107"/>
    <w:rsid w:val="00CC6ACA"/>
    <w:rsid w:val="00CC6C67"/>
    <w:rsid w:val="00CC6F9F"/>
    <w:rsid w:val="00CC6FE8"/>
    <w:rsid w:val="00CC7539"/>
    <w:rsid w:val="00CC7C33"/>
    <w:rsid w:val="00CD07C8"/>
    <w:rsid w:val="00CD098E"/>
    <w:rsid w:val="00CD0A6C"/>
    <w:rsid w:val="00CD0EDF"/>
    <w:rsid w:val="00CD104E"/>
    <w:rsid w:val="00CD1583"/>
    <w:rsid w:val="00CD1A30"/>
    <w:rsid w:val="00CD1D95"/>
    <w:rsid w:val="00CD25D3"/>
    <w:rsid w:val="00CD27B9"/>
    <w:rsid w:val="00CD2AA5"/>
    <w:rsid w:val="00CD2B40"/>
    <w:rsid w:val="00CD308C"/>
    <w:rsid w:val="00CD3A0C"/>
    <w:rsid w:val="00CD3B4A"/>
    <w:rsid w:val="00CD41AC"/>
    <w:rsid w:val="00CD4616"/>
    <w:rsid w:val="00CD46E9"/>
    <w:rsid w:val="00CD4E03"/>
    <w:rsid w:val="00CD5108"/>
    <w:rsid w:val="00CD541D"/>
    <w:rsid w:val="00CD55BF"/>
    <w:rsid w:val="00CD579B"/>
    <w:rsid w:val="00CD5AFA"/>
    <w:rsid w:val="00CD5BBE"/>
    <w:rsid w:val="00CD5D26"/>
    <w:rsid w:val="00CD5E4A"/>
    <w:rsid w:val="00CD600F"/>
    <w:rsid w:val="00CD65D8"/>
    <w:rsid w:val="00CD67B7"/>
    <w:rsid w:val="00CD74C0"/>
    <w:rsid w:val="00CD750B"/>
    <w:rsid w:val="00CD76D2"/>
    <w:rsid w:val="00CD7709"/>
    <w:rsid w:val="00CD7A4F"/>
    <w:rsid w:val="00CD7BCD"/>
    <w:rsid w:val="00CD7EA1"/>
    <w:rsid w:val="00CD7F20"/>
    <w:rsid w:val="00CE06FE"/>
    <w:rsid w:val="00CE077E"/>
    <w:rsid w:val="00CE092B"/>
    <w:rsid w:val="00CE12D9"/>
    <w:rsid w:val="00CE1604"/>
    <w:rsid w:val="00CE1931"/>
    <w:rsid w:val="00CE1F89"/>
    <w:rsid w:val="00CE216C"/>
    <w:rsid w:val="00CE231C"/>
    <w:rsid w:val="00CE2445"/>
    <w:rsid w:val="00CE251D"/>
    <w:rsid w:val="00CE2B82"/>
    <w:rsid w:val="00CE2C80"/>
    <w:rsid w:val="00CE2E7F"/>
    <w:rsid w:val="00CE3488"/>
    <w:rsid w:val="00CE3574"/>
    <w:rsid w:val="00CE3684"/>
    <w:rsid w:val="00CE3737"/>
    <w:rsid w:val="00CE4028"/>
    <w:rsid w:val="00CE4041"/>
    <w:rsid w:val="00CE4220"/>
    <w:rsid w:val="00CE4335"/>
    <w:rsid w:val="00CE4337"/>
    <w:rsid w:val="00CE465D"/>
    <w:rsid w:val="00CE48CE"/>
    <w:rsid w:val="00CE4A61"/>
    <w:rsid w:val="00CE4EAE"/>
    <w:rsid w:val="00CE50C8"/>
    <w:rsid w:val="00CE55FB"/>
    <w:rsid w:val="00CE564A"/>
    <w:rsid w:val="00CE574A"/>
    <w:rsid w:val="00CE5CC1"/>
    <w:rsid w:val="00CE6250"/>
    <w:rsid w:val="00CE6BD2"/>
    <w:rsid w:val="00CE791C"/>
    <w:rsid w:val="00CE7A95"/>
    <w:rsid w:val="00CE7C0E"/>
    <w:rsid w:val="00CF0358"/>
    <w:rsid w:val="00CF04C6"/>
    <w:rsid w:val="00CF1946"/>
    <w:rsid w:val="00CF1C9E"/>
    <w:rsid w:val="00CF1FE6"/>
    <w:rsid w:val="00CF2F5F"/>
    <w:rsid w:val="00CF3035"/>
    <w:rsid w:val="00CF3044"/>
    <w:rsid w:val="00CF308D"/>
    <w:rsid w:val="00CF3880"/>
    <w:rsid w:val="00CF389A"/>
    <w:rsid w:val="00CF3930"/>
    <w:rsid w:val="00CF3AF4"/>
    <w:rsid w:val="00CF3B01"/>
    <w:rsid w:val="00CF3B85"/>
    <w:rsid w:val="00CF3DD5"/>
    <w:rsid w:val="00CF4024"/>
    <w:rsid w:val="00CF4307"/>
    <w:rsid w:val="00CF4410"/>
    <w:rsid w:val="00CF44FD"/>
    <w:rsid w:val="00CF4AAD"/>
    <w:rsid w:val="00CF4CAB"/>
    <w:rsid w:val="00CF52C3"/>
    <w:rsid w:val="00CF53AF"/>
    <w:rsid w:val="00CF546E"/>
    <w:rsid w:val="00CF553D"/>
    <w:rsid w:val="00CF564A"/>
    <w:rsid w:val="00CF56E7"/>
    <w:rsid w:val="00CF59BC"/>
    <w:rsid w:val="00CF5AF8"/>
    <w:rsid w:val="00CF5C88"/>
    <w:rsid w:val="00CF5E5C"/>
    <w:rsid w:val="00CF62EC"/>
    <w:rsid w:val="00CF63AA"/>
    <w:rsid w:val="00CF63C3"/>
    <w:rsid w:val="00CF6C9D"/>
    <w:rsid w:val="00CF7318"/>
    <w:rsid w:val="00CF7886"/>
    <w:rsid w:val="00CF79C1"/>
    <w:rsid w:val="00CF7AA0"/>
    <w:rsid w:val="00D00245"/>
    <w:rsid w:val="00D008A7"/>
    <w:rsid w:val="00D00C73"/>
    <w:rsid w:val="00D010CD"/>
    <w:rsid w:val="00D01146"/>
    <w:rsid w:val="00D0119F"/>
    <w:rsid w:val="00D017A9"/>
    <w:rsid w:val="00D019FD"/>
    <w:rsid w:val="00D02EA0"/>
    <w:rsid w:val="00D0349C"/>
    <w:rsid w:val="00D036A1"/>
    <w:rsid w:val="00D04665"/>
    <w:rsid w:val="00D04C7F"/>
    <w:rsid w:val="00D04E1A"/>
    <w:rsid w:val="00D055DB"/>
    <w:rsid w:val="00D056BD"/>
    <w:rsid w:val="00D05EF9"/>
    <w:rsid w:val="00D05FE4"/>
    <w:rsid w:val="00D0625F"/>
    <w:rsid w:val="00D066B3"/>
    <w:rsid w:val="00D0681E"/>
    <w:rsid w:val="00D06B7B"/>
    <w:rsid w:val="00D07310"/>
    <w:rsid w:val="00D074DC"/>
    <w:rsid w:val="00D07833"/>
    <w:rsid w:val="00D078A4"/>
    <w:rsid w:val="00D07964"/>
    <w:rsid w:val="00D104FF"/>
    <w:rsid w:val="00D1067A"/>
    <w:rsid w:val="00D122D7"/>
    <w:rsid w:val="00D1238B"/>
    <w:rsid w:val="00D13007"/>
    <w:rsid w:val="00D1351A"/>
    <w:rsid w:val="00D139B8"/>
    <w:rsid w:val="00D13A92"/>
    <w:rsid w:val="00D13D72"/>
    <w:rsid w:val="00D13EB3"/>
    <w:rsid w:val="00D14063"/>
    <w:rsid w:val="00D1421A"/>
    <w:rsid w:val="00D14879"/>
    <w:rsid w:val="00D14A90"/>
    <w:rsid w:val="00D15014"/>
    <w:rsid w:val="00D151F3"/>
    <w:rsid w:val="00D15EF6"/>
    <w:rsid w:val="00D160CC"/>
    <w:rsid w:val="00D16668"/>
    <w:rsid w:val="00D1707F"/>
    <w:rsid w:val="00D170F0"/>
    <w:rsid w:val="00D172AE"/>
    <w:rsid w:val="00D17859"/>
    <w:rsid w:val="00D17959"/>
    <w:rsid w:val="00D17A68"/>
    <w:rsid w:val="00D17B0F"/>
    <w:rsid w:val="00D17F6E"/>
    <w:rsid w:val="00D204BD"/>
    <w:rsid w:val="00D20B35"/>
    <w:rsid w:val="00D2118E"/>
    <w:rsid w:val="00D2180E"/>
    <w:rsid w:val="00D21AF2"/>
    <w:rsid w:val="00D21B0B"/>
    <w:rsid w:val="00D21FBE"/>
    <w:rsid w:val="00D220B7"/>
    <w:rsid w:val="00D226A1"/>
    <w:rsid w:val="00D22BC7"/>
    <w:rsid w:val="00D2335B"/>
    <w:rsid w:val="00D23552"/>
    <w:rsid w:val="00D23872"/>
    <w:rsid w:val="00D23A1E"/>
    <w:rsid w:val="00D2422C"/>
    <w:rsid w:val="00D24A01"/>
    <w:rsid w:val="00D24A09"/>
    <w:rsid w:val="00D24F12"/>
    <w:rsid w:val="00D253F0"/>
    <w:rsid w:val="00D257F1"/>
    <w:rsid w:val="00D25A60"/>
    <w:rsid w:val="00D25A7D"/>
    <w:rsid w:val="00D26453"/>
    <w:rsid w:val="00D270AF"/>
    <w:rsid w:val="00D27216"/>
    <w:rsid w:val="00D274A6"/>
    <w:rsid w:val="00D2766E"/>
    <w:rsid w:val="00D27BB9"/>
    <w:rsid w:val="00D27C6C"/>
    <w:rsid w:val="00D27D23"/>
    <w:rsid w:val="00D30502"/>
    <w:rsid w:val="00D30583"/>
    <w:rsid w:val="00D30B98"/>
    <w:rsid w:val="00D31543"/>
    <w:rsid w:val="00D32050"/>
    <w:rsid w:val="00D32100"/>
    <w:rsid w:val="00D326B3"/>
    <w:rsid w:val="00D32EB5"/>
    <w:rsid w:val="00D33132"/>
    <w:rsid w:val="00D3326D"/>
    <w:rsid w:val="00D3351E"/>
    <w:rsid w:val="00D33AFE"/>
    <w:rsid w:val="00D33D9F"/>
    <w:rsid w:val="00D3459C"/>
    <w:rsid w:val="00D34A2F"/>
    <w:rsid w:val="00D34BBB"/>
    <w:rsid w:val="00D3526F"/>
    <w:rsid w:val="00D35477"/>
    <w:rsid w:val="00D354F7"/>
    <w:rsid w:val="00D35553"/>
    <w:rsid w:val="00D35942"/>
    <w:rsid w:val="00D36565"/>
    <w:rsid w:val="00D36D6E"/>
    <w:rsid w:val="00D370A1"/>
    <w:rsid w:val="00D371A3"/>
    <w:rsid w:val="00D379C6"/>
    <w:rsid w:val="00D4161A"/>
    <w:rsid w:val="00D4177E"/>
    <w:rsid w:val="00D4191D"/>
    <w:rsid w:val="00D4194D"/>
    <w:rsid w:val="00D41F3A"/>
    <w:rsid w:val="00D42A56"/>
    <w:rsid w:val="00D42EFE"/>
    <w:rsid w:val="00D4357B"/>
    <w:rsid w:val="00D44097"/>
    <w:rsid w:val="00D44A0F"/>
    <w:rsid w:val="00D44C31"/>
    <w:rsid w:val="00D44D68"/>
    <w:rsid w:val="00D44FAA"/>
    <w:rsid w:val="00D45027"/>
    <w:rsid w:val="00D45C12"/>
    <w:rsid w:val="00D45DBB"/>
    <w:rsid w:val="00D462B3"/>
    <w:rsid w:val="00D4637C"/>
    <w:rsid w:val="00D46AD2"/>
    <w:rsid w:val="00D46EEA"/>
    <w:rsid w:val="00D47189"/>
    <w:rsid w:val="00D478EF"/>
    <w:rsid w:val="00D47A58"/>
    <w:rsid w:val="00D47C5A"/>
    <w:rsid w:val="00D47CE6"/>
    <w:rsid w:val="00D50736"/>
    <w:rsid w:val="00D5091A"/>
    <w:rsid w:val="00D50B91"/>
    <w:rsid w:val="00D5101B"/>
    <w:rsid w:val="00D51924"/>
    <w:rsid w:val="00D51F7E"/>
    <w:rsid w:val="00D52628"/>
    <w:rsid w:val="00D5274B"/>
    <w:rsid w:val="00D527A3"/>
    <w:rsid w:val="00D527F9"/>
    <w:rsid w:val="00D52AA7"/>
    <w:rsid w:val="00D52C74"/>
    <w:rsid w:val="00D52E28"/>
    <w:rsid w:val="00D5321C"/>
    <w:rsid w:val="00D53466"/>
    <w:rsid w:val="00D53D6B"/>
    <w:rsid w:val="00D53EB8"/>
    <w:rsid w:val="00D54183"/>
    <w:rsid w:val="00D54361"/>
    <w:rsid w:val="00D54752"/>
    <w:rsid w:val="00D54B75"/>
    <w:rsid w:val="00D54D16"/>
    <w:rsid w:val="00D54EF2"/>
    <w:rsid w:val="00D556CF"/>
    <w:rsid w:val="00D558E3"/>
    <w:rsid w:val="00D55C66"/>
    <w:rsid w:val="00D5616A"/>
    <w:rsid w:val="00D563CD"/>
    <w:rsid w:val="00D5653F"/>
    <w:rsid w:val="00D567C9"/>
    <w:rsid w:val="00D57C77"/>
    <w:rsid w:val="00D60715"/>
    <w:rsid w:val="00D608FC"/>
    <w:rsid w:val="00D60983"/>
    <w:rsid w:val="00D60A3A"/>
    <w:rsid w:val="00D61AF6"/>
    <w:rsid w:val="00D61B79"/>
    <w:rsid w:val="00D62B81"/>
    <w:rsid w:val="00D63A4C"/>
    <w:rsid w:val="00D64BA2"/>
    <w:rsid w:val="00D64C36"/>
    <w:rsid w:val="00D65939"/>
    <w:rsid w:val="00D65C7D"/>
    <w:rsid w:val="00D65EAF"/>
    <w:rsid w:val="00D666DC"/>
    <w:rsid w:val="00D670DA"/>
    <w:rsid w:val="00D673AE"/>
    <w:rsid w:val="00D6797D"/>
    <w:rsid w:val="00D701D4"/>
    <w:rsid w:val="00D70402"/>
    <w:rsid w:val="00D70465"/>
    <w:rsid w:val="00D7053D"/>
    <w:rsid w:val="00D7136F"/>
    <w:rsid w:val="00D7192A"/>
    <w:rsid w:val="00D71C4E"/>
    <w:rsid w:val="00D7268C"/>
    <w:rsid w:val="00D72BF8"/>
    <w:rsid w:val="00D7385F"/>
    <w:rsid w:val="00D74E0E"/>
    <w:rsid w:val="00D7501A"/>
    <w:rsid w:val="00D75477"/>
    <w:rsid w:val="00D76B38"/>
    <w:rsid w:val="00D76F1B"/>
    <w:rsid w:val="00D772A8"/>
    <w:rsid w:val="00D779CD"/>
    <w:rsid w:val="00D77F02"/>
    <w:rsid w:val="00D80AB7"/>
    <w:rsid w:val="00D80BBB"/>
    <w:rsid w:val="00D80C5C"/>
    <w:rsid w:val="00D81758"/>
    <w:rsid w:val="00D81822"/>
    <w:rsid w:val="00D819ED"/>
    <w:rsid w:val="00D820BB"/>
    <w:rsid w:val="00D82412"/>
    <w:rsid w:val="00D833DD"/>
    <w:rsid w:val="00D83A37"/>
    <w:rsid w:val="00D83BDD"/>
    <w:rsid w:val="00D8432A"/>
    <w:rsid w:val="00D846D5"/>
    <w:rsid w:val="00D84F66"/>
    <w:rsid w:val="00D85323"/>
    <w:rsid w:val="00D85AC9"/>
    <w:rsid w:val="00D85E27"/>
    <w:rsid w:val="00D86293"/>
    <w:rsid w:val="00D8688F"/>
    <w:rsid w:val="00D86AC4"/>
    <w:rsid w:val="00D86C08"/>
    <w:rsid w:val="00D87261"/>
    <w:rsid w:val="00D87270"/>
    <w:rsid w:val="00D8787E"/>
    <w:rsid w:val="00D90BD9"/>
    <w:rsid w:val="00D912B1"/>
    <w:rsid w:val="00D91404"/>
    <w:rsid w:val="00D914B2"/>
    <w:rsid w:val="00D91957"/>
    <w:rsid w:val="00D91AF2"/>
    <w:rsid w:val="00D920C3"/>
    <w:rsid w:val="00D922D9"/>
    <w:rsid w:val="00D938D0"/>
    <w:rsid w:val="00D94282"/>
    <w:rsid w:val="00D942FA"/>
    <w:rsid w:val="00D94423"/>
    <w:rsid w:val="00D94D1F"/>
    <w:rsid w:val="00D94F5B"/>
    <w:rsid w:val="00D95080"/>
    <w:rsid w:val="00D954C1"/>
    <w:rsid w:val="00D958B4"/>
    <w:rsid w:val="00D95CC6"/>
    <w:rsid w:val="00D96154"/>
    <w:rsid w:val="00D96541"/>
    <w:rsid w:val="00D969E6"/>
    <w:rsid w:val="00D96A40"/>
    <w:rsid w:val="00D97015"/>
    <w:rsid w:val="00D9708C"/>
    <w:rsid w:val="00D97EAA"/>
    <w:rsid w:val="00DA0AA7"/>
    <w:rsid w:val="00DA0D30"/>
    <w:rsid w:val="00DA14F1"/>
    <w:rsid w:val="00DA1A6C"/>
    <w:rsid w:val="00DA23F9"/>
    <w:rsid w:val="00DA256B"/>
    <w:rsid w:val="00DA25B7"/>
    <w:rsid w:val="00DA2C12"/>
    <w:rsid w:val="00DA3447"/>
    <w:rsid w:val="00DA3488"/>
    <w:rsid w:val="00DA35AD"/>
    <w:rsid w:val="00DA387D"/>
    <w:rsid w:val="00DA3C44"/>
    <w:rsid w:val="00DA3CB0"/>
    <w:rsid w:val="00DA3DE3"/>
    <w:rsid w:val="00DA3EB0"/>
    <w:rsid w:val="00DA4D4E"/>
    <w:rsid w:val="00DA51BC"/>
    <w:rsid w:val="00DA5815"/>
    <w:rsid w:val="00DA59CE"/>
    <w:rsid w:val="00DA5EA5"/>
    <w:rsid w:val="00DA6220"/>
    <w:rsid w:val="00DA62A0"/>
    <w:rsid w:val="00DA64EF"/>
    <w:rsid w:val="00DA678A"/>
    <w:rsid w:val="00DA6EB3"/>
    <w:rsid w:val="00DA752A"/>
    <w:rsid w:val="00DA7EC2"/>
    <w:rsid w:val="00DB053E"/>
    <w:rsid w:val="00DB0633"/>
    <w:rsid w:val="00DB093C"/>
    <w:rsid w:val="00DB13AE"/>
    <w:rsid w:val="00DB1AFF"/>
    <w:rsid w:val="00DB2592"/>
    <w:rsid w:val="00DB292C"/>
    <w:rsid w:val="00DB2F76"/>
    <w:rsid w:val="00DB38ED"/>
    <w:rsid w:val="00DB3A0D"/>
    <w:rsid w:val="00DB3D7B"/>
    <w:rsid w:val="00DB4500"/>
    <w:rsid w:val="00DB4502"/>
    <w:rsid w:val="00DB4A41"/>
    <w:rsid w:val="00DB4C3C"/>
    <w:rsid w:val="00DB516E"/>
    <w:rsid w:val="00DB565A"/>
    <w:rsid w:val="00DB5703"/>
    <w:rsid w:val="00DB5B44"/>
    <w:rsid w:val="00DB5BAD"/>
    <w:rsid w:val="00DB66C5"/>
    <w:rsid w:val="00DB6757"/>
    <w:rsid w:val="00DB727B"/>
    <w:rsid w:val="00DB7686"/>
    <w:rsid w:val="00DB7AC8"/>
    <w:rsid w:val="00DB7E42"/>
    <w:rsid w:val="00DC0404"/>
    <w:rsid w:val="00DC05D5"/>
    <w:rsid w:val="00DC0976"/>
    <w:rsid w:val="00DC0A35"/>
    <w:rsid w:val="00DC0DC1"/>
    <w:rsid w:val="00DC0F4F"/>
    <w:rsid w:val="00DC101B"/>
    <w:rsid w:val="00DC1A26"/>
    <w:rsid w:val="00DC1AF1"/>
    <w:rsid w:val="00DC212C"/>
    <w:rsid w:val="00DC2A37"/>
    <w:rsid w:val="00DC2BA1"/>
    <w:rsid w:val="00DC2C13"/>
    <w:rsid w:val="00DC2DBF"/>
    <w:rsid w:val="00DC3609"/>
    <w:rsid w:val="00DC3D2F"/>
    <w:rsid w:val="00DC3EDC"/>
    <w:rsid w:val="00DC43BC"/>
    <w:rsid w:val="00DC4577"/>
    <w:rsid w:val="00DC46E6"/>
    <w:rsid w:val="00DC481D"/>
    <w:rsid w:val="00DC49FE"/>
    <w:rsid w:val="00DC4F49"/>
    <w:rsid w:val="00DC4F8B"/>
    <w:rsid w:val="00DC50B4"/>
    <w:rsid w:val="00DC57D8"/>
    <w:rsid w:val="00DC5B81"/>
    <w:rsid w:val="00DC61F0"/>
    <w:rsid w:val="00DC66CD"/>
    <w:rsid w:val="00DC6850"/>
    <w:rsid w:val="00DC6C32"/>
    <w:rsid w:val="00DC6EAE"/>
    <w:rsid w:val="00DC7F0C"/>
    <w:rsid w:val="00DD001B"/>
    <w:rsid w:val="00DD003F"/>
    <w:rsid w:val="00DD0160"/>
    <w:rsid w:val="00DD0E5F"/>
    <w:rsid w:val="00DD1007"/>
    <w:rsid w:val="00DD1496"/>
    <w:rsid w:val="00DD1770"/>
    <w:rsid w:val="00DD219A"/>
    <w:rsid w:val="00DD232F"/>
    <w:rsid w:val="00DD26B1"/>
    <w:rsid w:val="00DD277D"/>
    <w:rsid w:val="00DD2D0A"/>
    <w:rsid w:val="00DD2D13"/>
    <w:rsid w:val="00DD2F84"/>
    <w:rsid w:val="00DD44FB"/>
    <w:rsid w:val="00DD4878"/>
    <w:rsid w:val="00DD48E3"/>
    <w:rsid w:val="00DD4C91"/>
    <w:rsid w:val="00DD57DC"/>
    <w:rsid w:val="00DD58BE"/>
    <w:rsid w:val="00DD5A84"/>
    <w:rsid w:val="00DD5F73"/>
    <w:rsid w:val="00DD5F92"/>
    <w:rsid w:val="00DD66F2"/>
    <w:rsid w:val="00DD698D"/>
    <w:rsid w:val="00DD701B"/>
    <w:rsid w:val="00DD70DD"/>
    <w:rsid w:val="00DD77E4"/>
    <w:rsid w:val="00DD7810"/>
    <w:rsid w:val="00DD7A68"/>
    <w:rsid w:val="00DD7AA6"/>
    <w:rsid w:val="00DD7E2E"/>
    <w:rsid w:val="00DD7EE6"/>
    <w:rsid w:val="00DD7F62"/>
    <w:rsid w:val="00DE0006"/>
    <w:rsid w:val="00DE0277"/>
    <w:rsid w:val="00DE038B"/>
    <w:rsid w:val="00DE03C3"/>
    <w:rsid w:val="00DE0894"/>
    <w:rsid w:val="00DE0BDF"/>
    <w:rsid w:val="00DE0FE1"/>
    <w:rsid w:val="00DE1E3E"/>
    <w:rsid w:val="00DE2737"/>
    <w:rsid w:val="00DE279D"/>
    <w:rsid w:val="00DE359D"/>
    <w:rsid w:val="00DE3F0E"/>
    <w:rsid w:val="00DE4740"/>
    <w:rsid w:val="00DE602C"/>
    <w:rsid w:val="00DE6321"/>
    <w:rsid w:val="00DE65B1"/>
    <w:rsid w:val="00DE6601"/>
    <w:rsid w:val="00DE66A0"/>
    <w:rsid w:val="00DE6E5E"/>
    <w:rsid w:val="00DE739D"/>
    <w:rsid w:val="00DE7753"/>
    <w:rsid w:val="00DE7DDA"/>
    <w:rsid w:val="00DF0144"/>
    <w:rsid w:val="00DF069A"/>
    <w:rsid w:val="00DF0827"/>
    <w:rsid w:val="00DF0AD7"/>
    <w:rsid w:val="00DF0F11"/>
    <w:rsid w:val="00DF13DE"/>
    <w:rsid w:val="00DF1483"/>
    <w:rsid w:val="00DF1E45"/>
    <w:rsid w:val="00DF1F81"/>
    <w:rsid w:val="00DF2350"/>
    <w:rsid w:val="00DF2A09"/>
    <w:rsid w:val="00DF2B84"/>
    <w:rsid w:val="00DF3006"/>
    <w:rsid w:val="00DF3330"/>
    <w:rsid w:val="00DF3A59"/>
    <w:rsid w:val="00DF3EA8"/>
    <w:rsid w:val="00DF4765"/>
    <w:rsid w:val="00DF4ACB"/>
    <w:rsid w:val="00DF4EB4"/>
    <w:rsid w:val="00DF5576"/>
    <w:rsid w:val="00DF586A"/>
    <w:rsid w:val="00DF5E13"/>
    <w:rsid w:val="00DF5E5D"/>
    <w:rsid w:val="00DF61C5"/>
    <w:rsid w:val="00DF72CA"/>
    <w:rsid w:val="00DF7CE9"/>
    <w:rsid w:val="00DF7CF3"/>
    <w:rsid w:val="00DF7D31"/>
    <w:rsid w:val="00E0026F"/>
    <w:rsid w:val="00E0044E"/>
    <w:rsid w:val="00E008D2"/>
    <w:rsid w:val="00E00A4C"/>
    <w:rsid w:val="00E00B77"/>
    <w:rsid w:val="00E00B84"/>
    <w:rsid w:val="00E017A5"/>
    <w:rsid w:val="00E01921"/>
    <w:rsid w:val="00E01DCA"/>
    <w:rsid w:val="00E024DC"/>
    <w:rsid w:val="00E02D40"/>
    <w:rsid w:val="00E02E9E"/>
    <w:rsid w:val="00E03239"/>
    <w:rsid w:val="00E03716"/>
    <w:rsid w:val="00E039EA"/>
    <w:rsid w:val="00E041F4"/>
    <w:rsid w:val="00E04458"/>
    <w:rsid w:val="00E04889"/>
    <w:rsid w:val="00E04A2C"/>
    <w:rsid w:val="00E04B9C"/>
    <w:rsid w:val="00E04EAC"/>
    <w:rsid w:val="00E04ED1"/>
    <w:rsid w:val="00E06685"/>
    <w:rsid w:val="00E06725"/>
    <w:rsid w:val="00E0685D"/>
    <w:rsid w:val="00E06BF3"/>
    <w:rsid w:val="00E06CAF"/>
    <w:rsid w:val="00E06D7A"/>
    <w:rsid w:val="00E06D86"/>
    <w:rsid w:val="00E07703"/>
    <w:rsid w:val="00E07DD9"/>
    <w:rsid w:val="00E07E7A"/>
    <w:rsid w:val="00E07EE5"/>
    <w:rsid w:val="00E07F35"/>
    <w:rsid w:val="00E10407"/>
    <w:rsid w:val="00E10483"/>
    <w:rsid w:val="00E10CF8"/>
    <w:rsid w:val="00E10F28"/>
    <w:rsid w:val="00E1105C"/>
    <w:rsid w:val="00E11A68"/>
    <w:rsid w:val="00E11B51"/>
    <w:rsid w:val="00E11C9E"/>
    <w:rsid w:val="00E1244D"/>
    <w:rsid w:val="00E128EF"/>
    <w:rsid w:val="00E12988"/>
    <w:rsid w:val="00E12EDE"/>
    <w:rsid w:val="00E1305D"/>
    <w:rsid w:val="00E13227"/>
    <w:rsid w:val="00E135A0"/>
    <w:rsid w:val="00E14153"/>
    <w:rsid w:val="00E14698"/>
    <w:rsid w:val="00E14816"/>
    <w:rsid w:val="00E14EF0"/>
    <w:rsid w:val="00E1588B"/>
    <w:rsid w:val="00E15977"/>
    <w:rsid w:val="00E15E29"/>
    <w:rsid w:val="00E161EA"/>
    <w:rsid w:val="00E1635C"/>
    <w:rsid w:val="00E164B1"/>
    <w:rsid w:val="00E16730"/>
    <w:rsid w:val="00E16C07"/>
    <w:rsid w:val="00E172B8"/>
    <w:rsid w:val="00E177F1"/>
    <w:rsid w:val="00E1784D"/>
    <w:rsid w:val="00E17E3F"/>
    <w:rsid w:val="00E20050"/>
    <w:rsid w:val="00E200FF"/>
    <w:rsid w:val="00E20262"/>
    <w:rsid w:val="00E203C6"/>
    <w:rsid w:val="00E2072F"/>
    <w:rsid w:val="00E21190"/>
    <w:rsid w:val="00E21458"/>
    <w:rsid w:val="00E2182D"/>
    <w:rsid w:val="00E21C06"/>
    <w:rsid w:val="00E21C75"/>
    <w:rsid w:val="00E21DCD"/>
    <w:rsid w:val="00E220AB"/>
    <w:rsid w:val="00E229B2"/>
    <w:rsid w:val="00E231ED"/>
    <w:rsid w:val="00E23638"/>
    <w:rsid w:val="00E2378E"/>
    <w:rsid w:val="00E2457A"/>
    <w:rsid w:val="00E2565F"/>
    <w:rsid w:val="00E25C0E"/>
    <w:rsid w:val="00E25CB9"/>
    <w:rsid w:val="00E25D4F"/>
    <w:rsid w:val="00E25EB7"/>
    <w:rsid w:val="00E273A6"/>
    <w:rsid w:val="00E279A0"/>
    <w:rsid w:val="00E27C20"/>
    <w:rsid w:val="00E27D85"/>
    <w:rsid w:val="00E27DE2"/>
    <w:rsid w:val="00E303E6"/>
    <w:rsid w:val="00E30934"/>
    <w:rsid w:val="00E30BF2"/>
    <w:rsid w:val="00E30E08"/>
    <w:rsid w:val="00E311A5"/>
    <w:rsid w:val="00E31343"/>
    <w:rsid w:val="00E32087"/>
    <w:rsid w:val="00E327EE"/>
    <w:rsid w:val="00E329C8"/>
    <w:rsid w:val="00E32B08"/>
    <w:rsid w:val="00E32F85"/>
    <w:rsid w:val="00E335C6"/>
    <w:rsid w:val="00E33853"/>
    <w:rsid w:val="00E33AB6"/>
    <w:rsid w:val="00E33FCF"/>
    <w:rsid w:val="00E33FFB"/>
    <w:rsid w:val="00E3417B"/>
    <w:rsid w:val="00E346DD"/>
    <w:rsid w:val="00E34A65"/>
    <w:rsid w:val="00E34B51"/>
    <w:rsid w:val="00E34C0F"/>
    <w:rsid w:val="00E34D04"/>
    <w:rsid w:val="00E34EF4"/>
    <w:rsid w:val="00E35653"/>
    <w:rsid w:val="00E35CFE"/>
    <w:rsid w:val="00E36102"/>
    <w:rsid w:val="00E36364"/>
    <w:rsid w:val="00E3676B"/>
    <w:rsid w:val="00E37953"/>
    <w:rsid w:val="00E37DE6"/>
    <w:rsid w:val="00E40254"/>
    <w:rsid w:val="00E403E5"/>
    <w:rsid w:val="00E40A87"/>
    <w:rsid w:val="00E40E58"/>
    <w:rsid w:val="00E41086"/>
    <w:rsid w:val="00E411BB"/>
    <w:rsid w:val="00E41220"/>
    <w:rsid w:val="00E4129C"/>
    <w:rsid w:val="00E414B0"/>
    <w:rsid w:val="00E41B3B"/>
    <w:rsid w:val="00E42563"/>
    <w:rsid w:val="00E42E0D"/>
    <w:rsid w:val="00E42EF4"/>
    <w:rsid w:val="00E4356F"/>
    <w:rsid w:val="00E440B8"/>
    <w:rsid w:val="00E444BA"/>
    <w:rsid w:val="00E44913"/>
    <w:rsid w:val="00E44DBB"/>
    <w:rsid w:val="00E4511E"/>
    <w:rsid w:val="00E45378"/>
    <w:rsid w:val="00E458EF"/>
    <w:rsid w:val="00E459A4"/>
    <w:rsid w:val="00E45D58"/>
    <w:rsid w:val="00E45FF5"/>
    <w:rsid w:val="00E46557"/>
    <w:rsid w:val="00E465E6"/>
    <w:rsid w:val="00E46A99"/>
    <w:rsid w:val="00E47237"/>
    <w:rsid w:val="00E4780E"/>
    <w:rsid w:val="00E47D3C"/>
    <w:rsid w:val="00E5047E"/>
    <w:rsid w:val="00E508D6"/>
    <w:rsid w:val="00E512BC"/>
    <w:rsid w:val="00E5136A"/>
    <w:rsid w:val="00E51D72"/>
    <w:rsid w:val="00E52380"/>
    <w:rsid w:val="00E552DE"/>
    <w:rsid w:val="00E552E0"/>
    <w:rsid w:val="00E553E6"/>
    <w:rsid w:val="00E55C2B"/>
    <w:rsid w:val="00E55E9D"/>
    <w:rsid w:val="00E56574"/>
    <w:rsid w:val="00E565A6"/>
    <w:rsid w:val="00E565B1"/>
    <w:rsid w:val="00E56A37"/>
    <w:rsid w:val="00E56D45"/>
    <w:rsid w:val="00E576E7"/>
    <w:rsid w:val="00E57751"/>
    <w:rsid w:val="00E57A05"/>
    <w:rsid w:val="00E57B2A"/>
    <w:rsid w:val="00E57C2E"/>
    <w:rsid w:val="00E57EBE"/>
    <w:rsid w:val="00E57F00"/>
    <w:rsid w:val="00E60377"/>
    <w:rsid w:val="00E6076C"/>
    <w:rsid w:val="00E6080D"/>
    <w:rsid w:val="00E609CE"/>
    <w:rsid w:val="00E60A64"/>
    <w:rsid w:val="00E60DF9"/>
    <w:rsid w:val="00E60F73"/>
    <w:rsid w:val="00E610CB"/>
    <w:rsid w:val="00E61C64"/>
    <w:rsid w:val="00E620CC"/>
    <w:rsid w:val="00E62143"/>
    <w:rsid w:val="00E6274E"/>
    <w:rsid w:val="00E62963"/>
    <w:rsid w:val="00E62ECA"/>
    <w:rsid w:val="00E631C3"/>
    <w:rsid w:val="00E63A7E"/>
    <w:rsid w:val="00E64188"/>
    <w:rsid w:val="00E643C8"/>
    <w:rsid w:val="00E644BE"/>
    <w:rsid w:val="00E64529"/>
    <w:rsid w:val="00E6452C"/>
    <w:rsid w:val="00E64CEF"/>
    <w:rsid w:val="00E6613A"/>
    <w:rsid w:val="00E67025"/>
    <w:rsid w:val="00E671AA"/>
    <w:rsid w:val="00E6724A"/>
    <w:rsid w:val="00E67446"/>
    <w:rsid w:val="00E67700"/>
    <w:rsid w:val="00E67802"/>
    <w:rsid w:val="00E679EA"/>
    <w:rsid w:val="00E67CE5"/>
    <w:rsid w:val="00E70266"/>
    <w:rsid w:val="00E707CB"/>
    <w:rsid w:val="00E70D7D"/>
    <w:rsid w:val="00E71324"/>
    <w:rsid w:val="00E713F6"/>
    <w:rsid w:val="00E717C2"/>
    <w:rsid w:val="00E71A27"/>
    <w:rsid w:val="00E71D3E"/>
    <w:rsid w:val="00E72432"/>
    <w:rsid w:val="00E72636"/>
    <w:rsid w:val="00E72E23"/>
    <w:rsid w:val="00E73C4F"/>
    <w:rsid w:val="00E74241"/>
    <w:rsid w:val="00E74615"/>
    <w:rsid w:val="00E74A7F"/>
    <w:rsid w:val="00E74DE0"/>
    <w:rsid w:val="00E74DF9"/>
    <w:rsid w:val="00E7516B"/>
    <w:rsid w:val="00E7583C"/>
    <w:rsid w:val="00E75D4A"/>
    <w:rsid w:val="00E75E03"/>
    <w:rsid w:val="00E76A7F"/>
    <w:rsid w:val="00E76FEE"/>
    <w:rsid w:val="00E77211"/>
    <w:rsid w:val="00E7796C"/>
    <w:rsid w:val="00E8008C"/>
    <w:rsid w:val="00E8077D"/>
    <w:rsid w:val="00E807D4"/>
    <w:rsid w:val="00E80A43"/>
    <w:rsid w:val="00E80C28"/>
    <w:rsid w:val="00E80D4E"/>
    <w:rsid w:val="00E80DA2"/>
    <w:rsid w:val="00E80E7C"/>
    <w:rsid w:val="00E80FFA"/>
    <w:rsid w:val="00E8190A"/>
    <w:rsid w:val="00E827BC"/>
    <w:rsid w:val="00E8281D"/>
    <w:rsid w:val="00E82E60"/>
    <w:rsid w:val="00E832E7"/>
    <w:rsid w:val="00E834A4"/>
    <w:rsid w:val="00E835C8"/>
    <w:rsid w:val="00E839C0"/>
    <w:rsid w:val="00E84071"/>
    <w:rsid w:val="00E84423"/>
    <w:rsid w:val="00E84501"/>
    <w:rsid w:val="00E84FE9"/>
    <w:rsid w:val="00E850B8"/>
    <w:rsid w:val="00E85892"/>
    <w:rsid w:val="00E85A60"/>
    <w:rsid w:val="00E85A6E"/>
    <w:rsid w:val="00E86362"/>
    <w:rsid w:val="00E86A67"/>
    <w:rsid w:val="00E86F84"/>
    <w:rsid w:val="00E872D2"/>
    <w:rsid w:val="00E87BD1"/>
    <w:rsid w:val="00E9015E"/>
    <w:rsid w:val="00E9033F"/>
    <w:rsid w:val="00E905FE"/>
    <w:rsid w:val="00E907B2"/>
    <w:rsid w:val="00E912CA"/>
    <w:rsid w:val="00E9200C"/>
    <w:rsid w:val="00E92288"/>
    <w:rsid w:val="00E9244A"/>
    <w:rsid w:val="00E93271"/>
    <w:rsid w:val="00E93758"/>
    <w:rsid w:val="00E9377D"/>
    <w:rsid w:val="00E93CC0"/>
    <w:rsid w:val="00E93DAA"/>
    <w:rsid w:val="00E946C8"/>
    <w:rsid w:val="00E94A6E"/>
    <w:rsid w:val="00E957D1"/>
    <w:rsid w:val="00E95E06"/>
    <w:rsid w:val="00E96A25"/>
    <w:rsid w:val="00E96A94"/>
    <w:rsid w:val="00E972F4"/>
    <w:rsid w:val="00E977C3"/>
    <w:rsid w:val="00E97B82"/>
    <w:rsid w:val="00E97E82"/>
    <w:rsid w:val="00E97EE1"/>
    <w:rsid w:val="00E97F30"/>
    <w:rsid w:val="00EA03BC"/>
    <w:rsid w:val="00EA0511"/>
    <w:rsid w:val="00EA0A04"/>
    <w:rsid w:val="00EA0E68"/>
    <w:rsid w:val="00EA1574"/>
    <w:rsid w:val="00EA16C0"/>
    <w:rsid w:val="00EA19DC"/>
    <w:rsid w:val="00EA1B5F"/>
    <w:rsid w:val="00EA26BB"/>
    <w:rsid w:val="00EA2E0C"/>
    <w:rsid w:val="00EA2E3D"/>
    <w:rsid w:val="00EA3938"/>
    <w:rsid w:val="00EA3B1F"/>
    <w:rsid w:val="00EA3F31"/>
    <w:rsid w:val="00EA42B1"/>
    <w:rsid w:val="00EA486E"/>
    <w:rsid w:val="00EA4E0E"/>
    <w:rsid w:val="00EA5186"/>
    <w:rsid w:val="00EA5227"/>
    <w:rsid w:val="00EA5FDD"/>
    <w:rsid w:val="00EA6369"/>
    <w:rsid w:val="00EA6494"/>
    <w:rsid w:val="00EA6EF4"/>
    <w:rsid w:val="00EA77C9"/>
    <w:rsid w:val="00EA7B54"/>
    <w:rsid w:val="00EA7CFA"/>
    <w:rsid w:val="00EB0522"/>
    <w:rsid w:val="00EB0B6B"/>
    <w:rsid w:val="00EB11CB"/>
    <w:rsid w:val="00EB1722"/>
    <w:rsid w:val="00EB192E"/>
    <w:rsid w:val="00EB19CA"/>
    <w:rsid w:val="00EB2442"/>
    <w:rsid w:val="00EB24DE"/>
    <w:rsid w:val="00EB2C0E"/>
    <w:rsid w:val="00EB325A"/>
    <w:rsid w:val="00EB3297"/>
    <w:rsid w:val="00EB3BA0"/>
    <w:rsid w:val="00EB3D93"/>
    <w:rsid w:val="00EB4B23"/>
    <w:rsid w:val="00EB4D56"/>
    <w:rsid w:val="00EB5021"/>
    <w:rsid w:val="00EB5121"/>
    <w:rsid w:val="00EB52AB"/>
    <w:rsid w:val="00EB53BD"/>
    <w:rsid w:val="00EB550E"/>
    <w:rsid w:val="00EB56B6"/>
    <w:rsid w:val="00EB598A"/>
    <w:rsid w:val="00EB5B27"/>
    <w:rsid w:val="00EB6333"/>
    <w:rsid w:val="00EB64E2"/>
    <w:rsid w:val="00EB6BD9"/>
    <w:rsid w:val="00EB6D25"/>
    <w:rsid w:val="00EB7413"/>
    <w:rsid w:val="00EB7723"/>
    <w:rsid w:val="00EC0124"/>
    <w:rsid w:val="00EC0446"/>
    <w:rsid w:val="00EC12C7"/>
    <w:rsid w:val="00EC1585"/>
    <w:rsid w:val="00EC1913"/>
    <w:rsid w:val="00EC1E4E"/>
    <w:rsid w:val="00EC236E"/>
    <w:rsid w:val="00EC2F06"/>
    <w:rsid w:val="00EC2F1E"/>
    <w:rsid w:val="00EC31DD"/>
    <w:rsid w:val="00EC347E"/>
    <w:rsid w:val="00EC360A"/>
    <w:rsid w:val="00EC3714"/>
    <w:rsid w:val="00EC397D"/>
    <w:rsid w:val="00EC3AE9"/>
    <w:rsid w:val="00EC3E68"/>
    <w:rsid w:val="00EC41F7"/>
    <w:rsid w:val="00EC4640"/>
    <w:rsid w:val="00EC4847"/>
    <w:rsid w:val="00EC4F1E"/>
    <w:rsid w:val="00EC5CBA"/>
    <w:rsid w:val="00EC6BF3"/>
    <w:rsid w:val="00EC6EC2"/>
    <w:rsid w:val="00EC71DD"/>
    <w:rsid w:val="00ED0822"/>
    <w:rsid w:val="00ED0D6E"/>
    <w:rsid w:val="00ED2D0D"/>
    <w:rsid w:val="00ED2D1B"/>
    <w:rsid w:val="00ED2D22"/>
    <w:rsid w:val="00ED32FD"/>
    <w:rsid w:val="00ED348E"/>
    <w:rsid w:val="00ED391A"/>
    <w:rsid w:val="00ED47D6"/>
    <w:rsid w:val="00ED4C11"/>
    <w:rsid w:val="00ED5044"/>
    <w:rsid w:val="00ED5638"/>
    <w:rsid w:val="00ED63EC"/>
    <w:rsid w:val="00ED6D61"/>
    <w:rsid w:val="00ED6EC9"/>
    <w:rsid w:val="00ED6F30"/>
    <w:rsid w:val="00ED789A"/>
    <w:rsid w:val="00EE04AC"/>
    <w:rsid w:val="00EE07D8"/>
    <w:rsid w:val="00EE08D0"/>
    <w:rsid w:val="00EE107A"/>
    <w:rsid w:val="00EE1309"/>
    <w:rsid w:val="00EE13D3"/>
    <w:rsid w:val="00EE173D"/>
    <w:rsid w:val="00EE17B5"/>
    <w:rsid w:val="00EE1881"/>
    <w:rsid w:val="00EE1E73"/>
    <w:rsid w:val="00EE1F6C"/>
    <w:rsid w:val="00EE2507"/>
    <w:rsid w:val="00EE2897"/>
    <w:rsid w:val="00EE2C05"/>
    <w:rsid w:val="00EE2F4C"/>
    <w:rsid w:val="00EE2F96"/>
    <w:rsid w:val="00EE3032"/>
    <w:rsid w:val="00EE3B3B"/>
    <w:rsid w:val="00EE3F05"/>
    <w:rsid w:val="00EE45AA"/>
    <w:rsid w:val="00EE4634"/>
    <w:rsid w:val="00EE49C0"/>
    <w:rsid w:val="00EE5A93"/>
    <w:rsid w:val="00EE6842"/>
    <w:rsid w:val="00EE7848"/>
    <w:rsid w:val="00EE789E"/>
    <w:rsid w:val="00EE79DC"/>
    <w:rsid w:val="00EE7EEB"/>
    <w:rsid w:val="00EF02C8"/>
    <w:rsid w:val="00EF04F2"/>
    <w:rsid w:val="00EF0E25"/>
    <w:rsid w:val="00EF1389"/>
    <w:rsid w:val="00EF1ED0"/>
    <w:rsid w:val="00EF2036"/>
    <w:rsid w:val="00EF2570"/>
    <w:rsid w:val="00EF28B1"/>
    <w:rsid w:val="00EF2B39"/>
    <w:rsid w:val="00EF2E2D"/>
    <w:rsid w:val="00EF2E86"/>
    <w:rsid w:val="00EF3C33"/>
    <w:rsid w:val="00EF3FD9"/>
    <w:rsid w:val="00EF444F"/>
    <w:rsid w:val="00EF454D"/>
    <w:rsid w:val="00EF4811"/>
    <w:rsid w:val="00EF4836"/>
    <w:rsid w:val="00EF4CAA"/>
    <w:rsid w:val="00EF5723"/>
    <w:rsid w:val="00EF580C"/>
    <w:rsid w:val="00EF5B6C"/>
    <w:rsid w:val="00EF5E9F"/>
    <w:rsid w:val="00EF65EE"/>
    <w:rsid w:val="00EF6E42"/>
    <w:rsid w:val="00EF72F1"/>
    <w:rsid w:val="00EF7672"/>
    <w:rsid w:val="00EF7992"/>
    <w:rsid w:val="00EF7ABA"/>
    <w:rsid w:val="00F0019C"/>
    <w:rsid w:val="00F00C6C"/>
    <w:rsid w:val="00F01D9F"/>
    <w:rsid w:val="00F02394"/>
    <w:rsid w:val="00F02C24"/>
    <w:rsid w:val="00F0330C"/>
    <w:rsid w:val="00F04053"/>
    <w:rsid w:val="00F04202"/>
    <w:rsid w:val="00F0438A"/>
    <w:rsid w:val="00F04CAE"/>
    <w:rsid w:val="00F05137"/>
    <w:rsid w:val="00F05CD6"/>
    <w:rsid w:val="00F064B4"/>
    <w:rsid w:val="00F067E8"/>
    <w:rsid w:val="00F0686E"/>
    <w:rsid w:val="00F07078"/>
    <w:rsid w:val="00F0715C"/>
    <w:rsid w:val="00F073EE"/>
    <w:rsid w:val="00F07611"/>
    <w:rsid w:val="00F07724"/>
    <w:rsid w:val="00F077B2"/>
    <w:rsid w:val="00F0782B"/>
    <w:rsid w:val="00F07D96"/>
    <w:rsid w:val="00F07ECC"/>
    <w:rsid w:val="00F104FE"/>
    <w:rsid w:val="00F109D0"/>
    <w:rsid w:val="00F10D2B"/>
    <w:rsid w:val="00F11747"/>
    <w:rsid w:val="00F12228"/>
    <w:rsid w:val="00F12479"/>
    <w:rsid w:val="00F12865"/>
    <w:rsid w:val="00F12A42"/>
    <w:rsid w:val="00F12F79"/>
    <w:rsid w:val="00F13263"/>
    <w:rsid w:val="00F13380"/>
    <w:rsid w:val="00F13AC2"/>
    <w:rsid w:val="00F1436B"/>
    <w:rsid w:val="00F144A8"/>
    <w:rsid w:val="00F147FB"/>
    <w:rsid w:val="00F14965"/>
    <w:rsid w:val="00F15282"/>
    <w:rsid w:val="00F153F6"/>
    <w:rsid w:val="00F15CA7"/>
    <w:rsid w:val="00F15E0A"/>
    <w:rsid w:val="00F16316"/>
    <w:rsid w:val="00F1668E"/>
    <w:rsid w:val="00F1671E"/>
    <w:rsid w:val="00F16A39"/>
    <w:rsid w:val="00F16DB9"/>
    <w:rsid w:val="00F17562"/>
    <w:rsid w:val="00F2050F"/>
    <w:rsid w:val="00F2070C"/>
    <w:rsid w:val="00F20B5C"/>
    <w:rsid w:val="00F20E94"/>
    <w:rsid w:val="00F218F1"/>
    <w:rsid w:val="00F21AC4"/>
    <w:rsid w:val="00F21E29"/>
    <w:rsid w:val="00F2274B"/>
    <w:rsid w:val="00F2342B"/>
    <w:rsid w:val="00F238C1"/>
    <w:rsid w:val="00F238D1"/>
    <w:rsid w:val="00F2499E"/>
    <w:rsid w:val="00F24B83"/>
    <w:rsid w:val="00F24C46"/>
    <w:rsid w:val="00F24D9B"/>
    <w:rsid w:val="00F24FC1"/>
    <w:rsid w:val="00F25470"/>
    <w:rsid w:val="00F2569B"/>
    <w:rsid w:val="00F25A40"/>
    <w:rsid w:val="00F26414"/>
    <w:rsid w:val="00F26991"/>
    <w:rsid w:val="00F26D19"/>
    <w:rsid w:val="00F26F5A"/>
    <w:rsid w:val="00F27276"/>
    <w:rsid w:val="00F27369"/>
    <w:rsid w:val="00F273E0"/>
    <w:rsid w:val="00F274AD"/>
    <w:rsid w:val="00F27A7F"/>
    <w:rsid w:val="00F27D91"/>
    <w:rsid w:val="00F30004"/>
    <w:rsid w:val="00F30039"/>
    <w:rsid w:val="00F30A14"/>
    <w:rsid w:val="00F30EEA"/>
    <w:rsid w:val="00F30FAF"/>
    <w:rsid w:val="00F30FC6"/>
    <w:rsid w:val="00F3137D"/>
    <w:rsid w:val="00F3146F"/>
    <w:rsid w:val="00F327B5"/>
    <w:rsid w:val="00F32CE3"/>
    <w:rsid w:val="00F32F58"/>
    <w:rsid w:val="00F3320E"/>
    <w:rsid w:val="00F33646"/>
    <w:rsid w:val="00F33745"/>
    <w:rsid w:val="00F34874"/>
    <w:rsid w:val="00F34B4B"/>
    <w:rsid w:val="00F34CEF"/>
    <w:rsid w:val="00F34D43"/>
    <w:rsid w:val="00F34E96"/>
    <w:rsid w:val="00F35017"/>
    <w:rsid w:val="00F35262"/>
    <w:rsid w:val="00F35616"/>
    <w:rsid w:val="00F35BCB"/>
    <w:rsid w:val="00F35C0D"/>
    <w:rsid w:val="00F35FD8"/>
    <w:rsid w:val="00F3624F"/>
    <w:rsid w:val="00F369A2"/>
    <w:rsid w:val="00F36A0D"/>
    <w:rsid w:val="00F3700D"/>
    <w:rsid w:val="00F37178"/>
    <w:rsid w:val="00F37928"/>
    <w:rsid w:val="00F37A78"/>
    <w:rsid w:val="00F40330"/>
    <w:rsid w:val="00F40A0B"/>
    <w:rsid w:val="00F40C11"/>
    <w:rsid w:val="00F40C8D"/>
    <w:rsid w:val="00F40C92"/>
    <w:rsid w:val="00F40D4E"/>
    <w:rsid w:val="00F4171B"/>
    <w:rsid w:val="00F41751"/>
    <w:rsid w:val="00F41850"/>
    <w:rsid w:val="00F422F5"/>
    <w:rsid w:val="00F42497"/>
    <w:rsid w:val="00F42569"/>
    <w:rsid w:val="00F426D5"/>
    <w:rsid w:val="00F429B7"/>
    <w:rsid w:val="00F42B6D"/>
    <w:rsid w:val="00F42E96"/>
    <w:rsid w:val="00F436E4"/>
    <w:rsid w:val="00F43824"/>
    <w:rsid w:val="00F4420B"/>
    <w:rsid w:val="00F44755"/>
    <w:rsid w:val="00F45664"/>
    <w:rsid w:val="00F459EF"/>
    <w:rsid w:val="00F45B74"/>
    <w:rsid w:val="00F45E94"/>
    <w:rsid w:val="00F46A33"/>
    <w:rsid w:val="00F473FA"/>
    <w:rsid w:val="00F476B8"/>
    <w:rsid w:val="00F47B78"/>
    <w:rsid w:val="00F47F70"/>
    <w:rsid w:val="00F5018F"/>
    <w:rsid w:val="00F50765"/>
    <w:rsid w:val="00F50B0A"/>
    <w:rsid w:val="00F50DD8"/>
    <w:rsid w:val="00F50ECE"/>
    <w:rsid w:val="00F5126E"/>
    <w:rsid w:val="00F51877"/>
    <w:rsid w:val="00F5198A"/>
    <w:rsid w:val="00F51AFE"/>
    <w:rsid w:val="00F51B5A"/>
    <w:rsid w:val="00F51C5C"/>
    <w:rsid w:val="00F51DEB"/>
    <w:rsid w:val="00F51FE8"/>
    <w:rsid w:val="00F527D9"/>
    <w:rsid w:val="00F52A8E"/>
    <w:rsid w:val="00F52D92"/>
    <w:rsid w:val="00F52E0C"/>
    <w:rsid w:val="00F52F09"/>
    <w:rsid w:val="00F53902"/>
    <w:rsid w:val="00F539B7"/>
    <w:rsid w:val="00F53D67"/>
    <w:rsid w:val="00F53E64"/>
    <w:rsid w:val="00F54201"/>
    <w:rsid w:val="00F5473B"/>
    <w:rsid w:val="00F54EA0"/>
    <w:rsid w:val="00F55074"/>
    <w:rsid w:val="00F5520C"/>
    <w:rsid w:val="00F55218"/>
    <w:rsid w:val="00F5534C"/>
    <w:rsid w:val="00F55A94"/>
    <w:rsid w:val="00F55B31"/>
    <w:rsid w:val="00F55E68"/>
    <w:rsid w:val="00F55F83"/>
    <w:rsid w:val="00F568C1"/>
    <w:rsid w:val="00F56B69"/>
    <w:rsid w:val="00F56C1C"/>
    <w:rsid w:val="00F56E77"/>
    <w:rsid w:val="00F570AB"/>
    <w:rsid w:val="00F57D2E"/>
    <w:rsid w:val="00F57EA8"/>
    <w:rsid w:val="00F6074A"/>
    <w:rsid w:val="00F609FC"/>
    <w:rsid w:val="00F60BCC"/>
    <w:rsid w:val="00F611A1"/>
    <w:rsid w:val="00F61A4C"/>
    <w:rsid w:val="00F61AEA"/>
    <w:rsid w:val="00F62470"/>
    <w:rsid w:val="00F62695"/>
    <w:rsid w:val="00F6285A"/>
    <w:rsid w:val="00F62A13"/>
    <w:rsid w:val="00F62DC3"/>
    <w:rsid w:val="00F62F0B"/>
    <w:rsid w:val="00F63219"/>
    <w:rsid w:val="00F63309"/>
    <w:rsid w:val="00F636C9"/>
    <w:rsid w:val="00F63EB2"/>
    <w:rsid w:val="00F642F9"/>
    <w:rsid w:val="00F64612"/>
    <w:rsid w:val="00F649DE"/>
    <w:rsid w:val="00F64F67"/>
    <w:rsid w:val="00F650A3"/>
    <w:rsid w:val="00F65EB9"/>
    <w:rsid w:val="00F66105"/>
    <w:rsid w:val="00F66443"/>
    <w:rsid w:val="00F6699E"/>
    <w:rsid w:val="00F67041"/>
    <w:rsid w:val="00F71274"/>
    <w:rsid w:val="00F717FD"/>
    <w:rsid w:val="00F71980"/>
    <w:rsid w:val="00F71A22"/>
    <w:rsid w:val="00F71A8A"/>
    <w:rsid w:val="00F71B99"/>
    <w:rsid w:val="00F71FAF"/>
    <w:rsid w:val="00F72258"/>
    <w:rsid w:val="00F72492"/>
    <w:rsid w:val="00F72681"/>
    <w:rsid w:val="00F729D7"/>
    <w:rsid w:val="00F73F1D"/>
    <w:rsid w:val="00F743DE"/>
    <w:rsid w:val="00F74FEE"/>
    <w:rsid w:val="00F75D0F"/>
    <w:rsid w:val="00F75EAC"/>
    <w:rsid w:val="00F75F2B"/>
    <w:rsid w:val="00F76D56"/>
    <w:rsid w:val="00F77067"/>
    <w:rsid w:val="00F7706D"/>
    <w:rsid w:val="00F774D5"/>
    <w:rsid w:val="00F77514"/>
    <w:rsid w:val="00F811FA"/>
    <w:rsid w:val="00F81229"/>
    <w:rsid w:val="00F816D6"/>
    <w:rsid w:val="00F8196A"/>
    <w:rsid w:val="00F8196F"/>
    <w:rsid w:val="00F81B87"/>
    <w:rsid w:val="00F81C17"/>
    <w:rsid w:val="00F821CC"/>
    <w:rsid w:val="00F821D1"/>
    <w:rsid w:val="00F82563"/>
    <w:rsid w:val="00F827CE"/>
    <w:rsid w:val="00F8388E"/>
    <w:rsid w:val="00F83B8D"/>
    <w:rsid w:val="00F8491D"/>
    <w:rsid w:val="00F84F9F"/>
    <w:rsid w:val="00F85400"/>
    <w:rsid w:val="00F855A2"/>
    <w:rsid w:val="00F85771"/>
    <w:rsid w:val="00F859E7"/>
    <w:rsid w:val="00F86091"/>
    <w:rsid w:val="00F86095"/>
    <w:rsid w:val="00F863C2"/>
    <w:rsid w:val="00F863E5"/>
    <w:rsid w:val="00F87630"/>
    <w:rsid w:val="00F90A94"/>
    <w:rsid w:val="00F90AAC"/>
    <w:rsid w:val="00F91569"/>
    <w:rsid w:val="00F9233C"/>
    <w:rsid w:val="00F92B25"/>
    <w:rsid w:val="00F92D2F"/>
    <w:rsid w:val="00F93270"/>
    <w:rsid w:val="00F94064"/>
    <w:rsid w:val="00F9421E"/>
    <w:rsid w:val="00F94884"/>
    <w:rsid w:val="00F94969"/>
    <w:rsid w:val="00F94D79"/>
    <w:rsid w:val="00F94FC4"/>
    <w:rsid w:val="00F94FEB"/>
    <w:rsid w:val="00F95138"/>
    <w:rsid w:val="00F9514C"/>
    <w:rsid w:val="00F9562B"/>
    <w:rsid w:val="00F95A94"/>
    <w:rsid w:val="00F960A5"/>
    <w:rsid w:val="00F9664F"/>
    <w:rsid w:val="00F96717"/>
    <w:rsid w:val="00F9691D"/>
    <w:rsid w:val="00F96958"/>
    <w:rsid w:val="00F96DD8"/>
    <w:rsid w:val="00F9713E"/>
    <w:rsid w:val="00F97149"/>
    <w:rsid w:val="00F9724B"/>
    <w:rsid w:val="00F97897"/>
    <w:rsid w:val="00FA00D8"/>
    <w:rsid w:val="00FA077F"/>
    <w:rsid w:val="00FA084D"/>
    <w:rsid w:val="00FA0E3B"/>
    <w:rsid w:val="00FA1B47"/>
    <w:rsid w:val="00FA1C9A"/>
    <w:rsid w:val="00FA223E"/>
    <w:rsid w:val="00FA242F"/>
    <w:rsid w:val="00FA28A5"/>
    <w:rsid w:val="00FA2929"/>
    <w:rsid w:val="00FA2A67"/>
    <w:rsid w:val="00FA2B8E"/>
    <w:rsid w:val="00FA2E94"/>
    <w:rsid w:val="00FA2EE2"/>
    <w:rsid w:val="00FA3704"/>
    <w:rsid w:val="00FA3B56"/>
    <w:rsid w:val="00FA3E76"/>
    <w:rsid w:val="00FA3F2A"/>
    <w:rsid w:val="00FA41AD"/>
    <w:rsid w:val="00FA4943"/>
    <w:rsid w:val="00FA502D"/>
    <w:rsid w:val="00FA5274"/>
    <w:rsid w:val="00FA5634"/>
    <w:rsid w:val="00FA5893"/>
    <w:rsid w:val="00FA69E2"/>
    <w:rsid w:val="00FA6E84"/>
    <w:rsid w:val="00FA6FEC"/>
    <w:rsid w:val="00FA706B"/>
    <w:rsid w:val="00FA7B0D"/>
    <w:rsid w:val="00FB00FA"/>
    <w:rsid w:val="00FB105D"/>
    <w:rsid w:val="00FB1290"/>
    <w:rsid w:val="00FB17E7"/>
    <w:rsid w:val="00FB1927"/>
    <w:rsid w:val="00FB1AF7"/>
    <w:rsid w:val="00FB2401"/>
    <w:rsid w:val="00FB2470"/>
    <w:rsid w:val="00FB2550"/>
    <w:rsid w:val="00FB2BDF"/>
    <w:rsid w:val="00FB2C86"/>
    <w:rsid w:val="00FB2F49"/>
    <w:rsid w:val="00FB3094"/>
    <w:rsid w:val="00FB31AD"/>
    <w:rsid w:val="00FB3387"/>
    <w:rsid w:val="00FB34F5"/>
    <w:rsid w:val="00FB4644"/>
    <w:rsid w:val="00FB468C"/>
    <w:rsid w:val="00FB48D2"/>
    <w:rsid w:val="00FB4C72"/>
    <w:rsid w:val="00FB4DCA"/>
    <w:rsid w:val="00FB4FED"/>
    <w:rsid w:val="00FB5168"/>
    <w:rsid w:val="00FB55A6"/>
    <w:rsid w:val="00FB58B8"/>
    <w:rsid w:val="00FB5DE8"/>
    <w:rsid w:val="00FB70BF"/>
    <w:rsid w:val="00FB7117"/>
    <w:rsid w:val="00FB77F3"/>
    <w:rsid w:val="00FB7E1E"/>
    <w:rsid w:val="00FB7F82"/>
    <w:rsid w:val="00FB7F87"/>
    <w:rsid w:val="00FC04D5"/>
    <w:rsid w:val="00FC13EF"/>
    <w:rsid w:val="00FC153F"/>
    <w:rsid w:val="00FC18AD"/>
    <w:rsid w:val="00FC23FF"/>
    <w:rsid w:val="00FC2AE9"/>
    <w:rsid w:val="00FC2EAD"/>
    <w:rsid w:val="00FC39E4"/>
    <w:rsid w:val="00FC3B76"/>
    <w:rsid w:val="00FC4D5A"/>
    <w:rsid w:val="00FC52D5"/>
    <w:rsid w:val="00FC52E7"/>
    <w:rsid w:val="00FC640A"/>
    <w:rsid w:val="00FC6C1E"/>
    <w:rsid w:val="00FC6E06"/>
    <w:rsid w:val="00FC6E7A"/>
    <w:rsid w:val="00FC7275"/>
    <w:rsid w:val="00FC7403"/>
    <w:rsid w:val="00FC763C"/>
    <w:rsid w:val="00FC7669"/>
    <w:rsid w:val="00FC7752"/>
    <w:rsid w:val="00FC7A96"/>
    <w:rsid w:val="00FC7BB4"/>
    <w:rsid w:val="00FC7DC6"/>
    <w:rsid w:val="00FC7E1F"/>
    <w:rsid w:val="00FC7F2A"/>
    <w:rsid w:val="00FC7F66"/>
    <w:rsid w:val="00FD01EE"/>
    <w:rsid w:val="00FD0A16"/>
    <w:rsid w:val="00FD1D48"/>
    <w:rsid w:val="00FD21A8"/>
    <w:rsid w:val="00FD2315"/>
    <w:rsid w:val="00FD29EF"/>
    <w:rsid w:val="00FD2CCA"/>
    <w:rsid w:val="00FD35B8"/>
    <w:rsid w:val="00FD3DA9"/>
    <w:rsid w:val="00FD3F66"/>
    <w:rsid w:val="00FD408C"/>
    <w:rsid w:val="00FD4152"/>
    <w:rsid w:val="00FD4B04"/>
    <w:rsid w:val="00FD4B43"/>
    <w:rsid w:val="00FD4C6E"/>
    <w:rsid w:val="00FD51B0"/>
    <w:rsid w:val="00FD5504"/>
    <w:rsid w:val="00FD5CC3"/>
    <w:rsid w:val="00FD774E"/>
    <w:rsid w:val="00FD79CA"/>
    <w:rsid w:val="00FD7A76"/>
    <w:rsid w:val="00FD7DCE"/>
    <w:rsid w:val="00FE0BC7"/>
    <w:rsid w:val="00FE0C8A"/>
    <w:rsid w:val="00FE0F44"/>
    <w:rsid w:val="00FE15C2"/>
    <w:rsid w:val="00FE1B6E"/>
    <w:rsid w:val="00FE1DFC"/>
    <w:rsid w:val="00FE2362"/>
    <w:rsid w:val="00FE2571"/>
    <w:rsid w:val="00FE2652"/>
    <w:rsid w:val="00FE2847"/>
    <w:rsid w:val="00FE297E"/>
    <w:rsid w:val="00FE2AD8"/>
    <w:rsid w:val="00FE2B12"/>
    <w:rsid w:val="00FE3752"/>
    <w:rsid w:val="00FE38ED"/>
    <w:rsid w:val="00FE3AA4"/>
    <w:rsid w:val="00FE3BC5"/>
    <w:rsid w:val="00FE5703"/>
    <w:rsid w:val="00FE5782"/>
    <w:rsid w:val="00FE5F50"/>
    <w:rsid w:val="00FE6123"/>
    <w:rsid w:val="00FE6B19"/>
    <w:rsid w:val="00FE6BDC"/>
    <w:rsid w:val="00FE77A6"/>
    <w:rsid w:val="00FE7953"/>
    <w:rsid w:val="00FE7A57"/>
    <w:rsid w:val="00FE7B56"/>
    <w:rsid w:val="00FE7D2A"/>
    <w:rsid w:val="00FE7EC7"/>
    <w:rsid w:val="00FF0206"/>
    <w:rsid w:val="00FF0629"/>
    <w:rsid w:val="00FF0817"/>
    <w:rsid w:val="00FF0F54"/>
    <w:rsid w:val="00FF1183"/>
    <w:rsid w:val="00FF12CC"/>
    <w:rsid w:val="00FF1609"/>
    <w:rsid w:val="00FF18DB"/>
    <w:rsid w:val="00FF1D23"/>
    <w:rsid w:val="00FF1D9C"/>
    <w:rsid w:val="00FF25E3"/>
    <w:rsid w:val="00FF261C"/>
    <w:rsid w:val="00FF2741"/>
    <w:rsid w:val="00FF3C18"/>
    <w:rsid w:val="00FF3F0F"/>
    <w:rsid w:val="00FF4041"/>
    <w:rsid w:val="00FF439A"/>
    <w:rsid w:val="00FF4415"/>
    <w:rsid w:val="00FF4B30"/>
    <w:rsid w:val="00FF5A2B"/>
    <w:rsid w:val="00FF6166"/>
    <w:rsid w:val="00FF6294"/>
    <w:rsid w:val="00FF6309"/>
    <w:rsid w:val="00FF63A9"/>
    <w:rsid w:val="00FF65D4"/>
    <w:rsid w:val="00FF7018"/>
    <w:rsid w:val="00FF7305"/>
    <w:rsid w:val="00FF75F2"/>
    <w:rsid w:val="00FF7708"/>
    <w:rsid w:val="00FF776F"/>
    <w:rsid w:val="00FF7A47"/>
    <w:rsid w:val="00FF7C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1BBF6BF"/>
  <w15:chartTrackingRefBased/>
  <w15:docId w15:val="{AC0E7791-9A25-479E-AC55-703FBC1AC0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footer" w:uiPriority="99"/>
    <w:lsdException w:name="caption" w:qFormat="1"/>
    <w:lsdException w:name="table of figures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Strong" w:uiPriority="99" w:qFormat="1"/>
    <w:lsdException w:name="Emphasis" w:uiPriority="20" w:qFormat="1"/>
    <w:lsdException w:name="Plain Text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498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sz w:val="26"/>
      <w:szCs w:val="26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7"/>
    </w:pPr>
    <w:rPr>
      <w:rFonts w:ascii="Times New Roman" w:hAnsi="Times New Roman" w:cs="EucrosiaUPC"/>
      <w:b/>
      <w:bCs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spacing w:val="-6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8C523A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BD255A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8C523A"/>
    <w:rPr>
      <w:rFonts w:ascii="Arial" w:hAnsi="Arial" w:cs="Times New Roman"/>
      <w:i/>
      <w:iCs/>
      <w:sz w:val="18"/>
      <w:szCs w:val="18"/>
    </w:rPr>
  </w:style>
  <w:style w:type="character" w:customStyle="1" w:styleId="Heading4Char">
    <w:name w:val="Heading 4 Char"/>
    <w:link w:val="Heading4"/>
    <w:locked/>
    <w:rsid w:val="008C523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B5082C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8C523A"/>
    <w:rPr>
      <w:rFonts w:cs="EucrosiaUPC"/>
      <w:b/>
      <w:bCs/>
      <w:sz w:val="28"/>
      <w:szCs w:val="28"/>
    </w:rPr>
  </w:style>
  <w:style w:type="character" w:customStyle="1" w:styleId="Heading7Char">
    <w:name w:val="Heading 7 Char"/>
    <w:link w:val="Heading7"/>
    <w:locked/>
    <w:rsid w:val="008C523A"/>
    <w:rPr>
      <w:rFonts w:cs="EucrosiaUPC"/>
      <w:sz w:val="26"/>
      <w:szCs w:val="26"/>
    </w:rPr>
  </w:style>
  <w:style w:type="character" w:customStyle="1" w:styleId="Heading8Char">
    <w:name w:val="Heading 8 Char"/>
    <w:link w:val="Heading8"/>
    <w:locked/>
    <w:rsid w:val="008C523A"/>
    <w:rPr>
      <w:rFonts w:cs="EucrosiaUPC"/>
      <w:b/>
      <w:bCs/>
      <w:sz w:val="30"/>
      <w:szCs w:val="30"/>
    </w:rPr>
  </w:style>
  <w:style w:type="character" w:customStyle="1" w:styleId="Heading9Char">
    <w:name w:val="Heading 9 Char"/>
    <w:link w:val="Heading9"/>
    <w:locked/>
    <w:rsid w:val="008C523A"/>
    <w:rPr>
      <w:rFonts w:cs="EucrosiaUPC"/>
      <w:spacing w:val="-6"/>
      <w:sz w:val="28"/>
      <w:szCs w:val="28"/>
    </w:r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8C523A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0260CD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,Body Char Char Char,Body Char Char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,Body Char Char Char Char,Body Char Char Char1"/>
    <w:link w:val="BodyText"/>
    <w:rsid w:val="00BD255A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uiPriority w:val="99"/>
    <w:pPr>
      <w:ind w:firstLine="284"/>
    </w:pPr>
  </w:style>
  <w:style w:type="character" w:customStyle="1" w:styleId="BodyTextFirstIndentChar">
    <w:name w:val="Body Text First Indent Char"/>
    <w:link w:val="BodyTextFirstIndent"/>
    <w:uiPriority w:val="99"/>
    <w:locked/>
    <w:rsid w:val="008C523A"/>
    <w:rPr>
      <w:rFonts w:ascii="Arial" w:hAnsi="Arial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8C523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pPr>
      <w:ind w:left="284" w:firstLine="284"/>
    </w:pPr>
  </w:style>
  <w:style w:type="character" w:customStyle="1" w:styleId="BodyTextFirstIndent2Char">
    <w:name w:val="Body Text First Indent 2 Char"/>
    <w:link w:val="BodyTextFirstIndent2"/>
    <w:uiPriority w:val="99"/>
    <w:locked/>
    <w:rsid w:val="008C523A"/>
    <w:rPr>
      <w:rFonts w:ascii="Arial" w:hAnsi="Arial"/>
      <w:sz w:val="18"/>
      <w:szCs w:val="18"/>
    </w:r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customStyle="1" w:styleId="3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8C523A"/>
    <w:rPr>
      <w:rFonts w:cs="EucrosiaUPC"/>
      <w:sz w:val="30"/>
      <w:szCs w:val="30"/>
    </w:rPr>
  </w:style>
  <w:style w:type="paragraph" w:customStyle="1" w:styleId="a1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Åº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331"/>
    </w:pPr>
    <w:rPr>
      <w:rFonts w:ascii="Times New Roman" w:hAnsi="Times New Roman" w:cs="EucrosiaUPC"/>
      <w:sz w:val="30"/>
      <w:szCs w:val="30"/>
      <w:lang w:val="th-TH"/>
    </w:rPr>
  </w:style>
  <w:style w:type="character" w:customStyle="1" w:styleId="BodyText2Char">
    <w:name w:val="Body Text 2 Char"/>
    <w:link w:val="BodyText2"/>
    <w:locked/>
    <w:rsid w:val="008C523A"/>
    <w:rPr>
      <w:rFonts w:cs="EucrosiaUPC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both"/>
    </w:pPr>
    <w:rPr>
      <w:rFonts w:ascii="Angsana New" w:hAnsi="Angsana New"/>
      <w:sz w:val="32"/>
      <w:szCs w:val="32"/>
    </w:rPr>
  </w:style>
  <w:style w:type="character" w:customStyle="1" w:styleId="BodyText3Char">
    <w:name w:val="Body Text 3 Char"/>
    <w:link w:val="BodyText3"/>
    <w:locked/>
    <w:rsid w:val="008C523A"/>
    <w:rPr>
      <w:rFonts w:ascii="Angsana New" w:hAnsi="Angsana New"/>
      <w:sz w:val="32"/>
      <w:szCs w:val="32"/>
    </w:rPr>
  </w:style>
  <w:style w:type="paragraph" w:styleId="BlockText">
    <w:name w:val="Block Tex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260"/>
      </w:tabs>
      <w:spacing w:line="240" w:lineRule="auto"/>
      <w:ind w:left="540" w:right="29" w:hanging="540"/>
      <w:jc w:val="both"/>
    </w:pPr>
    <w:rPr>
      <w:sz w:val="20"/>
      <w:szCs w:val="20"/>
      <w:lang w:val="th-TH"/>
    </w:rPr>
  </w:style>
  <w:style w:type="paragraph" w:customStyle="1" w:styleId="a3">
    <w:name w:val="ลบ"/>
    <w:basedOn w:val="Normal"/>
    <w:uiPriority w:val="99"/>
    <w:rsid w:val="00EB24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30259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8C523A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B400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table" w:styleId="TableGrid">
    <w:name w:val="Table Grid"/>
    <w:basedOn w:val="TableNormal"/>
    <w:uiPriority w:val="39"/>
    <w:rsid w:val="003B53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AE58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right="27"/>
      <w:jc w:val="thaiDistribute"/>
    </w:pPr>
    <w:rPr>
      <w:rFonts w:ascii="Angsana New" w:hAnsi="Angsana New"/>
      <w:b/>
      <w:bCs/>
      <w:i/>
      <w:iCs/>
      <w:sz w:val="32"/>
      <w:szCs w:val="32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E58E4"/>
    <w:rPr>
      <w:rFonts w:ascii="Angsana New" w:hAnsi="Angsana New" w:cs="Angsana New"/>
      <w:b/>
      <w:bCs/>
      <w:i/>
      <w:iCs/>
      <w:sz w:val="32"/>
      <w:szCs w:val="32"/>
      <w:lang w:val="en-GB" w:eastAsia="en-US" w:bidi="th-TH"/>
    </w:rPr>
  </w:style>
  <w:style w:type="paragraph" w:customStyle="1" w:styleId="E">
    <w:name w:val="?????????? E"/>
    <w:basedOn w:val="Normal"/>
    <w:rsid w:val="002619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EE13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C261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E0">
    <w:name w:val="ª×èÍºÃÔÉÑ· E"/>
    <w:basedOn w:val="Normal"/>
    <w:uiPriority w:val="99"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ccPolicyalternative">
    <w:name w:val="Acc Policy alternative"/>
    <w:basedOn w:val="Normal"/>
    <w:link w:val="AccPolicyalternativeChar"/>
    <w:autoRedefine/>
    <w:rsid w:val="00A752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1134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A752C2"/>
    <w:rPr>
      <w:bCs/>
      <w:i/>
      <w:iCs/>
      <w:sz w:val="22"/>
      <w:szCs w:val="22"/>
      <w:lang w:val="en-US" w:eastAsia="en-GB" w:bidi="th-TH"/>
    </w:rPr>
  </w:style>
  <w:style w:type="paragraph" w:customStyle="1" w:styleId="index">
    <w:name w:val="index"/>
    <w:aliases w:val="ix"/>
    <w:basedOn w:val="BodyText"/>
    <w:rsid w:val="005105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F16E0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CD67B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723C9A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723C9A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8C523A"/>
    <w:rPr>
      <w:rFonts w:ascii="Arial" w:hAnsi="Arial" w:cs="Angsana New"/>
      <w:sz w:val="22"/>
      <w:szCs w:val="22"/>
    </w:rPr>
  </w:style>
  <w:style w:type="paragraph" w:customStyle="1" w:styleId="a4">
    <w:name w:val="???????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a5">
    <w:name w:val="??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Times New Roman"/>
      <w:sz w:val="28"/>
      <w:szCs w:val="28"/>
      <w:lang w:val="th-TH"/>
    </w:rPr>
  </w:style>
  <w:style w:type="paragraph" w:customStyle="1" w:styleId="T0">
    <w:name w:val="????? T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SSETS">
    <w:name w:val="ASSETS"/>
    <w:basedOn w:val="Normal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Signature">
    <w:name w:val="Signature"/>
    <w:basedOn w:val="Normal"/>
    <w:link w:val="SignatureChar"/>
    <w:rsid w:val="008C523A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rsid w:val="008C523A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8C523A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8C523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C523A"/>
    <w:pPr>
      <w:spacing w:after="0"/>
    </w:pPr>
  </w:style>
  <w:style w:type="paragraph" w:customStyle="1" w:styleId="acctdividends">
    <w:name w:val="acct dividends"/>
    <w:aliases w:val="a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C523A"/>
    <w:pPr>
      <w:spacing w:after="0"/>
    </w:pPr>
  </w:style>
  <w:style w:type="paragraph" w:customStyle="1" w:styleId="acctindent">
    <w:name w:val="acct indent"/>
    <w:aliases w:val="ai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C523A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C523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 w:cs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C523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C523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C523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C523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C523A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C523A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C523A"/>
    <w:pPr>
      <w:spacing w:after="0"/>
    </w:pPr>
  </w:style>
  <w:style w:type="paragraph" w:customStyle="1" w:styleId="List1a">
    <w:name w:val="List 1a"/>
    <w:aliases w:val="1a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C523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8C523A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8C523A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C523A"/>
  </w:style>
  <w:style w:type="paragraph" w:customStyle="1" w:styleId="zreportaddinfo">
    <w:name w:val="zreport addinfo"/>
    <w:basedOn w:val="Normal"/>
    <w:rsid w:val="008C523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C523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C523A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C523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C523A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C523A"/>
    <w:rPr>
      <w:b/>
      <w:bCs/>
    </w:rPr>
  </w:style>
  <w:style w:type="paragraph" w:customStyle="1" w:styleId="nineptbodytext">
    <w:name w:val="nine pt body text"/>
    <w:aliases w:val="9bt"/>
    <w:basedOn w:val="nineptnormal"/>
    <w:rsid w:val="008C523A"/>
    <w:pPr>
      <w:spacing w:after="220"/>
    </w:pPr>
  </w:style>
  <w:style w:type="paragraph" w:customStyle="1" w:styleId="nineptnormal">
    <w:name w:val="nine pt normal"/>
    <w:aliases w:val="9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C523A"/>
    <w:pPr>
      <w:jc w:val="center"/>
    </w:pPr>
  </w:style>
  <w:style w:type="paragraph" w:customStyle="1" w:styleId="heading">
    <w:name w:val="heading"/>
    <w:aliases w:val="h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C523A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C523A"/>
  </w:style>
  <w:style w:type="paragraph" w:customStyle="1" w:styleId="nineptheadingcentredbold">
    <w:name w:val="nine pt heading centred bold"/>
    <w:aliases w:val="9hc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C523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C523A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C523A"/>
    <w:rPr>
      <w:b/>
    </w:rPr>
  </w:style>
  <w:style w:type="paragraph" w:customStyle="1" w:styleId="nineptcolumntab1">
    <w:name w:val="nine pt column tab1"/>
    <w:aliases w:val="a91"/>
    <w:basedOn w:val="nineptnormal"/>
    <w:rsid w:val="008C523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C523A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C523A"/>
    <w:pPr>
      <w:jc w:val="center"/>
    </w:pPr>
  </w:style>
  <w:style w:type="paragraph" w:customStyle="1" w:styleId="Normalheading">
    <w:name w:val="Normal heading"/>
    <w:aliases w:val="nh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C523A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C523A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C523A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C523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C523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C523A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C523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C523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C523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C523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C523A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C523A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C523A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C523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C523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C523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C523A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C523A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C523A"/>
    <w:pPr>
      <w:spacing w:after="0"/>
    </w:pPr>
  </w:style>
  <w:style w:type="paragraph" w:customStyle="1" w:styleId="smallreturn">
    <w:name w:val="small return"/>
    <w:aliases w:val="sr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C523A"/>
    <w:pPr>
      <w:spacing w:after="0"/>
    </w:pPr>
  </w:style>
  <w:style w:type="paragraph" w:customStyle="1" w:styleId="headingbolditalic">
    <w:name w:val="heading bold italic"/>
    <w:aliases w:val="hbi"/>
    <w:basedOn w:val="heading"/>
    <w:rsid w:val="008C523A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C523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C523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C523A"/>
    <w:pPr>
      <w:spacing w:after="0"/>
    </w:pPr>
  </w:style>
  <w:style w:type="paragraph" w:customStyle="1" w:styleId="blockbullet">
    <w:name w:val="block bullet"/>
    <w:aliases w:val="bb"/>
    <w:basedOn w:val="block"/>
    <w:rsid w:val="008C523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C523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C523A"/>
    <w:pPr>
      <w:spacing w:after="0"/>
    </w:pPr>
  </w:style>
  <w:style w:type="paragraph" w:customStyle="1" w:styleId="eightptnormal">
    <w:name w:val="eight pt normal"/>
    <w:aliases w:val="8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C523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C523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C523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C523A"/>
    <w:rPr>
      <w:b/>
      <w:bCs/>
    </w:rPr>
  </w:style>
  <w:style w:type="paragraph" w:customStyle="1" w:styleId="eightptbodytext">
    <w:name w:val="eight pt body text"/>
    <w:aliases w:val="8bt"/>
    <w:basedOn w:val="eightptnormal"/>
    <w:rsid w:val="008C523A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C523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C523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C523A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C523A"/>
    <w:pPr>
      <w:spacing w:after="0"/>
    </w:pPr>
  </w:style>
  <w:style w:type="paragraph" w:customStyle="1" w:styleId="eightptblock">
    <w:name w:val="eight pt block"/>
    <w:aliases w:val="8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C523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C523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C523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C523A"/>
    <w:pPr>
      <w:spacing w:after="0"/>
    </w:pPr>
  </w:style>
  <w:style w:type="paragraph" w:customStyle="1" w:styleId="blockindent">
    <w:name w:val="block indent"/>
    <w:aliases w:val="bi"/>
    <w:basedOn w:val="block"/>
    <w:rsid w:val="008C523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C523A"/>
    <w:pPr>
      <w:jc w:val="center"/>
    </w:pPr>
  </w:style>
  <w:style w:type="paragraph" w:customStyle="1" w:styleId="nineptcol">
    <w:name w:val="nine pt %col"/>
    <w:aliases w:val="9%"/>
    <w:basedOn w:val="nineptnormal"/>
    <w:rsid w:val="008C523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C523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C523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C523A"/>
    <w:pPr>
      <w:spacing w:after="0"/>
    </w:pPr>
  </w:style>
  <w:style w:type="paragraph" w:customStyle="1" w:styleId="nineptblocklist">
    <w:name w:val="nine pt block list"/>
    <w:aliases w:val="9bl"/>
    <w:basedOn w:val="nineptblock"/>
    <w:rsid w:val="008C523A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C523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C523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C523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C523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C523A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C523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C523A"/>
    <w:pPr>
      <w:spacing w:after="20"/>
    </w:pPr>
  </w:style>
  <w:style w:type="paragraph" w:customStyle="1" w:styleId="blockbulletnospaceafter">
    <w:name w:val="block bullet no space after"/>
    <w:aliases w:val="bbn,block bullet no sp"/>
    <w:rsid w:val="008C523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8C523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C523A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C523A"/>
    <w:pPr>
      <w:spacing w:after="80"/>
    </w:pPr>
  </w:style>
  <w:style w:type="paragraph" w:customStyle="1" w:styleId="nineptratecol">
    <w:name w:val="nine pt rate col"/>
    <w:aliases w:val="a9r"/>
    <w:basedOn w:val="nineptnormal"/>
    <w:rsid w:val="008C523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C523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C523A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C523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C523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C523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C523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C523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C523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C523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C523A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C523A"/>
    <w:pPr>
      <w:ind w:left="907" w:hanging="340"/>
    </w:pPr>
  </w:style>
  <w:style w:type="paragraph" w:customStyle="1" w:styleId="List3i">
    <w:name w:val="List 3i"/>
    <w:aliases w:val="3i"/>
    <w:basedOn w:val="List2i"/>
    <w:rsid w:val="008C523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C523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C523A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C523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C523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C523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C523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C523A"/>
    <w:pPr>
      <w:spacing w:after="80"/>
    </w:pPr>
  </w:style>
  <w:style w:type="paragraph" w:customStyle="1" w:styleId="blockbullet2">
    <w:name w:val="block bullet 2"/>
    <w:aliases w:val="bb2"/>
    <w:basedOn w:val="BodyText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C523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C523A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8C523A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C523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C523A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rsid w:val="008C523A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8C523A"/>
    <w:rPr>
      <w:rFonts w:cs="Times New Roman"/>
      <w:sz w:val="29"/>
      <w:szCs w:val="29"/>
    </w:rPr>
  </w:style>
  <w:style w:type="character" w:customStyle="1" w:styleId="hps">
    <w:name w:val="hps"/>
    <w:uiPriority w:val="99"/>
    <w:rsid w:val="008C523A"/>
    <w:rPr>
      <w:rFonts w:cs="Times New Roman"/>
    </w:rPr>
  </w:style>
  <w:style w:type="character" w:customStyle="1" w:styleId="gt-icon-text1">
    <w:name w:val="gt-icon-text1"/>
    <w:uiPriority w:val="99"/>
    <w:rsid w:val="008C523A"/>
    <w:rPr>
      <w:rFonts w:cs="Times New Roman"/>
    </w:rPr>
  </w:style>
  <w:style w:type="character" w:customStyle="1" w:styleId="shorttext">
    <w:name w:val="short_text"/>
    <w:uiPriority w:val="99"/>
    <w:rsid w:val="008C523A"/>
    <w:rPr>
      <w:rFonts w:cs="Times New Roman"/>
    </w:rPr>
  </w:style>
  <w:style w:type="paragraph" w:customStyle="1" w:styleId="Default">
    <w:name w:val="Default"/>
    <w:rsid w:val="008C523A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8C523A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8C523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8C523A"/>
    <w:rPr>
      <w:rFonts w:ascii="Consolas" w:hAnsi="Consolas"/>
      <w:sz w:val="21"/>
      <w:szCs w:val="26"/>
    </w:rPr>
  </w:style>
  <w:style w:type="character" w:styleId="CommentReference">
    <w:name w:val="annotation reference"/>
    <w:rsid w:val="008C523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8C523A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rsid w:val="008C523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8C523A"/>
    <w:rPr>
      <w:b/>
      <w:bCs/>
    </w:rPr>
  </w:style>
  <w:style w:type="character" w:customStyle="1" w:styleId="CommentSubjectChar">
    <w:name w:val="Comment Subject Char"/>
    <w:link w:val="CommentSubject"/>
    <w:rsid w:val="008C523A"/>
    <w:rPr>
      <w:rFonts w:ascii="Arial" w:hAnsi="Arial"/>
      <w:b/>
      <w:bCs/>
      <w:szCs w:val="25"/>
    </w:rPr>
  </w:style>
  <w:style w:type="paragraph" w:customStyle="1" w:styleId="AccountingPolicy">
    <w:name w:val="Accounting Policy"/>
    <w:basedOn w:val="Normal"/>
    <w:link w:val="AccountingPolicyChar1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8C523A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8C523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8C523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C523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C523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8C523A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8C523A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8C523A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8C523A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8C523A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8C523A"/>
    <w:rPr>
      <w:rFonts w:ascii="Univers 45 Light" w:hAnsi="Univers 45 Light" w:cs="Angsana New"/>
      <w:color w:val="auto"/>
    </w:rPr>
  </w:style>
  <w:style w:type="character" w:styleId="Emphasis">
    <w:name w:val="Emphasis"/>
    <w:uiPriority w:val="20"/>
    <w:qFormat/>
    <w:rsid w:val="008C523A"/>
    <w:rPr>
      <w:i/>
      <w:iCs/>
    </w:rPr>
  </w:style>
  <w:style w:type="character" w:customStyle="1" w:styleId="apple-converted-space">
    <w:name w:val="apple-converted-space"/>
    <w:rsid w:val="008C523A"/>
  </w:style>
  <w:style w:type="character" w:styleId="FootnoteReference">
    <w:name w:val="footnote reference"/>
    <w:aliases w:val="fr"/>
    <w:unhideWhenUsed/>
    <w:rsid w:val="008C523A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8C52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alibri" w:eastAsia="Calibri" w:hAnsi="Calibri" w:cs="Cordia New"/>
      <w:sz w:val="22"/>
      <w:szCs w:val="22"/>
      <w:lang w:bidi="ar-SA"/>
    </w:rPr>
  </w:style>
  <w:style w:type="character" w:styleId="Hyperlink">
    <w:name w:val="Hyperlink"/>
    <w:rsid w:val="008C523A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8C523A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8C52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table" w:styleId="Table3Deffects2">
    <w:name w:val="Table 3D effects 2"/>
    <w:basedOn w:val="TableNormal"/>
    <w:rsid w:val="00D0349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Pa47">
    <w:name w:val="Pa47"/>
    <w:basedOn w:val="Normal"/>
    <w:next w:val="Normal"/>
    <w:uiPriority w:val="99"/>
    <w:rsid w:val="0067013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ListParagraphChar">
    <w:name w:val="List Paragraph Char"/>
    <w:link w:val="ListParagraph"/>
    <w:uiPriority w:val="34"/>
    <w:locked/>
    <w:rsid w:val="00A7338C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B2B42"/>
    <w:rPr>
      <w:rFonts w:cs="Times New Roman"/>
      <w:sz w:val="22"/>
      <w:lang w:val="en-GB" w:bidi="ar-SA"/>
    </w:rPr>
  </w:style>
  <w:style w:type="character" w:styleId="LineNumber">
    <w:name w:val="line number"/>
    <w:basedOn w:val="DefaultParagraphFont"/>
    <w:rsid w:val="002D1214"/>
  </w:style>
  <w:style w:type="character" w:customStyle="1" w:styleId="ui-provider">
    <w:name w:val="ui-provider"/>
    <w:basedOn w:val="DefaultParagraphFont"/>
    <w:rsid w:val="00287A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17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39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18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9319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17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2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63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163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20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60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2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0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747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96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5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8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7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64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43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3E540CD-AC67-46C6-A7F2-B304721FF778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2.xml><?xml version="1.0" encoding="utf-8"?>
<ds:datastoreItem xmlns:ds="http://schemas.openxmlformats.org/officeDocument/2006/customXml" ds:itemID="{AE94EDD7-460D-4E62-B6F2-27953E60894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4808AAA-65A5-424E-816C-6FE5CE5A81C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3619411-F72E-4CD9-98A7-B5AE81F242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111</TotalTime>
  <Pages>14</Pages>
  <Words>2868</Words>
  <Characters>12939</Characters>
  <Application>Microsoft Office Word</Application>
  <DocSecurity>0</DocSecurity>
  <Lines>1293</Lines>
  <Paragraphs>658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ไลท์ติ้ง แอนด์ อีควิปเม้นท์ จำกัด</vt:lpstr>
    </vt:vector>
  </TitlesOfParts>
  <Company>KPMG</Company>
  <LinksUpToDate>false</LinksUpToDate>
  <CharactersWithSpaces>15149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ไลท์ติ้ง แอนด์ อีควิปเม้นท์ จำกัด</dc:title>
  <dc:subject/>
  <dc:creator>Pailin, Sirichokchaikul</dc:creator>
  <cp:keywords/>
  <cp:lastModifiedBy>Buatip, Tabtawee</cp:lastModifiedBy>
  <cp:revision>13</cp:revision>
  <cp:lastPrinted>2023-11-02T11:12:00Z</cp:lastPrinted>
  <dcterms:created xsi:type="dcterms:W3CDTF">2023-11-03T06:21:00Z</dcterms:created>
  <dcterms:modified xsi:type="dcterms:W3CDTF">2023-11-07T09:09:00Z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